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29" w:rsidRPr="005B15B2" w:rsidRDefault="002D3129" w:rsidP="005B15B2">
      <w:pPr>
        <w:spacing w:after="0" w:line="240" w:lineRule="auto"/>
        <w:ind w:left="-709" w:right="-468" w:firstLine="709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5B15B2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</w:t>
      </w:r>
      <w:r w:rsidRPr="005B15B2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AAA</w:t>
      </w:r>
    </w:p>
    <w:p w:rsidR="002D3129" w:rsidRPr="005B15B2" w:rsidRDefault="002D3129" w:rsidP="005B15B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5B15B2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</w:t>
      </w:r>
      <w:r w:rsidRPr="005B15B2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FATİH MESLEKİ VE TEKNİK ANADOLU LİSESİ</w:t>
      </w:r>
    </w:p>
    <w:p w:rsidR="002D3129" w:rsidRPr="005B15B2" w:rsidRDefault="002D3129" w:rsidP="005B15B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5B15B2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                    2014 – 2015  EĞİTİM  ÖĞRETİM YILI</w:t>
      </w:r>
    </w:p>
    <w:p w:rsidR="002D3129" w:rsidRPr="005B15B2" w:rsidRDefault="002D3129" w:rsidP="005B15B2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5B15B2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BİYOLOJİ DERSİ  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I</w:t>
      </w:r>
      <w:r w:rsidRPr="005B15B2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I. DÖNEM 10 . SINIFLAR  I. ORTAK SINAVI  </w:t>
      </w:r>
    </w:p>
    <w:p w:rsidR="002D3129" w:rsidRPr="005B15B2" w:rsidRDefault="002D3129" w:rsidP="005B15B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2D3129" w:rsidRPr="00693871"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SORU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10</w:t>
            </w:r>
          </w:p>
        </w:tc>
      </w:tr>
      <w:tr w:rsidR="002D3129" w:rsidRPr="00693871"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3871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PUAN</w:t>
            </w: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3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2D3129" w:rsidRPr="005B15B2" w:rsidRDefault="002D3129" w:rsidP="005B15B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2D3129" w:rsidRPr="00693871">
        <w:trPr>
          <w:trHeight w:val="137"/>
        </w:trPr>
        <w:tc>
          <w:tcPr>
            <w:tcW w:w="2737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ADI &amp; SOYADI</w:t>
            </w:r>
          </w:p>
        </w:tc>
        <w:tc>
          <w:tcPr>
            <w:tcW w:w="878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NOSU</w:t>
            </w:r>
          </w:p>
        </w:tc>
        <w:tc>
          <w:tcPr>
            <w:tcW w:w="878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SINIFI</w:t>
            </w:r>
          </w:p>
        </w:tc>
        <w:tc>
          <w:tcPr>
            <w:tcW w:w="1579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412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SÜRE</w:t>
            </w:r>
          </w:p>
        </w:tc>
        <w:tc>
          <w:tcPr>
            <w:tcW w:w="1497" w:type="dxa"/>
          </w:tcPr>
          <w:p w:rsidR="002D3129" w:rsidRPr="00693871" w:rsidRDefault="002D3129" w:rsidP="00693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693871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PUANI</w:t>
            </w:r>
          </w:p>
        </w:tc>
      </w:tr>
      <w:tr w:rsidR="002D3129" w:rsidRPr="00693871">
        <w:trPr>
          <w:trHeight w:val="152"/>
        </w:trPr>
        <w:tc>
          <w:tcPr>
            <w:tcW w:w="273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7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78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79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12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497" w:type="dxa"/>
          </w:tcPr>
          <w:p w:rsidR="002D3129" w:rsidRPr="00693871" w:rsidRDefault="002D3129" w:rsidP="0069387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</w:p>
        </w:tc>
      </w:tr>
    </w:tbl>
    <w:p w:rsidR="002D3129" w:rsidRPr="00D179DB" w:rsidRDefault="002D3129" w:rsidP="00865FD6">
      <w:pPr>
        <w:tabs>
          <w:tab w:val="center" w:pos="4536"/>
        </w:tabs>
        <w:spacing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 w:rsidRPr="00D179D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</w:t>
      </w:r>
      <w:r w:rsidRPr="00D179DB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                                                       BAŞARILAR</w:t>
      </w: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1EF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A)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Aşağıdaki Soruları Cevaplayınız. </w:t>
      </w:r>
    </w:p>
    <w:p w:rsidR="002D3129" w:rsidRDefault="002D3129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 xml:space="preserve">Mendel ‘in çalışmalarında bezelyeleri kullanmasının nedenlerinden 2 tanesini yazınız.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(doğru cevabı  10 Puan)</w:t>
      </w:r>
    </w:p>
    <w:p w:rsidR="002D3129" w:rsidRDefault="002D3129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E31F76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2.  </w:t>
      </w:r>
      <w:r>
        <w:rPr>
          <w:rFonts w:ascii="Times New Roman" w:hAnsi="Times New Roman" w:cs="Times New Roman"/>
          <w:sz w:val="20"/>
          <w:szCs w:val="20"/>
        </w:rPr>
        <w:t>Hemofili taşıyıcısı olan bir kadın sağlam bir erkekle evlenmiştir. Bu evlilikten doğacak kız ve erkek çocukların hemofili olma olasılıklarını çaprazlama yaparak bulunuz.</w:t>
      </w:r>
      <w:r w:rsidRPr="00160B3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(Sorunun doğru cevabı  10 Puan)</w:t>
      </w: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004E66">
      <w:pPr>
        <w:tabs>
          <w:tab w:val="left" w:pos="7875"/>
        </w:tabs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2D3129" w:rsidRDefault="002D3129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3. </w:t>
      </w:r>
      <w:r>
        <w:rPr>
          <w:rFonts w:ascii="Times New Roman" w:hAnsi="Times New Roman" w:cs="Times New Roman"/>
          <w:sz w:val="20"/>
          <w:szCs w:val="20"/>
        </w:rPr>
        <w:t xml:space="preserve">Kontrol çaprazlaması nasıl yapılır ? Yapılmasındaki amaç nedir?( 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Sorunun doğru cevabı</w:t>
      </w:r>
      <w:r>
        <w:rPr>
          <w:rFonts w:ascii="Times New Roman" w:hAnsi="Times New Roman" w:cs="Times New Roman"/>
          <w:sz w:val="20"/>
          <w:szCs w:val="20"/>
        </w:rPr>
        <w:t xml:space="preserve"> 10 Puan)</w:t>
      </w:r>
    </w:p>
    <w:p w:rsidR="002D3129" w:rsidRPr="00D179DB" w:rsidRDefault="002D3129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D3129" w:rsidRPr="00D179DB" w:rsidRDefault="002D3129" w:rsidP="00985BB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2B6D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179DB">
        <w:rPr>
          <w:rFonts w:ascii="Times New Roman" w:hAnsi="Times New Roman" w:cs="Times New Roman"/>
          <w:sz w:val="20"/>
          <w:szCs w:val="20"/>
        </w:rPr>
        <w:t>4.</w:t>
      </w:r>
      <w:r w:rsidRPr="002B6D48">
        <w:rPr>
          <w:rFonts w:ascii="Arial" w:hAnsi="Arial" w:cs="Arial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Hete</w:t>
      </w:r>
      <w:r w:rsidRPr="002B6D48">
        <w:rPr>
          <w:rFonts w:ascii="Times New Roman" w:hAnsi="Times New Roman" w:cs="Times New Roman"/>
          <w:sz w:val="20"/>
          <w:szCs w:val="20"/>
        </w:rPr>
        <w:t>rozigot A</w:t>
      </w:r>
      <w:r>
        <w:rPr>
          <w:rFonts w:ascii="Times New Roman" w:hAnsi="Times New Roman" w:cs="Times New Roman"/>
          <w:sz w:val="20"/>
          <w:szCs w:val="20"/>
        </w:rPr>
        <w:t xml:space="preserve"> Rh (-) </w:t>
      </w:r>
      <w:r w:rsidRPr="002B6D48">
        <w:rPr>
          <w:rFonts w:ascii="Times New Roman" w:hAnsi="Times New Roman" w:cs="Times New Roman"/>
          <w:sz w:val="20"/>
          <w:szCs w:val="20"/>
        </w:rPr>
        <w:t xml:space="preserve"> kan</w:t>
      </w:r>
      <w:r>
        <w:rPr>
          <w:rFonts w:ascii="Times New Roman" w:hAnsi="Times New Roman" w:cs="Times New Roman"/>
          <w:sz w:val="20"/>
          <w:szCs w:val="20"/>
        </w:rPr>
        <w:t xml:space="preserve"> grup</w:t>
      </w:r>
      <w:r w:rsidRPr="002B6D48">
        <w:rPr>
          <w:rFonts w:ascii="Times New Roman" w:hAnsi="Times New Roman" w:cs="Times New Roman"/>
          <w:sz w:val="20"/>
          <w:szCs w:val="20"/>
        </w:rPr>
        <w:t>lu bir baba ile h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2B6D48">
        <w:rPr>
          <w:rFonts w:ascii="Times New Roman" w:hAnsi="Times New Roman" w:cs="Times New Roman"/>
          <w:sz w:val="20"/>
          <w:szCs w:val="20"/>
        </w:rPr>
        <w:t>terozigot B</w:t>
      </w:r>
      <w:r>
        <w:rPr>
          <w:rFonts w:ascii="Times New Roman" w:hAnsi="Times New Roman" w:cs="Times New Roman"/>
          <w:sz w:val="20"/>
          <w:szCs w:val="20"/>
        </w:rPr>
        <w:t xml:space="preserve"> Rh (+)  </w:t>
      </w:r>
      <w:r w:rsidRPr="002B6D48">
        <w:rPr>
          <w:rFonts w:ascii="Times New Roman" w:hAnsi="Times New Roman" w:cs="Times New Roman"/>
          <w:sz w:val="20"/>
          <w:szCs w:val="20"/>
        </w:rPr>
        <w:t>kan gruplu bir an nenin çocuklarında görü lebilecek kan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6D48">
        <w:rPr>
          <w:rFonts w:ascii="Times New Roman" w:hAnsi="Times New Roman" w:cs="Times New Roman"/>
          <w:sz w:val="20"/>
          <w:szCs w:val="20"/>
        </w:rPr>
        <w:t>grubu olasılıkları nelerdir?.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(Sorunun doğru cevabı 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5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Puan)</w:t>
      </w: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5-</w:t>
      </w:r>
      <w:r w:rsidRPr="00B2273C">
        <w:rPr>
          <w:rFonts w:ascii="Times New Roman" w:hAnsi="Times New Roman" w:cs="Times New Roman"/>
          <w:sz w:val="20"/>
          <w:szCs w:val="20"/>
        </w:rPr>
        <w:t xml:space="preserve"> </w:t>
      </w:r>
      <w:r w:rsidRPr="005B15B2">
        <w:rPr>
          <w:sz w:val="20"/>
          <w:szCs w:val="20"/>
        </w:rPr>
        <w:t>EeRrmmNn  genotipindeki  bir  bireyin  eRmN genotipinde  gamet meydana getirme oranı nedir?</w:t>
      </w:r>
      <w:r w:rsidRPr="005B15B2">
        <w:rPr>
          <w:rFonts w:ascii="Times New Roman" w:hAnsi="Times New Roman" w:cs="Times New Roman"/>
          <w:b/>
          <w:bCs/>
          <w:sz w:val="16"/>
          <w:szCs w:val="16"/>
          <w:u w:val="single"/>
        </w:rPr>
        <w:t xml:space="preserve"> (Sorunun doğru cevabı  10 Puan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)</w:t>
      </w: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Default="002D3129" w:rsidP="001B6A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6-</w:t>
      </w:r>
      <w:r w:rsidRPr="001B6A78"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Helvetica" w:hAnsi="Helvetica" w:cs="Helvetica"/>
          <w:sz w:val="18"/>
          <w:szCs w:val="18"/>
        </w:rPr>
        <w:t>Aşağıdaki</w:t>
      </w:r>
      <w:r w:rsidRPr="001B6A78">
        <w:rPr>
          <w:rFonts w:ascii="Helvetica" w:hAnsi="Helvetica" w:cs="Helvetica"/>
          <w:b/>
          <w:bCs/>
          <w:sz w:val="20"/>
          <w:szCs w:val="20"/>
        </w:rPr>
        <w:t xml:space="preserve"> I</w:t>
      </w:r>
      <w:r>
        <w:rPr>
          <w:rFonts w:ascii="Helvetica" w:hAnsi="Helvetica" w:cs="Helvetica"/>
          <w:sz w:val="18"/>
          <w:szCs w:val="18"/>
        </w:rPr>
        <w:t xml:space="preserve"> numaralı sütunda kalıtımla ilgili bazı kavramlar, </w:t>
      </w:r>
      <w:r w:rsidRPr="001B6A78">
        <w:rPr>
          <w:rFonts w:ascii="Helvetica" w:hAnsi="Helvetica" w:cs="Helvetica"/>
          <w:b/>
          <w:bCs/>
          <w:sz w:val="20"/>
          <w:szCs w:val="20"/>
        </w:rPr>
        <w:t>II</w:t>
      </w:r>
      <w:r>
        <w:rPr>
          <w:rFonts w:ascii="Helvetica" w:hAnsi="Helvetica" w:cs="Helvetica"/>
          <w:sz w:val="18"/>
          <w:szCs w:val="18"/>
        </w:rPr>
        <w:t xml:space="preserve"> numaralı sütunda bu kavramlarla ilişkili açıklamalar verilmiştir.</w:t>
      </w:r>
    </w:p>
    <w:p w:rsidR="002D3129" w:rsidRPr="00074122" w:rsidRDefault="002D3129" w:rsidP="001B6A7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Uygun eşleştirmeleri yapınız.</w:t>
      </w:r>
      <w:r w:rsidRPr="008156CE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(Sorunun doğru cevabı 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5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Puan)</w:t>
      </w:r>
    </w:p>
    <w:p w:rsidR="002D3129" w:rsidRDefault="002D3129" w:rsidP="001B6A78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        </w:t>
      </w:r>
    </w:p>
    <w:p w:rsidR="002D3129" w:rsidRPr="001B6A78" w:rsidRDefault="002D3129" w:rsidP="001B6A78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                     </w:t>
      </w:r>
      <w:r w:rsidRPr="001B6A78">
        <w:rPr>
          <w:rFonts w:ascii="Helvetica-Bold" w:hAnsi="Helvetica-Bold" w:cs="Helvetica-Bold"/>
          <w:b/>
          <w:bCs/>
        </w:rPr>
        <w:t xml:space="preserve"> I</w:t>
      </w:r>
      <w:r>
        <w:rPr>
          <w:rFonts w:ascii="Helvetica-Bold" w:hAnsi="Helvetica-Bold" w:cs="Helvetica-Bold"/>
          <w:b/>
          <w:bCs/>
        </w:rPr>
        <w:t xml:space="preserve">                                               II</w:t>
      </w:r>
    </w:p>
    <w:p w:rsidR="002D3129" w:rsidRPr="00544987" w:rsidRDefault="002D3129" w:rsidP="00544987">
      <w:pPr>
        <w:autoSpaceDE w:val="0"/>
        <w:autoSpaceDN w:val="0"/>
        <w:adjustRightInd w:val="0"/>
        <w:spacing w:after="0" w:line="240" w:lineRule="auto"/>
        <w:ind w:left="360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1. </w:t>
      </w:r>
      <w:r w:rsidRPr="00004E66">
        <w:rPr>
          <w:rFonts w:ascii="Helvetica-Bold" w:hAnsi="Helvetica-Bold" w:cs="Helvetica-Bold"/>
          <w:sz w:val="18"/>
          <w:szCs w:val="18"/>
        </w:rPr>
        <w:t xml:space="preserve">Duplikasyon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           a. </w:t>
      </w:r>
      <w:r w:rsidRPr="00544987">
        <w:rPr>
          <w:rFonts w:ascii="Helvetica" w:hAnsi="Helvetica" w:cs="Helvetica"/>
          <w:sz w:val="18"/>
          <w:szCs w:val="18"/>
        </w:rPr>
        <w:t>Bir genin kromozom üzerinde bulunduğu bölge</w:t>
      </w:r>
    </w:p>
    <w:p w:rsidR="002D3129" w:rsidRPr="00544987" w:rsidRDefault="002D3129" w:rsidP="00544987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  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2. </w:t>
      </w:r>
      <w:r w:rsidRPr="00544987">
        <w:rPr>
          <w:rFonts w:ascii="Helvetica" w:hAnsi="Helvetica" w:cs="Helvetica"/>
          <w:sz w:val="18"/>
          <w:szCs w:val="18"/>
        </w:rPr>
        <w:t xml:space="preserve"> Lokus                          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b. </w:t>
      </w:r>
      <w:r w:rsidRPr="00544987">
        <w:rPr>
          <w:rFonts w:ascii="Helvetica" w:hAnsi="Helvetica" w:cs="Helvetica"/>
          <w:sz w:val="18"/>
          <w:szCs w:val="18"/>
        </w:rPr>
        <w:t xml:space="preserve">homozigot durumda etkisini fenotipte gösterebilen gen </w:t>
      </w:r>
    </w:p>
    <w:p w:rsidR="002D3129" w:rsidRPr="00544987" w:rsidRDefault="002D3129" w:rsidP="00544987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sz w:val="18"/>
          <w:szCs w:val="18"/>
        </w:rPr>
      </w:pP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3.  </w:t>
      </w:r>
      <w:r w:rsidRPr="00544987">
        <w:rPr>
          <w:rFonts w:ascii="Helvetica" w:hAnsi="Helvetica" w:cs="Helvetica"/>
          <w:sz w:val="18"/>
          <w:szCs w:val="18"/>
        </w:rPr>
        <w:t xml:space="preserve">Çekinik gen   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          c. </w:t>
      </w:r>
      <w:r w:rsidRPr="00544987">
        <w:rPr>
          <w:rFonts w:ascii="Helvetica" w:hAnsi="Helvetica" w:cs="Helvetica"/>
          <w:sz w:val="18"/>
          <w:szCs w:val="18"/>
        </w:rPr>
        <w:t>Kromozoma parça eklenmesi</w:t>
      </w:r>
    </w:p>
    <w:p w:rsidR="002D3129" w:rsidRPr="00544987" w:rsidRDefault="002D3129" w:rsidP="00544987">
      <w:pPr>
        <w:autoSpaceDE w:val="0"/>
        <w:autoSpaceDN w:val="0"/>
        <w:adjustRightInd w:val="0"/>
        <w:spacing w:after="0" w:line="240" w:lineRule="auto"/>
        <w:ind w:left="284"/>
        <w:rPr>
          <w:rFonts w:ascii="Helvetica-Bold" w:hAnsi="Helvetica-Bold" w:cs="Helvetica-Bold"/>
          <w:b/>
          <w:bCs/>
          <w:sz w:val="18"/>
          <w:szCs w:val="18"/>
        </w:rPr>
      </w:pP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4. </w:t>
      </w:r>
      <w:r w:rsidRPr="00004E66">
        <w:rPr>
          <w:rFonts w:ascii="Helvetica-Bold" w:hAnsi="Helvetica-Bold" w:cs="Helvetica-Bold"/>
          <w:sz w:val="18"/>
          <w:szCs w:val="18"/>
        </w:rPr>
        <w:t xml:space="preserve">Genotip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                    d.</w:t>
      </w:r>
      <w:r w:rsidRPr="00544987">
        <w:rPr>
          <w:rFonts w:ascii="Helvetica" w:hAnsi="Helvetica" w:cs="Helvetica"/>
          <w:sz w:val="18"/>
          <w:szCs w:val="18"/>
        </w:rPr>
        <w:t xml:space="preserve"> Canlının genetik yapıs</w:t>
      </w:r>
      <w:r>
        <w:rPr>
          <w:rFonts w:ascii="Helvetica" w:hAnsi="Helvetica" w:cs="Helvetica"/>
          <w:sz w:val="18"/>
          <w:szCs w:val="18"/>
        </w:rPr>
        <w:t>ı</w:t>
      </w:r>
    </w:p>
    <w:p w:rsidR="002D3129" w:rsidRPr="00544987" w:rsidRDefault="002D3129" w:rsidP="00544987">
      <w:pPr>
        <w:autoSpaceDE w:val="0"/>
        <w:autoSpaceDN w:val="0"/>
        <w:adjustRightInd w:val="0"/>
        <w:spacing w:after="0" w:line="240" w:lineRule="auto"/>
        <w:ind w:left="284"/>
        <w:rPr>
          <w:rFonts w:ascii="Helvetica" w:hAnsi="Helvetica" w:cs="Helvetica"/>
          <w:sz w:val="18"/>
          <w:szCs w:val="18"/>
        </w:rPr>
      </w:pP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    5. </w:t>
      </w:r>
      <w:r w:rsidRPr="00544987">
        <w:rPr>
          <w:rFonts w:ascii="Helvetica" w:hAnsi="Helvetica" w:cs="Helvetica"/>
          <w:sz w:val="18"/>
          <w:szCs w:val="18"/>
        </w:rPr>
        <w:t xml:space="preserve">Heterozigot                    </w:t>
      </w:r>
      <w:r w:rsidRPr="00544987">
        <w:rPr>
          <w:rFonts w:ascii="Helvetica-Bold" w:hAnsi="Helvetica-Bold" w:cs="Helvetica-Bold"/>
          <w:b/>
          <w:bCs/>
          <w:sz w:val="18"/>
          <w:szCs w:val="18"/>
        </w:rPr>
        <w:t xml:space="preserve">e. </w:t>
      </w:r>
      <w:r w:rsidRPr="00544987">
        <w:rPr>
          <w:rFonts w:ascii="Helvetica" w:hAnsi="Helvetica" w:cs="Helvetica"/>
          <w:sz w:val="18"/>
          <w:szCs w:val="18"/>
        </w:rPr>
        <w:t>Bir karaktere ait anne ve babadan farklı alellerin gelmesi durumu</w:t>
      </w:r>
    </w:p>
    <w:p w:rsidR="002D3129" w:rsidRDefault="002D3129" w:rsidP="00D34E4D">
      <w:pPr>
        <w:spacing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2D3129" w:rsidRPr="00D179DB" w:rsidRDefault="002D3129" w:rsidP="004557B6">
      <w:pPr>
        <w:ind w:right="-24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F7930">
        <w:rPr>
          <w:rFonts w:ascii="Times New Roman" w:hAnsi="Times New Roman" w:cs="Times New Roman"/>
          <w:b/>
          <w:bCs/>
          <w:sz w:val="28"/>
          <w:szCs w:val="28"/>
          <w:u w:val="single"/>
        </w:rPr>
        <w:t>B)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Aşağıdaki Sorularda Doğru Seçeneği </w:t>
      </w:r>
      <w:r w:rsidRPr="00D179DB">
        <w:rPr>
          <w:rFonts w:ascii="Times New Roman" w:hAnsi="Times New Roman" w:cs="Times New Roman"/>
          <w:b/>
          <w:bCs/>
          <w:sz w:val="20"/>
          <w:szCs w:val="20"/>
        </w:rPr>
        <w:t>İşaretleyiniz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.( Her Sorunun doğru cevabı 3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Puan)</w:t>
      </w:r>
    </w:p>
    <w:p w:rsidR="002D3129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Pr="00EF2A0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Aşağıda dört ailedeki çocuğun ve annenin kangrupları verilmiştir.</w:t>
      </w:r>
    </w:p>
    <w:p w:rsidR="002D3129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2D3129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 xml:space="preserve">                                      </w:t>
      </w:r>
      <w:r w:rsidRPr="00EF2A0B">
        <w:rPr>
          <w:rFonts w:ascii="Arial" w:hAnsi="Arial" w:cs="Arial"/>
          <w:b/>
          <w:bCs/>
          <w:sz w:val="17"/>
          <w:szCs w:val="17"/>
        </w:rPr>
        <w:t>Çocuğun  kan grubu</w:t>
      </w:r>
      <w:r>
        <w:rPr>
          <w:rFonts w:ascii="Arial" w:hAnsi="Arial" w:cs="Arial"/>
          <w:sz w:val="17"/>
          <w:szCs w:val="17"/>
        </w:rPr>
        <w:t xml:space="preserve">                          </w:t>
      </w:r>
      <w:r w:rsidRPr="00EF2A0B">
        <w:rPr>
          <w:rFonts w:ascii="Arial" w:hAnsi="Arial" w:cs="Arial"/>
          <w:b/>
          <w:bCs/>
          <w:sz w:val="17"/>
          <w:szCs w:val="17"/>
        </w:rPr>
        <w:t>Annenin   kan  grubu</w:t>
      </w:r>
    </w:p>
    <w:p w:rsidR="002D3129" w:rsidRPr="00EF2A0B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7"/>
          <w:szCs w:val="17"/>
        </w:rPr>
        <w:t xml:space="preserve">          </w:t>
      </w:r>
      <w:r w:rsidRPr="00EF2A0B">
        <w:rPr>
          <w:rFonts w:ascii="Arial" w:hAnsi="Arial" w:cs="Arial"/>
          <w:b/>
          <w:bCs/>
          <w:sz w:val="17"/>
          <w:szCs w:val="17"/>
        </w:rPr>
        <w:t>1. aile</w:t>
      </w:r>
      <w:r>
        <w:rPr>
          <w:rFonts w:ascii="Arial" w:hAnsi="Arial" w:cs="Arial"/>
          <w:sz w:val="17"/>
          <w:szCs w:val="17"/>
        </w:rPr>
        <w:t xml:space="preserve">                                           </w:t>
      </w:r>
      <w:r w:rsidRPr="00EF2A0B">
        <w:rPr>
          <w:rFonts w:ascii="Arial" w:hAnsi="Arial" w:cs="Arial"/>
          <w:sz w:val="18"/>
          <w:szCs w:val="18"/>
        </w:rPr>
        <w:t>0                                                      AB</w:t>
      </w:r>
    </w:p>
    <w:p w:rsidR="002D3129" w:rsidRPr="00EF2A0B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bCs/>
          <w:sz w:val="18"/>
          <w:szCs w:val="18"/>
        </w:rPr>
        <w:t>2.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A                                                        0</w:t>
      </w:r>
    </w:p>
    <w:p w:rsidR="002D3129" w:rsidRPr="00EF2A0B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bCs/>
          <w:sz w:val="18"/>
          <w:szCs w:val="18"/>
        </w:rPr>
        <w:t>3. aile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  0                                                        B</w:t>
      </w:r>
    </w:p>
    <w:p w:rsidR="002D3129" w:rsidRPr="00EF2A0B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F2A0B">
        <w:rPr>
          <w:rFonts w:ascii="Arial" w:hAnsi="Arial" w:cs="Arial"/>
          <w:sz w:val="18"/>
          <w:szCs w:val="18"/>
        </w:rPr>
        <w:t xml:space="preserve">         </w:t>
      </w:r>
      <w:r w:rsidRPr="00EF2A0B">
        <w:rPr>
          <w:rFonts w:ascii="Arial" w:hAnsi="Arial" w:cs="Arial"/>
          <w:b/>
          <w:bCs/>
          <w:sz w:val="18"/>
          <w:szCs w:val="18"/>
        </w:rPr>
        <w:t xml:space="preserve">4. aile  </w:t>
      </w:r>
      <w:r w:rsidRPr="00EF2A0B">
        <w:rPr>
          <w:rFonts w:ascii="Arial" w:hAnsi="Arial" w:cs="Arial"/>
          <w:sz w:val="18"/>
          <w:szCs w:val="18"/>
        </w:rPr>
        <w:t xml:space="preserve">                                       B                                                        A</w:t>
      </w:r>
    </w:p>
    <w:p w:rsidR="002D3129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  <w:r>
        <w:rPr>
          <w:rFonts w:ascii="Arial-Bold" w:hAnsi="Arial-Bold" w:cs="Arial-Bold"/>
          <w:b/>
          <w:bCs/>
          <w:sz w:val="18"/>
          <w:szCs w:val="18"/>
        </w:rPr>
        <w:t xml:space="preserve">Buna göre hangi numarayla gösterilen ailelerde  </w:t>
      </w:r>
      <w:r>
        <w:rPr>
          <w:rFonts w:ascii="Arial-Bold Tur" w:hAnsi="Arial-Bold Tur" w:cs="Arial-Bold Tur"/>
          <w:b/>
          <w:bCs/>
          <w:sz w:val="18"/>
          <w:szCs w:val="18"/>
        </w:rPr>
        <w:t>babanın kan grubu “0” olamaz?</w:t>
      </w:r>
    </w:p>
    <w:p w:rsidR="002D3129" w:rsidRDefault="002D3129" w:rsidP="00EF2A0B">
      <w:pPr>
        <w:autoSpaceDE w:val="0"/>
        <w:autoSpaceDN w:val="0"/>
        <w:adjustRightInd w:val="0"/>
        <w:spacing w:after="0" w:line="240" w:lineRule="auto"/>
        <w:rPr>
          <w:rFonts w:ascii="Arial-Bold" w:hAnsi="Arial-Bold" w:cs="Arial-Bold"/>
          <w:b/>
          <w:bCs/>
          <w:sz w:val="18"/>
          <w:szCs w:val="18"/>
        </w:rPr>
      </w:pP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A) Yalnız 2.       B) Yalnız 3.      C) 1. ve 3.        D) 3. ve 4.              E) 1., 2. ve 4.</w:t>
      </w: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5771C8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2).Bezelye bitkisinde tohum renginden sorumlu geni Y ile,Tohum biçiminden sorumlu geni R ile gösterecek olursak YyRr genotipine sahip bir bitkinin üreteceği gametlerin genotipleri aşağıdakilerden hangisi OLAMAZ ?</w:t>
      </w:r>
    </w:p>
    <w:p w:rsidR="002D3129" w:rsidRDefault="002D3129" w:rsidP="005771C8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Yr               b) Yy                       c)YR                            d) yR                                     e)yr</w:t>
      </w:r>
    </w:p>
    <w:p w:rsidR="002D3129" w:rsidRPr="004A630D" w:rsidRDefault="002D3129" w:rsidP="005771C8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</w:t>
      </w:r>
      <w:r w:rsidRPr="00D179DB">
        <w:rPr>
          <w:rFonts w:ascii="Times New Roman" w:hAnsi="Times New Roman" w:cs="Times New Roman"/>
          <w:sz w:val="20"/>
          <w:szCs w:val="20"/>
        </w:rPr>
        <w:t xml:space="preserve">.  </w:t>
      </w:r>
      <w:r w:rsidRPr="004A630D">
        <w:rPr>
          <w:rFonts w:ascii="Times New Roman" w:hAnsi="Times New Roman" w:cs="Times New Roman"/>
          <w:sz w:val="20"/>
          <w:szCs w:val="20"/>
        </w:rPr>
        <w:t>İnsanlarda aşağıda verilen karakterlerden hangisinin kalıtımı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A630D">
        <w:rPr>
          <w:rFonts w:ascii="Times New Roman" w:hAnsi="Times New Roman" w:cs="Times New Roman"/>
          <w:sz w:val="20"/>
          <w:szCs w:val="20"/>
        </w:rPr>
        <w:t>cinsiyete bağlı olarak gerçekleşmez?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</w:t>
      </w:r>
      <w:r w:rsidRPr="00074122">
        <w:rPr>
          <w:rFonts w:ascii="Helvetica" w:hAnsi="Helvetica" w:cs="Helvetica"/>
          <w:sz w:val="18"/>
          <w:szCs w:val="18"/>
        </w:rPr>
        <w:t>) Hemofili</w:t>
      </w:r>
      <w:r>
        <w:rPr>
          <w:rFonts w:ascii="Helvetica" w:hAnsi="Helvetica" w:cs="Helvetica"/>
          <w:sz w:val="18"/>
          <w:szCs w:val="18"/>
        </w:rPr>
        <w:t xml:space="preserve">      b) Kulak kıllılığ</w:t>
      </w:r>
      <w:r w:rsidRPr="00074122">
        <w:rPr>
          <w:rFonts w:ascii="Helvetica" w:hAnsi="Helvetica" w:cs="Helvetica"/>
          <w:sz w:val="18"/>
          <w:szCs w:val="18"/>
        </w:rPr>
        <w:t>ı</w:t>
      </w:r>
      <w:r>
        <w:rPr>
          <w:rFonts w:ascii="Helvetica" w:hAnsi="Helvetica" w:cs="Helvetica"/>
          <w:sz w:val="18"/>
          <w:szCs w:val="18"/>
        </w:rPr>
        <w:t xml:space="preserve">   c</w:t>
      </w:r>
      <w:r w:rsidRPr="00074122">
        <w:rPr>
          <w:rFonts w:ascii="Helvetica" w:hAnsi="Helvetica" w:cs="Helvetica"/>
          <w:sz w:val="18"/>
          <w:szCs w:val="18"/>
        </w:rPr>
        <w:t>) Renk körlüğü</w:t>
      </w:r>
      <w:r>
        <w:rPr>
          <w:rFonts w:ascii="Helvetica" w:hAnsi="Helvetica" w:cs="Helvetica"/>
          <w:sz w:val="18"/>
          <w:szCs w:val="18"/>
        </w:rPr>
        <w:t xml:space="preserve">         d</w:t>
      </w:r>
      <w:r w:rsidRPr="00074122">
        <w:rPr>
          <w:rFonts w:ascii="Helvetica" w:hAnsi="Helvetica" w:cs="Helvetica"/>
          <w:sz w:val="18"/>
          <w:szCs w:val="18"/>
        </w:rPr>
        <w:t>) Göz rengi</w:t>
      </w:r>
      <w:r>
        <w:rPr>
          <w:rFonts w:ascii="Helvetica" w:hAnsi="Helvetica" w:cs="Helvetica"/>
          <w:sz w:val="18"/>
          <w:szCs w:val="18"/>
        </w:rPr>
        <w:t xml:space="preserve">             e</w:t>
      </w:r>
      <w:r w:rsidRPr="00074122">
        <w:rPr>
          <w:rFonts w:ascii="Helvetica" w:hAnsi="Helvetica" w:cs="Helvetica"/>
          <w:sz w:val="18"/>
          <w:szCs w:val="18"/>
        </w:rPr>
        <w:t>) Balık pulluluk</w:t>
      </w:r>
      <w:r>
        <w:rPr>
          <w:rFonts w:ascii="Helvetica" w:hAnsi="Helvetica" w:cs="Helvetica"/>
          <w:sz w:val="18"/>
          <w:szCs w:val="18"/>
        </w:rPr>
        <w:t xml:space="preserve"> 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</w:t>
      </w:r>
    </w:p>
    <w:p w:rsidR="002D3129" w:rsidRPr="00074122" w:rsidRDefault="002D3129" w:rsidP="005771C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 xml:space="preserve">  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4).Aşağıdakilerden hangisi ,tek bir genin birden f azla fenotipik etki yapma yeteneğini  tanımlar ?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Eksik baskınlık   b) Çok alellilik   c) Pleiotropi   d) Tam baskınlık    e) Eş Baskınlık</w:t>
      </w:r>
    </w:p>
    <w:p w:rsidR="002D3129" w:rsidRDefault="002D3129" w:rsidP="005771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5) </w:t>
      </w: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X kromozomunun homolog olmayan kısmında taşınan ve çekinik bir hastalık olan renk körlüğü ile ilgili,</w:t>
      </w: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I. Renk körü olmayan anne ve babanın sadece erkek çocukları renk körü olabilir.</w:t>
      </w: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II. Anne renk körü ise tüm çocuklarında renk körlüğü geni bulunur.</w:t>
      </w: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III. Baba renk körlüğü genini kız çocuklarına aktarabilirken, erkek çocuklarına aktaramaz.</w:t>
      </w: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8"/>
          <w:szCs w:val="18"/>
        </w:rPr>
      </w:pP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  <w:r>
        <w:rPr>
          <w:rFonts w:ascii="Helvetica-Bold" w:hAnsi="Helvetica-Bold" w:cs="Helvetica-Bold"/>
          <w:b/>
          <w:bCs/>
          <w:color w:val="000000"/>
          <w:sz w:val="18"/>
          <w:szCs w:val="18"/>
        </w:rPr>
        <w:t>yargılarından hangileri doğrudur?</w:t>
      </w:r>
    </w:p>
    <w:p w:rsidR="002D3129" w:rsidRDefault="002D3129" w:rsidP="00907FD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18"/>
          <w:szCs w:val="18"/>
        </w:rPr>
      </w:pPr>
    </w:p>
    <w:p w:rsidR="002D3129" w:rsidRDefault="002D3129" w:rsidP="00A53727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>
        <w:rPr>
          <w:rFonts w:ascii="Helvetica" w:hAnsi="Helvetica" w:cs="Helvetica"/>
          <w:color w:val="000000"/>
          <w:sz w:val="18"/>
          <w:szCs w:val="18"/>
        </w:rPr>
        <w:t>A) Yalnız I     B) I ve II     C) I ve III    D) II ve III        E) I, II ve III</w:t>
      </w:r>
      <w:r w:rsidRPr="00D179DB">
        <w:rPr>
          <w:b/>
          <w:bCs/>
          <w:sz w:val="20"/>
          <w:szCs w:val="20"/>
        </w:rPr>
        <w:t xml:space="preserve">         </w:t>
      </w:r>
    </w:p>
    <w:p w:rsidR="002D3129" w:rsidRDefault="002D3129" w:rsidP="00A53727">
      <w:pPr>
        <w:autoSpaceDE w:val="0"/>
        <w:autoSpaceDN w:val="0"/>
        <w:adjustRightInd w:val="0"/>
        <w:spacing w:after="0" w:line="240" w:lineRule="auto"/>
        <w:rPr>
          <w:color w:val="000000"/>
          <w:sz w:val="20"/>
          <w:szCs w:val="20"/>
        </w:rPr>
      </w:pPr>
    </w:p>
    <w:p w:rsidR="002D3129" w:rsidRPr="00D179DB" w:rsidRDefault="002D3129" w:rsidP="000D10A9">
      <w:pPr>
        <w:ind w:right="-24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A4986">
        <w:rPr>
          <w:rFonts w:ascii="Times New Roman" w:hAnsi="Times New Roman" w:cs="Times New Roman"/>
          <w:b/>
          <w:bCs/>
          <w:sz w:val="28"/>
          <w:szCs w:val="28"/>
          <w:u w:val="single"/>
        </w:rPr>
        <w:t>C)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Cümlelerdeki boşlukları uygun kelimelerle doldurunuz. ( Her Sorunun doğru cevabı 3 Puan)</w:t>
      </w:r>
    </w:p>
    <w:p w:rsidR="002D3129" w:rsidRPr="00D179DB" w:rsidRDefault="002D3129" w:rsidP="00E73592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Pr="00D179DB">
        <w:rPr>
          <w:rFonts w:ascii="Times New Roman" w:hAnsi="Times New Roman" w:cs="Times New Roman"/>
          <w:sz w:val="20"/>
          <w:szCs w:val="20"/>
        </w:rPr>
        <w:t>.</w:t>
      </w:r>
      <w:r w:rsidRPr="008A768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Kırmızı ve beyaz çiçek rengine sahip akşam sefalarının çaprazlanması sonucunda pembe çiçekli bireylerin oluşması ............................................ olarak adlandırılır.</w:t>
      </w: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Pr="00D179DB">
        <w:rPr>
          <w:rFonts w:ascii="Times New Roman" w:hAnsi="Times New Roman" w:cs="Times New Roman"/>
          <w:sz w:val="20"/>
          <w:szCs w:val="20"/>
        </w:rPr>
        <w:t>.</w:t>
      </w:r>
      <w:r w:rsidRPr="008A768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Cinsiyeti belirleyen kromozomlara  .............................. kromozomlar denir.</w:t>
      </w:r>
    </w:p>
    <w:p w:rsidR="002D3129" w:rsidRDefault="002D3129" w:rsidP="00777D4D">
      <w:pPr>
        <w:ind w:right="-24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    Renk Körlüğü ................. kromozomu ile taşınır.</w:t>
      </w:r>
    </w:p>
    <w:p w:rsidR="002D3129" w:rsidRPr="00D179DB" w:rsidRDefault="002D3129" w:rsidP="00777D4D">
      <w:pPr>
        <w:ind w:right="-248"/>
        <w:rPr>
          <w:rFonts w:ascii="Times New Roman" w:hAnsi="Times New Roman" w:cs="Times New Roman"/>
          <w:sz w:val="20"/>
          <w:szCs w:val="20"/>
        </w:rPr>
      </w:pPr>
      <w:r w:rsidRPr="00D179D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4)  44+XO  kromozomlu bireylere ....................................................... denir.</w:t>
      </w:r>
    </w:p>
    <w:p w:rsidR="002D3129" w:rsidRPr="00D179DB" w:rsidRDefault="002D3129" w:rsidP="00FE6847">
      <w:pPr>
        <w:ind w:right="-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5)   DNA parmak izi …………………………..vakalarda suçlu tesbiti için kullanılabilir.</w:t>
      </w:r>
      <w:r w:rsidRPr="00FE684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3129" w:rsidRPr="00D179DB" w:rsidRDefault="002D3129" w:rsidP="00985BB4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 w:rsidRPr="000A4986">
        <w:rPr>
          <w:rFonts w:ascii="Times New Roman" w:hAnsi="Times New Roman" w:cs="Times New Roman"/>
          <w:b/>
          <w:bCs/>
          <w:sz w:val="28"/>
          <w:szCs w:val="28"/>
          <w:u w:val="single"/>
        </w:rPr>
        <w:t>D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)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Aşağıda Verilen Bilgileri Doğru (D) veya Yanlış (Y) Olarak İşaretleyini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z. ( Her Sorunun doğru cevabı 2 </w:t>
      </w:r>
      <w:r w:rsidRPr="00D179DB">
        <w:rPr>
          <w:rFonts w:ascii="Times New Roman" w:hAnsi="Times New Roman" w:cs="Times New Roman"/>
          <w:b/>
          <w:bCs/>
          <w:sz w:val="20"/>
          <w:szCs w:val="20"/>
          <w:u w:val="single"/>
        </w:rPr>
        <w:t>Puan)</w:t>
      </w:r>
    </w:p>
    <w:p w:rsidR="002D3129" w:rsidRDefault="002D3129" w:rsidP="005814AB">
      <w:pPr>
        <w:spacing w:line="240" w:lineRule="atLeast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1- (   ) </w:t>
      </w:r>
      <w:r w:rsidRPr="00D56994">
        <w:rPr>
          <w:sz w:val="20"/>
          <w:szCs w:val="20"/>
        </w:rPr>
        <w:t xml:space="preserve">Kromozomların kalıtsal bir karakterin oğul döllere aktarılmasını sağlayan bölümüne </w:t>
      </w:r>
      <w:r>
        <w:rPr>
          <w:sz w:val="20"/>
          <w:szCs w:val="20"/>
        </w:rPr>
        <w:t xml:space="preserve">gen </w:t>
      </w:r>
      <w:r w:rsidRPr="00D56994">
        <w:rPr>
          <w:sz w:val="20"/>
          <w:szCs w:val="20"/>
        </w:rPr>
        <w:t>denir.</w:t>
      </w:r>
    </w:p>
    <w:p w:rsidR="002D3129" w:rsidRDefault="002D3129" w:rsidP="00CD0ADA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2- </w:t>
      </w:r>
      <w:r w:rsidRPr="00D179DB">
        <w:rPr>
          <w:rFonts w:ascii="Times New Roman" w:hAnsi="Times New Roman" w:cs="Times New Roman"/>
          <w:sz w:val="20"/>
          <w:szCs w:val="20"/>
        </w:rPr>
        <w:t xml:space="preserve">(     </w:t>
      </w:r>
      <w:r w:rsidRPr="00D52F9C">
        <w:rPr>
          <w:rFonts w:ascii="Times New Roman" w:hAnsi="Times New Roman" w:cs="Times New Roman"/>
          <w:sz w:val="20"/>
          <w:szCs w:val="20"/>
        </w:rPr>
        <w:t xml:space="preserve">) </w:t>
      </w:r>
      <w:r w:rsidRPr="00D52F9C">
        <w:rPr>
          <w:rFonts w:ascii="Times New Roman" w:hAnsi="Times New Roman" w:cs="Times New Roman"/>
          <w:color w:val="000000"/>
          <w:sz w:val="20"/>
          <w:szCs w:val="20"/>
        </w:rPr>
        <w:t>Bir özelliğe etki eden alel gen sayısı ne kadar olursa olsun, diploit bir canlıda bu alellerden yalnızca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D52F9C">
        <w:rPr>
          <w:rFonts w:ascii="Times New Roman" w:hAnsi="Times New Roman" w:cs="Times New Roman"/>
          <w:color w:val="000000"/>
          <w:sz w:val="20"/>
          <w:szCs w:val="20"/>
        </w:rPr>
        <w:t>ikisi bulunur</w:t>
      </w:r>
    </w:p>
    <w:p w:rsidR="002D3129" w:rsidRPr="000564D3" w:rsidRDefault="002D3129" w:rsidP="00CD0ADA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3- </w:t>
      </w:r>
      <w:r w:rsidRPr="00D179DB">
        <w:rPr>
          <w:rFonts w:ascii="Times New Roman" w:hAnsi="Times New Roman" w:cs="Times New Roman"/>
          <w:sz w:val="20"/>
          <w:szCs w:val="20"/>
        </w:rPr>
        <w:t xml:space="preserve">(    ) </w:t>
      </w:r>
      <w:r w:rsidRPr="000564D3">
        <w:rPr>
          <w:rFonts w:ascii="Times New Roman" w:hAnsi="Times New Roman" w:cs="Times New Roman"/>
          <w:sz w:val="20"/>
          <w:szCs w:val="20"/>
        </w:rPr>
        <w:t>Akraba evliliğinde, zararlı genlerin anne soyu yerine baba soyundan gelmesi daha ciddi kalıtsal hastalıklara yol açar.</w:t>
      </w:r>
    </w:p>
    <w:p w:rsidR="002D3129" w:rsidRDefault="002D3129" w:rsidP="005814AB">
      <w:pPr>
        <w:ind w:right="-248"/>
        <w:rPr>
          <w:rFonts w:ascii="Arial" w:hAnsi="Arial" w:cs="Arial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4- </w:t>
      </w:r>
      <w:r w:rsidRPr="00D179DB">
        <w:rPr>
          <w:rFonts w:ascii="Times New Roman" w:hAnsi="Times New Roman" w:cs="Times New Roman"/>
          <w:sz w:val="20"/>
          <w:szCs w:val="20"/>
        </w:rPr>
        <w:t xml:space="preserve">(   ) </w:t>
      </w:r>
      <w:r>
        <w:rPr>
          <w:rFonts w:ascii="Arial-Bold Tur" w:hAnsi="Arial-Bold Tur" w:cs="Arial-Bold Tur"/>
          <w:b/>
          <w:bCs/>
          <w:sz w:val="18"/>
          <w:szCs w:val="18"/>
        </w:rPr>
        <w:t xml:space="preserve">Süper dişi </w:t>
      </w:r>
      <w:r>
        <w:rPr>
          <w:rFonts w:ascii="Arial" w:hAnsi="Arial" w:cs="Arial"/>
          <w:sz w:val="18"/>
          <w:szCs w:val="18"/>
        </w:rPr>
        <w:t>olarak adlandırılan bireyler 44 + XXX kromozomludur.</w:t>
      </w:r>
    </w:p>
    <w:p w:rsidR="002D3129" w:rsidRPr="0042271E" w:rsidRDefault="002D3129" w:rsidP="00A56CE6">
      <w:pPr>
        <w:ind w:right="-24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5 - </w:t>
      </w:r>
      <w:r w:rsidRPr="00D179DB">
        <w:rPr>
          <w:rFonts w:ascii="Times New Roman" w:hAnsi="Times New Roman" w:cs="Times New Roman"/>
          <w:sz w:val="20"/>
          <w:szCs w:val="20"/>
        </w:rPr>
        <w:t xml:space="preserve">(   ) </w:t>
      </w:r>
      <w:r>
        <w:rPr>
          <w:rFonts w:ascii="Times New Roman" w:hAnsi="Times New Roman" w:cs="Times New Roman"/>
          <w:sz w:val="20"/>
          <w:szCs w:val="20"/>
        </w:rPr>
        <w:t>Kız  çocuklar  renk körlüğü genini anne ya da babadan alabilirler.</w:t>
      </w:r>
    </w:p>
    <w:p w:rsidR="002D3129" w:rsidRPr="00F32D94" w:rsidRDefault="002D3129" w:rsidP="004227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lang w:eastAsia="tr-TR"/>
        </w:rPr>
        <w:t xml:space="preserve">     </w:t>
      </w:r>
      <w:r w:rsidRPr="00AF4BFB">
        <w:rPr>
          <w:rFonts w:ascii="Times New Roman" w:hAnsi="Times New Roman" w:cs="Times New Roman"/>
          <w:b/>
          <w:bCs/>
          <w:i/>
          <w:iCs/>
          <w:lang w:eastAsia="tr-TR"/>
        </w:rPr>
        <w:t>“Biyoloji zümresi olarak sınava katılan tüm öğrencilerimize başarılar dileriz …..”</w:t>
      </w:r>
    </w:p>
    <w:p w:rsidR="002D3129" w:rsidRDefault="002D3129" w:rsidP="00852189">
      <w:pPr>
        <w:rPr>
          <w:rFonts w:ascii="Algerian" w:hAnsi="Algerian" w:cs="Algerian"/>
          <w:sz w:val="20"/>
          <w:szCs w:val="20"/>
        </w:rPr>
      </w:pPr>
      <w:r w:rsidRPr="0042271E">
        <w:rPr>
          <w:rFonts w:ascii="Times New Roman" w:hAnsi="Times New Roman" w:cs="Times New Roman"/>
          <w:sz w:val="20"/>
          <w:szCs w:val="20"/>
        </w:rPr>
        <w:t xml:space="preserve">      </w:t>
      </w:r>
      <w:r w:rsidRPr="0042271E">
        <w:rPr>
          <w:rFonts w:ascii="Algerian" w:hAnsi="Algerian" w:cs="Algerian"/>
          <w:sz w:val="20"/>
          <w:szCs w:val="20"/>
        </w:rPr>
        <w:t>F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Algerian"/>
          <w:sz w:val="20"/>
          <w:szCs w:val="20"/>
        </w:rPr>
        <w:t>L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Algerian"/>
          <w:sz w:val="20"/>
          <w:szCs w:val="20"/>
        </w:rPr>
        <w:t>Z  BEKTA</w:t>
      </w:r>
      <w:r w:rsidRPr="0042271E">
        <w:rPr>
          <w:rFonts w:ascii="Times New Roman" w:hAnsi="Times New Roman" w:cs="Times New Roman"/>
          <w:sz w:val="20"/>
          <w:szCs w:val="20"/>
        </w:rPr>
        <w:t>Ş</w:t>
      </w:r>
      <w:r w:rsidRPr="0042271E">
        <w:rPr>
          <w:rFonts w:ascii="Algerian" w:hAnsi="Algerian" w:cs="Algerian"/>
          <w:sz w:val="20"/>
          <w:szCs w:val="20"/>
        </w:rPr>
        <w:t>LI       MEHMET GÜRBÜZ      AYL</w:t>
      </w:r>
      <w:r w:rsidRPr="0042271E">
        <w:rPr>
          <w:rFonts w:ascii="Times New Roman" w:hAnsi="Times New Roman" w:cs="Times New Roman"/>
          <w:sz w:val="20"/>
          <w:szCs w:val="20"/>
        </w:rPr>
        <w:t>İ</w:t>
      </w:r>
      <w:r w:rsidRPr="0042271E">
        <w:rPr>
          <w:rFonts w:ascii="Algerian" w:hAnsi="Algerian" w:cs="Algerian"/>
          <w:sz w:val="20"/>
          <w:szCs w:val="20"/>
        </w:rPr>
        <w:t>N SARAÇ      MEHTAP UÇAR        DERYA KARAMANLI TÜRKSOYU</w:t>
      </w:r>
    </w:p>
    <w:p w:rsidR="002D3129" w:rsidRPr="00D179DB" w:rsidRDefault="002D3129" w:rsidP="00852189">
      <w:pPr>
        <w:rPr>
          <w:rFonts w:ascii="Times New Roman" w:hAnsi="Times New Roman" w:cs="Times New Roman"/>
          <w:sz w:val="20"/>
          <w:szCs w:val="20"/>
        </w:rPr>
      </w:pPr>
      <w:hyperlink r:id="rId7" w:history="1">
        <w:r w:rsidRPr="00FD260C">
          <w:rPr>
            <w:rStyle w:val="Hyperlink"/>
            <w:rFonts w:ascii="Algerian" w:hAnsi="Algerian" w:cs="Algerian"/>
            <w:sz w:val="20"/>
            <w:szCs w:val="20"/>
          </w:rPr>
          <w:t>www.sorubak.com</w:t>
        </w:r>
      </w:hyperlink>
      <w:r>
        <w:rPr>
          <w:rFonts w:ascii="Algerian" w:hAnsi="Algerian" w:cs="Algerian"/>
          <w:sz w:val="20"/>
          <w:szCs w:val="20"/>
        </w:rPr>
        <w:t xml:space="preserve"> </w:t>
      </w:r>
    </w:p>
    <w:sectPr w:rsidR="002D3129" w:rsidRPr="00D179DB" w:rsidSect="0079524D">
      <w:footerReference w:type="default" r:id="rId8"/>
      <w:pgSz w:w="11906" w:h="16838"/>
      <w:pgMar w:top="426" w:right="849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29" w:rsidRDefault="002D3129" w:rsidP="003D7A41">
      <w:pPr>
        <w:spacing w:after="0" w:line="240" w:lineRule="auto"/>
      </w:pPr>
      <w:r>
        <w:separator/>
      </w:r>
    </w:p>
  </w:endnote>
  <w:endnote w:type="continuationSeparator" w:id="0">
    <w:p w:rsidR="002D3129" w:rsidRDefault="002D3129" w:rsidP="003D7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29" w:rsidRDefault="002D3129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2D3129" w:rsidRDefault="002D3129">
    <w:pPr>
      <w:pStyle w:val="Footer"/>
    </w:pPr>
  </w:p>
  <w:p w:rsidR="002D3129" w:rsidRDefault="002D31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29" w:rsidRDefault="002D3129" w:rsidP="003D7A41">
      <w:pPr>
        <w:spacing w:after="0" w:line="240" w:lineRule="auto"/>
      </w:pPr>
      <w:r>
        <w:separator/>
      </w:r>
    </w:p>
  </w:footnote>
  <w:footnote w:type="continuationSeparator" w:id="0">
    <w:p w:rsidR="002D3129" w:rsidRDefault="002D3129" w:rsidP="003D7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5998"/>
    <w:multiLevelType w:val="hybridMultilevel"/>
    <w:tmpl w:val="A9EC3D22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7645AF"/>
    <w:multiLevelType w:val="hybridMultilevel"/>
    <w:tmpl w:val="1B088B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2212A"/>
    <w:multiLevelType w:val="hybridMultilevel"/>
    <w:tmpl w:val="40CAFF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5531A"/>
    <w:multiLevelType w:val="hybridMultilevel"/>
    <w:tmpl w:val="FDBEF9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13E99"/>
    <w:multiLevelType w:val="hybridMultilevel"/>
    <w:tmpl w:val="6CAC6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D35C6"/>
    <w:multiLevelType w:val="hybridMultilevel"/>
    <w:tmpl w:val="82881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C1F"/>
    <w:rsid w:val="00004E66"/>
    <w:rsid w:val="00020647"/>
    <w:rsid w:val="00031539"/>
    <w:rsid w:val="000375DB"/>
    <w:rsid w:val="0004318F"/>
    <w:rsid w:val="00047812"/>
    <w:rsid w:val="00054723"/>
    <w:rsid w:val="000564D3"/>
    <w:rsid w:val="00060DAB"/>
    <w:rsid w:val="000624D7"/>
    <w:rsid w:val="00074122"/>
    <w:rsid w:val="00081CD1"/>
    <w:rsid w:val="00085D35"/>
    <w:rsid w:val="00092D17"/>
    <w:rsid w:val="000A4986"/>
    <w:rsid w:val="000B1035"/>
    <w:rsid w:val="000B44BA"/>
    <w:rsid w:val="000B7B12"/>
    <w:rsid w:val="000B7CB2"/>
    <w:rsid w:val="000C4D81"/>
    <w:rsid w:val="000D10A9"/>
    <w:rsid w:val="000D30E7"/>
    <w:rsid w:val="000D734B"/>
    <w:rsid w:val="000E19C3"/>
    <w:rsid w:val="000E4D15"/>
    <w:rsid w:val="000E5524"/>
    <w:rsid w:val="000E6275"/>
    <w:rsid w:val="000F350B"/>
    <w:rsid w:val="000F50F6"/>
    <w:rsid w:val="000F6892"/>
    <w:rsid w:val="0010561B"/>
    <w:rsid w:val="00125031"/>
    <w:rsid w:val="0013396B"/>
    <w:rsid w:val="00135EF6"/>
    <w:rsid w:val="0014231B"/>
    <w:rsid w:val="00143A12"/>
    <w:rsid w:val="00147950"/>
    <w:rsid w:val="00160B3D"/>
    <w:rsid w:val="00170373"/>
    <w:rsid w:val="00170B84"/>
    <w:rsid w:val="00172E5F"/>
    <w:rsid w:val="0018260F"/>
    <w:rsid w:val="0019393D"/>
    <w:rsid w:val="001952F4"/>
    <w:rsid w:val="001A61EF"/>
    <w:rsid w:val="001B0240"/>
    <w:rsid w:val="001B594F"/>
    <w:rsid w:val="001B5997"/>
    <w:rsid w:val="001B6A78"/>
    <w:rsid w:val="001C5716"/>
    <w:rsid w:val="001D6B21"/>
    <w:rsid w:val="001E6053"/>
    <w:rsid w:val="002102A3"/>
    <w:rsid w:val="00211EF3"/>
    <w:rsid w:val="002305BB"/>
    <w:rsid w:val="0023257B"/>
    <w:rsid w:val="002433AA"/>
    <w:rsid w:val="00243943"/>
    <w:rsid w:val="00243A7C"/>
    <w:rsid w:val="002479AD"/>
    <w:rsid w:val="00266DB3"/>
    <w:rsid w:val="00270FF3"/>
    <w:rsid w:val="00271139"/>
    <w:rsid w:val="002842DE"/>
    <w:rsid w:val="00291B9A"/>
    <w:rsid w:val="002A0A62"/>
    <w:rsid w:val="002A3189"/>
    <w:rsid w:val="002B52EE"/>
    <w:rsid w:val="002B6D48"/>
    <w:rsid w:val="002D3129"/>
    <w:rsid w:val="002D3D5D"/>
    <w:rsid w:val="002E3A07"/>
    <w:rsid w:val="00301B7C"/>
    <w:rsid w:val="00303261"/>
    <w:rsid w:val="00303ACC"/>
    <w:rsid w:val="00312768"/>
    <w:rsid w:val="00317444"/>
    <w:rsid w:val="003223F6"/>
    <w:rsid w:val="00327709"/>
    <w:rsid w:val="003356B3"/>
    <w:rsid w:val="0033626F"/>
    <w:rsid w:val="0035466C"/>
    <w:rsid w:val="00364C96"/>
    <w:rsid w:val="0036728F"/>
    <w:rsid w:val="00370156"/>
    <w:rsid w:val="00377218"/>
    <w:rsid w:val="003773B2"/>
    <w:rsid w:val="0038361C"/>
    <w:rsid w:val="00392768"/>
    <w:rsid w:val="00396DBE"/>
    <w:rsid w:val="003A6AD4"/>
    <w:rsid w:val="003B3FCD"/>
    <w:rsid w:val="003B7EB2"/>
    <w:rsid w:val="003D266D"/>
    <w:rsid w:val="003D522B"/>
    <w:rsid w:val="003D62CF"/>
    <w:rsid w:val="003D7A41"/>
    <w:rsid w:val="003F6526"/>
    <w:rsid w:val="00400F26"/>
    <w:rsid w:val="004038A7"/>
    <w:rsid w:val="0042271E"/>
    <w:rsid w:val="00433751"/>
    <w:rsid w:val="004455CF"/>
    <w:rsid w:val="004539B2"/>
    <w:rsid w:val="004557B6"/>
    <w:rsid w:val="00461918"/>
    <w:rsid w:val="00463541"/>
    <w:rsid w:val="00471A75"/>
    <w:rsid w:val="00471EE0"/>
    <w:rsid w:val="00477840"/>
    <w:rsid w:val="004949D7"/>
    <w:rsid w:val="004A1989"/>
    <w:rsid w:val="004A1EDF"/>
    <w:rsid w:val="004A630D"/>
    <w:rsid w:val="004A74DF"/>
    <w:rsid w:val="004B58CD"/>
    <w:rsid w:val="004C5B88"/>
    <w:rsid w:val="004D0951"/>
    <w:rsid w:val="004D5E1F"/>
    <w:rsid w:val="004D620F"/>
    <w:rsid w:val="004D6513"/>
    <w:rsid w:val="004E18D7"/>
    <w:rsid w:val="004E3C6D"/>
    <w:rsid w:val="00514BE8"/>
    <w:rsid w:val="00524B5D"/>
    <w:rsid w:val="00544987"/>
    <w:rsid w:val="005464A0"/>
    <w:rsid w:val="00550D1D"/>
    <w:rsid w:val="0055524E"/>
    <w:rsid w:val="0056392F"/>
    <w:rsid w:val="00567043"/>
    <w:rsid w:val="00567490"/>
    <w:rsid w:val="005741E3"/>
    <w:rsid w:val="005771C8"/>
    <w:rsid w:val="005814AB"/>
    <w:rsid w:val="0058506A"/>
    <w:rsid w:val="00585CDC"/>
    <w:rsid w:val="005969CD"/>
    <w:rsid w:val="005A50F7"/>
    <w:rsid w:val="005B15B2"/>
    <w:rsid w:val="005B28D4"/>
    <w:rsid w:val="005C1A12"/>
    <w:rsid w:val="005C2B76"/>
    <w:rsid w:val="005D7BBB"/>
    <w:rsid w:val="005E155B"/>
    <w:rsid w:val="005E19CA"/>
    <w:rsid w:val="005E71C2"/>
    <w:rsid w:val="005F51D8"/>
    <w:rsid w:val="0062483A"/>
    <w:rsid w:val="00631C25"/>
    <w:rsid w:val="0064199F"/>
    <w:rsid w:val="006441D1"/>
    <w:rsid w:val="006569DB"/>
    <w:rsid w:val="00664410"/>
    <w:rsid w:val="0066596B"/>
    <w:rsid w:val="0067154C"/>
    <w:rsid w:val="00673859"/>
    <w:rsid w:val="00674C02"/>
    <w:rsid w:val="006771B1"/>
    <w:rsid w:val="00684053"/>
    <w:rsid w:val="00693871"/>
    <w:rsid w:val="00695DA4"/>
    <w:rsid w:val="006A28D9"/>
    <w:rsid w:val="006A2A47"/>
    <w:rsid w:val="006A7A2C"/>
    <w:rsid w:val="006B07E8"/>
    <w:rsid w:val="006B1620"/>
    <w:rsid w:val="006B2B57"/>
    <w:rsid w:val="006B7D27"/>
    <w:rsid w:val="006C221B"/>
    <w:rsid w:val="006D6887"/>
    <w:rsid w:val="006D7C9B"/>
    <w:rsid w:val="006E38C7"/>
    <w:rsid w:val="006E5464"/>
    <w:rsid w:val="00711808"/>
    <w:rsid w:val="00712920"/>
    <w:rsid w:val="00712FC7"/>
    <w:rsid w:val="007134D9"/>
    <w:rsid w:val="00723093"/>
    <w:rsid w:val="007238D6"/>
    <w:rsid w:val="00731B1E"/>
    <w:rsid w:val="007440BC"/>
    <w:rsid w:val="00765BF0"/>
    <w:rsid w:val="0076692C"/>
    <w:rsid w:val="00775C77"/>
    <w:rsid w:val="00777D4D"/>
    <w:rsid w:val="00780B64"/>
    <w:rsid w:val="0079130D"/>
    <w:rsid w:val="00792624"/>
    <w:rsid w:val="0079524D"/>
    <w:rsid w:val="007A6AB3"/>
    <w:rsid w:val="007B717A"/>
    <w:rsid w:val="007B7722"/>
    <w:rsid w:val="007D2B00"/>
    <w:rsid w:val="007E6F89"/>
    <w:rsid w:val="007F7350"/>
    <w:rsid w:val="007F7930"/>
    <w:rsid w:val="00810CD7"/>
    <w:rsid w:val="00812551"/>
    <w:rsid w:val="008156CE"/>
    <w:rsid w:val="00852189"/>
    <w:rsid w:val="00854612"/>
    <w:rsid w:val="008611BD"/>
    <w:rsid w:val="00861BAA"/>
    <w:rsid w:val="00865FD6"/>
    <w:rsid w:val="008718BF"/>
    <w:rsid w:val="00883C84"/>
    <w:rsid w:val="0089682D"/>
    <w:rsid w:val="008A49DA"/>
    <w:rsid w:val="008A7686"/>
    <w:rsid w:val="008B0C85"/>
    <w:rsid w:val="008B43CE"/>
    <w:rsid w:val="008B4748"/>
    <w:rsid w:val="008C2084"/>
    <w:rsid w:val="008C38E4"/>
    <w:rsid w:val="008D1528"/>
    <w:rsid w:val="008D690F"/>
    <w:rsid w:val="008E4F11"/>
    <w:rsid w:val="008E5A5B"/>
    <w:rsid w:val="008E7226"/>
    <w:rsid w:val="008F091A"/>
    <w:rsid w:val="00907FD7"/>
    <w:rsid w:val="00910FC6"/>
    <w:rsid w:val="009137F4"/>
    <w:rsid w:val="009208F8"/>
    <w:rsid w:val="009236D3"/>
    <w:rsid w:val="0093087B"/>
    <w:rsid w:val="009324FA"/>
    <w:rsid w:val="00934E46"/>
    <w:rsid w:val="00947EEB"/>
    <w:rsid w:val="00956F75"/>
    <w:rsid w:val="009576F2"/>
    <w:rsid w:val="0097011C"/>
    <w:rsid w:val="00980103"/>
    <w:rsid w:val="00985235"/>
    <w:rsid w:val="00985BB4"/>
    <w:rsid w:val="00993A7D"/>
    <w:rsid w:val="00994065"/>
    <w:rsid w:val="009A5841"/>
    <w:rsid w:val="009B6356"/>
    <w:rsid w:val="009C32A1"/>
    <w:rsid w:val="009D0246"/>
    <w:rsid w:val="009E7907"/>
    <w:rsid w:val="00A028D7"/>
    <w:rsid w:val="00A12A40"/>
    <w:rsid w:val="00A25045"/>
    <w:rsid w:val="00A418EF"/>
    <w:rsid w:val="00A42C30"/>
    <w:rsid w:val="00A44F4D"/>
    <w:rsid w:val="00A5021C"/>
    <w:rsid w:val="00A52E82"/>
    <w:rsid w:val="00A53727"/>
    <w:rsid w:val="00A56CE6"/>
    <w:rsid w:val="00A56CF3"/>
    <w:rsid w:val="00A62DE4"/>
    <w:rsid w:val="00A751E3"/>
    <w:rsid w:val="00A76668"/>
    <w:rsid w:val="00A82664"/>
    <w:rsid w:val="00A92279"/>
    <w:rsid w:val="00A96A27"/>
    <w:rsid w:val="00AA0E23"/>
    <w:rsid w:val="00AC7121"/>
    <w:rsid w:val="00AD6419"/>
    <w:rsid w:val="00AF4BFB"/>
    <w:rsid w:val="00B02B10"/>
    <w:rsid w:val="00B15581"/>
    <w:rsid w:val="00B16D15"/>
    <w:rsid w:val="00B2142A"/>
    <w:rsid w:val="00B2273C"/>
    <w:rsid w:val="00B23461"/>
    <w:rsid w:val="00B334BE"/>
    <w:rsid w:val="00B40B1C"/>
    <w:rsid w:val="00B41D3C"/>
    <w:rsid w:val="00B45A1C"/>
    <w:rsid w:val="00B56437"/>
    <w:rsid w:val="00B62111"/>
    <w:rsid w:val="00B645F2"/>
    <w:rsid w:val="00B72768"/>
    <w:rsid w:val="00B740AE"/>
    <w:rsid w:val="00B954A5"/>
    <w:rsid w:val="00B954B8"/>
    <w:rsid w:val="00BB08E9"/>
    <w:rsid w:val="00BF4414"/>
    <w:rsid w:val="00BF5578"/>
    <w:rsid w:val="00C01945"/>
    <w:rsid w:val="00C1064D"/>
    <w:rsid w:val="00C22732"/>
    <w:rsid w:val="00C25B35"/>
    <w:rsid w:val="00C3035F"/>
    <w:rsid w:val="00C364F1"/>
    <w:rsid w:val="00C4427C"/>
    <w:rsid w:val="00C57D26"/>
    <w:rsid w:val="00C62BC2"/>
    <w:rsid w:val="00C9223F"/>
    <w:rsid w:val="00CB2082"/>
    <w:rsid w:val="00CD0ADA"/>
    <w:rsid w:val="00CD3BCD"/>
    <w:rsid w:val="00CD3FC8"/>
    <w:rsid w:val="00CD6AF8"/>
    <w:rsid w:val="00CE550F"/>
    <w:rsid w:val="00CF22EC"/>
    <w:rsid w:val="00CF6ECE"/>
    <w:rsid w:val="00CF76C9"/>
    <w:rsid w:val="00CF7C7B"/>
    <w:rsid w:val="00D179DB"/>
    <w:rsid w:val="00D23864"/>
    <w:rsid w:val="00D27BD3"/>
    <w:rsid w:val="00D34E4D"/>
    <w:rsid w:val="00D35C26"/>
    <w:rsid w:val="00D43DD8"/>
    <w:rsid w:val="00D468FB"/>
    <w:rsid w:val="00D52F9C"/>
    <w:rsid w:val="00D56994"/>
    <w:rsid w:val="00D62C31"/>
    <w:rsid w:val="00D760A4"/>
    <w:rsid w:val="00D95227"/>
    <w:rsid w:val="00D956D3"/>
    <w:rsid w:val="00DA0A72"/>
    <w:rsid w:val="00DA0E20"/>
    <w:rsid w:val="00DA39AE"/>
    <w:rsid w:val="00DB5ADD"/>
    <w:rsid w:val="00DB7BE3"/>
    <w:rsid w:val="00DC0D47"/>
    <w:rsid w:val="00DE3667"/>
    <w:rsid w:val="00DF26AB"/>
    <w:rsid w:val="00DF7133"/>
    <w:rsid w:val="00E044F2"/>
    <w:rsid w:val="00E04F45"/>
    <w:rsid w:val="00E05B43"/>
    <w:rsid w:val="00E07E9E"/>
    <w:rsid w:val="00E137F5"/>
    <w:rsid w:val="00E149F2"/>
    <w:rsid w:val="00E21E68"/>
    <w:rsid w:val="00E24369"/>
    <w:rsid w:val="00E27167"/>
    <w:rsid w:val="00E31F76"/>
    <w:rsid w:val="00E44E0B"/>
    <w:rsid w:val="00E576B6"/>
    <w:rsid w:val="00E73592"/>
    <w:rsid w:val="00E836FF"/>
    <w:rsid w:val="00E853E4"/>
    <w:rsid w:val="00E85482"/>
    <w:rsid w:val="00EA1A3E"/>
    <w:rsid w:val="00EE6E47"/>
    <w:rsid w:val="00EF2A0B"/>
    <w:rsid w:val="00EF438F"/>
    <w:rsid w:val="00F03FE1"/>
    <w:rsid w:val="00F1105C"/>
    <w:rsid w:val="00F11595"/>
    <w:rsid w:val="00F22788"/>
    <w:rsid w:val="00F30C1F"/>
    <w:rsid w:val="00F32D94"/>
    <w:rsid w:val="00F34874"/>
    <w:rsid w:val="00F45F2E"/>
    <w:rsid w:val="00F518BE"/>
    <w:rsid w:val="00F73764"/>
    <w:rsid w:val="00F73D26"/>
    <w:rsid w:val="00F84029"/>
    <w:rsid w:val="00FA1351"/>
    <w:rsid w:val="00FB66C0"/>
    <w:rsid w:val="00FC3C77"/>
    <w:rsid w:val="00FD260C"/>
    <w:rsid w:val="00FD47A2"/>
    <w:rsid w:val="00FD7575"/>
    <w:rsid w:val="00FE1530"/>
    <w:rsid w:val="00FE4809"/>
    <w:rsid w:val="00FE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F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716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7A41"/>
  </w:style>
  <w:style w:type="paragraph" w:styleId="Footer">
    <w:name w:val="footer"/>
    <w:basedOn w:val="Normal"/>
    <w:link w:val="FooterChar"/>
    <w:uiPriority w:val="99"/>
    <w:rsid w:val="003D7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7A41"/>
  </w:style>
  <w:style w:type="paragraph" w:styleId="NormalWeb">
    <w:name w:val="Normal (Web)"/>
    <w:basedOn w:val="Normal"/>
    <w:uiPriority w:val="99"/>
    <w:rsid w:val="00970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5B15B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521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849</Words>
  <Characters>4840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3</cp:revision>
  <cp:lastPrinted>2011-04-26T20:06:00Z</cp:lastPrinted>
  <dcterms:created xsi:type="dcterms:W3CDTF">2015-04-02T23:25:00Z</dcterms:created>
  <dcterms:modified xsi:type="dcterms:W3CDTF">2015-04-06T13:38:00Z</dcterms:modified>
</cp:coreProperties>
</file>