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348" w:rsidRPr="00FD1596" w:rsidRDefault="00A95348" w:rsidP="00C63F7C">
      <w:pPr>
        <w:spacing w:after="0"/>
        <w:rPr>
          <w:sz w:val="14"/>
          <w:szCs w:val="14"/>
        </w:rPr>
      </w:pPr>
      <w:r w:rsidRPr="00FD1596">
        <w:rPr>
          <w:sz w:val="14"/>
          <w:szCs w:val="14"/>
        </w:rPr>
        <w:t>ADI SOYADI:</w:t>
      </w:r>
    </w:p>
    <w:p w:rsidR="00A95348" w:rsidRPr="00FD1596" w:rsidRDefault="00A95348" w:rsidP="00C63F7C">
      <w:pPr>
        <w:spacing w:after="0"/>
        <w:rPr>
          <w:sz w:val="14"/>
          <w:szCs w:val="14"/>
        </w:rPr>
      </w:pPr>
      <w:r w:rsidRPr="00FD1596">
        <w:rPr>
          <w:sz w:val="14"/>
          <w:szCs w:val="14"/>
        </w:rPr>
        <w:t>SINIFI NUMARASI:</w:t>
      </w:r>
    </w:p>
    <w:p w:rsidR="00A95348" w:rsidRPr="00043874" w:rsidRDefault="00A95348" w:rsidP="00C63F7C">
      <w:pPr>
        <w:autoSpaceDE w:val="0"/>
        <w:autoSpaceDN w:val="0"/>
        <w:adjustRightInd w:val="0"/>
        <w:spacing w:after="0" w:line="240" w:lineRule="auto"/>
        <w:rPr>
          <w:rFonts w:ascii="Cambria" w:hAnsi="Cambria"/>
          <w:sz w:val="16"/>
          <w:szCs w:val="16"/>
        </w:rPr>
      </w:pPr>
      <w:r w:rsidRPr="00043874">
        <w:rPr>
          <w:rFonts w:ascii="Cambria" w:hAnsi="Cambria"/>
          <w:b/>
          <w:sz w:val="16"/>
          <w:szCs w:val="16"/>
        </w:rPr>
        <w:t>A)</w:t>
      </w:r>
      <w:r w:rsidRPr="00043874">
        <w:rPr>
          <w:rFonts w:ascii="Cambria" w:hAnsi="Cambria" w:cs="HelveticaLTStd-Bold"/>
          <w:b/>
          <w:bCs/>
          <w:sz w:val="16"/>
          <w:szCs w:val="16"/>
        </w:rPr>
        <w:t xml:space="preserve"> Aşağıdaki ifadelerin boş kısmına doğruysa "D", yanlışsa "Y" yazınız.(10 PUAN)</w:t>
      </w:r>
      <w:r w:rsidRPr="00043874">
        <w:rPr>
          <w:rFonts w:ascii="Cambria" w:hAnsi="Cambria"/>
          <w:b/>
          <w:sz w:val="16"/>
          <w:szCs w:val="16"/>
        </w:rPr>
        <w:t xml:space="preserve"> </w:t>
      </w:r>
    </w:p>
    <w:p w:rsidR="00A95348" w:rsidRPr="00506C75" w:rsidRDefault="00A95348" w:rsidP="00C63F7C">
      <w:pPr>
        <w:autoSpaceDE w:val="0"/>
        <w:autoSpaceDN w:val="0"/>
        <w:adjustRightInd w:val="0"/>
        <w:spacing w:after="0" w:line="240" w:lineRule="auto"/>
        <w:rPr>
          <w:sz w:val="16"/>
          <w:szCs w:val="16"/>
        </w:rPr>
      </w:pPr>
      <w:r w:rsidRPr="00506C75">
        <w:rPr>
          <w:sz w:val="16"/>
          <w:szCs w:val="16"/>
        </w:rPr>
        <w:t>1-İstanbul’u ilk kuşatan Osmanlı Padişahı Fatih Sultan Mehmet’tir.(  )</w:t>
      </w:r>
    </w:p>
    <w:p w:rsidR="00A95348" w:rsidRPr="00506C75" w:rsidRDefault="00A95348" w:rsidP="00C63F7C">
      <w:pPr>
        <w:autoSpaceDE w:val="0"/>
        <w:autoSpaceDN w:val="0"/>
        <w:adjustRightInd w:val="0"/>
        <w:spacing w:after="0" w:line="240" w:lineRule="auto"/>
        <w:rPr>
          <w:sz w:val="16"/>
          <w:szCs w:val="16"/>
        </w:rPr>
      </w:pPr>
      <w:r w:rsidRPr="00506C75">
        <w:rPr>
          <w:sz w:val="16"/>
          <w:szCs w:val="16"/>
        </w:rPr>
        <w:t>2-Anadoluda Türk siyasi birliğini büyük ölçüde ilk sağlayan Yıldırım Beyazıt’tır.(   )</w:t>
      </w:r>
    </w:p>
    <w:p w:rsidR="00A95348" w:rsidRPr="00506C75" w:rsidRDefault="00A95348" w:rsidP="00C63F7C">
      <w:pPr>
        <w:autoSpaceDE w:val="0"/>
        <w:autoSpaceDN w:val="0"/>
        <w:adjustRightInd w:val="0"/>
        <w:spacing w:after="0" w:line="240" w:lineRule="auto"/>
        <w:rPr>
          <w:sz w:val="16"/>
          <w:szCs w:val="16"/>
        </w:rPr>
      </w:pPr>
      <w:r w:rsidRPr="00506C75">
        <w:rPr>
          <w:sz w:val="16"/>
          <w:szCs w:val="16"/>
        </w:rPr>
        <w:t>3-Altın Orda Cengiz Hanın torunu Hulagu han tarafından kurulmuştur.(   )</w:t>
      </w:r>
    </w:p>
    <w:p w:rsidR="00A95348" w:rsidRPr="00506C75" w:rsidRDefault="00A95348" w:rsidP="00C63F7C">
      <w:pPr>
        <w:autoSpaceDE w:val="0"/>
        <w:autoSpaceDN w:val="0"/>
        <w:adjustRightInd w:val="0"/>
        <w:spacing w:after="0" w:line="240" w:lineRule="auto"/>
        <w:rPr>
          <w:sz w:val="16"/>
          <w:szCs w:val="16"/>
        </w:rPr>
      </w:pPr>
      <w:r w:rsidRPr="00506C75">
        <w:rPr>
          <w:sz w:val="16"/>
          <w:szCs w:val="16"/>
        </w:rPr>
        <w:t>4-Sazlıdere Savaşı ile Edirne Osmanlının eline geçmiştir.(   )</w:t>
      </w:r>
    </w:p>
    <w:p w:rsidR="00A95348" w:rsidRPr="00506C75" w:rsidRDefault="00A95348" w:rsidP="00C63F7C">
      <w:pPr>
        <w:autoSpaceDE w:val="0"/>
        <w:autoSpaceDN w:val="0"/>
        <w:adjustRightInd w:val="0"/>
        <w:spacing w:after="0" w:line="240" w:lineRule="auto"/>
        <w:rPr>
          <w:sz w:val="16"/>
          <w:szCs w:val="16"/>
        </w:rPr>
      </w:pPr>
      <w:r w:rsidRPr="00506C75">
        <w:rPr>
          <w:sz w:val="16"/>
          <w:szCs w:val="16"/>
        </w:rPr>
        <w:t>5-İlk Medreseye Kayserili Davut atanmıştır.(   )</w:t>
      </w:r>
    </w:p>
    <w:p w:rsidR="00A95348" w:rsidRPr="00506C75" w:rsidRDefault="00A95348" w:rsidP="00C63F7C">
      <w:pPr>
        <w:autoSpaceDE w:val="0"/>
        <w:autoSpaceDN w:val="0"/>
        <w:adjustRightInd w:val="0"/>
        <w:spacing w:after="0" w:line="240" w:lineRule="auto"/>
        <w:rPr>
          <w:b/>
          <w:sz w:val="16"/>
          <w:szCs w:val="16"/>
          <w:u w:val="single"/>
        </w:rPr>
      </w:pPr>
    </w:p>
    <w:p w:rsidR="00A95348" w:rsidRPr="00043874" w:rsidRDefault="00A95348" w:rsidP="00C63F7C">
      <w:pPr>
        <w:autoSpaceDE w:val="0"/>
        <w:autoSpaceDN w:val="0"/>
        <w:adjustRightInd w:val="0"/>
        <w:spacing w:after="0" w:line="240" w:lineRule="auto"/>
        <w:rPr>
          <w:rFonts w:ascii="Cambria" w:hAnsi="Cambria"/>
          <w:b/>
          <w:bCs/>
          <w:sz w:val="16"/>
          <w:szCs w:val="16"/>
        </w:rPr>
      </w:pPr>
      <w:r w:rsidRPr="00043874">
        <w:rPr>
          <w:rFonts w:ascii="Cambria" w:hAnsi="Cambria"/>
          <w:b/>
          <w:sz w:val="16"/>
          <w:szCs w:val="16"/>
        </w:rPr>
        <w:t>B)</w:t>
      </w:r>
      <w:r w:rsidRPr="00043874">
        <w:rPr>
          <w:rFonts w:ascii="Cambria" w:hAnsi="Cambria"/>
          <w:b/>
          <w:bCs/>
          <w:sz w:val="16"/>
          <w:szCs w:val="16"/>
        </w:rPr>
        <w:t xml:space="preserve"> Aşağıdaki cümlelerde boş bırakılan yerleri doldurunuz</w:t>
      </w:r>
    </w:p>
    <w:p w:rsidR="00A95348" w:rsidRDefault="00A95348" w:rsidP="00C63F7C">
      <w:pPr>
        <w:autoSpaceDE w:val="0"/>
        <w:autoSpaceDN w:val="0"/>
        <w:adjustRightInd w:val="0"/>
        <w:spacing w:after="0" w:line="240" w:lineRule="auto"/>
        <w:rPr>
          <w:b/>
          <w:bCs/>
          <w:sz w:val="16"/>
          <w:szCs w:val="16"/>
          <w:u w:val="single"/>
        </w:rPr>
      </w:pPr>
      <w:r w:rsidRPr="00043874">
        <w:rPr>
          <w:rFonts w:ascii="Cambria" w:hAnsi="Cambria"/>
          <w:b/>
          <w:bCs/>
          <w:sz w:val="16"/>
          <w:szCs w:val="16"/>
        </w:rPr>
        <w:t>(15 PUAN)</w:t>
      </w:r>
      <w:r w:rsidRPr="00C63F7C">
        <w:rPr>
          <w:b/>
          <w:bCs/>
          <w:sz w:val="16"/>
          <w:szCs w:val="16"/>
          <w:u w:val="single"/>
        </w:rPr>
        <w:t xml:space="preserve"> </w:t>
      </w:r>
    </w:p>
    <w:p w:rsidR="00A95348" w:rsidRPr="00A050C0" w:rsidRDefault="00A95348" w:rsidP="00C63F7C">
      <w:pPr>
        <w:autoSpaceDE w:val="0"/>
        <w:autoSpaceDN w:val="0"/>
        <w:adjustRightInd w:val="0"/>
        <w:spacing w:after="0" w:line="240" w:lineRule="auto"/>
        <w:rPr>
          <w:bCs/>
          <w:sz w:val="14"/>
          <w:szCs w:val="14"/>
        </w:rPr>
      </w:pPr>
    </w:p>
    <w:p w:rsidR="00A95348" w:rsidRDefault="00A95348" w:rsidP="00C63F7C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 w:rsidRPr="00506C75">
        <w:rPr>
          <w:bCs/>
          <w:sz w:val="16"/>
          <w:szCs w:val="16"/>
        </w:rPr>
        <w:t>1-Osmanlı Beyliğinin Bizans’la yaptığı ilk savaş  1302…………………………..savaşıdır.</w:t>
      </w:r>
    </w:p>
    <w:p w:rsidR="00A95348" w:rsidRPr="00506C75" w:rsidRDefault="00A95348" w:rsidP="00C63F7C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</w:p>
    <w:p w:rsidR="00A95348" w:rsidRDefault="00A95348" w:rsidP="00C63F7C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 w:rsidRPr="00506C75">
        <w:rPr>
          <w:bCs/>
          <w:sz w:val="16"/>
          <w:szCs w:val="16"/>
        </w:rPr>
        <w:t>2-Padişahlardan……………………………savaş alanında şehit olan ilk ve tek Osmanlı padişahıdır.</w:t>
      </w:r>
    </w:p>
    <w:p w:rsidR="00A95348" w:rsidRPr="00506C75" w:rsidRDefault="00A95348" w:rsidP="00C63F7C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</w:p>
    <w:p w:rsidR="00A95348" w:rsidRDefault="00A95348" w:rsidP="00C63F7C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 w:rsidRPr="00506C75">
        <w:rPr>
          <w:bCs/>
          <w:sz w:val="16"/>
          <w:szCs w:val="16"/>
        </w:rPr>
        <w:t>3-Ankara Savaşının en önemli sebebi Timur ile Yıldırım Beyazıt arasındaki………………………mücadelesidir</w:t>
      </w:r>
    </w:p>
    <w:p w:rsidR="00A95348" w:rsidRPr="00506C75" w:rsidRDefault="00A95348" w:rsidP="00C63F7C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 w:rsidRPr="00506C75">
        <w:rPr>
          <w:bCs/>
          <w:sz w:val="16"/>
          <w:szCs w:val="16"/>
        </w:rPr>
        <w:t>.</w:t>
      </w:r>
    </w:p>
    <w:p w:rsidR="00A95348" w:rsidRDefault="00A95348" w:rsidP="00C63F7C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 w:rsidRPr="00506C75">
        <w:rPr>
          <w:bCs/>
          <w:sz w:val="16"/>
          <w:szCs w:val="16"/>
        </w:rPr>
        <w:t>4-……………………………..Beyliği Osmanlıya katılan ilk beyliktir.</w:t>
      </w:r>
    </w:p>
    <w:p w:rsidR="00A95348" w:rsidRPr="00506C75" w:rsidRDefault="00A95348" w:rsidP="00C63F7C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</w:p>
    <w:p w:rsidR="00A95348" w:rsidRPr="00506C75" w:rsidRDefault="00A95348" w:rsidP="00C63F7C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 w:rsidRPr="00506C75">
        <w:rPr>
          <w:bCs/>
          <w:sz w:val="16"/>
          <w:szCs w:val="16"/>
        </w:rPr>
        <w:t>5-İlk düzenli ordu Orhan Bey döneminde kurulan …………………………………dir.</w:t>
      </w:r>
    </w:p>
    <w:p w:rsidR="00A95348" w:rsidRPr="00A050C0" w:rsidRDefault="00A95348" w:rsidP="00C63F7C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</w:p>
    <w:p w:rsidR="00A95348" w:rsidRPr="00043874" w:rsidRDefault="00A95348" w:rsidP="00C63F7C">
      <w:pPr>
        <w:autoSpaceDE w:val="0"/>
        <w:autoSpaceDN w:val="0"/>
        <w:adjustRightInd w:val="0"/>
        <w:spacing w:after="0" w:line="240" w:lineRule="auto"/>
        <w:rPr>
          <w:rFonts w:ascii="Cambria" w:hAnsi="Cambria"/>
          <w:bCs/>
          <w:sz w:val="16"/>
          <w:szCs w:val="16"/>
        </w:rPr>
      </w:pPr>
      <w:r w:rsidRPr="00043874">
        <w:rPr>
          <w:rFonts w:ascii="Cambria" w:hAnsi="Cambria"/>
          <w:b/>
          <w:bCs/>
          <w:sz w:val="16"/>
          <w:szCs w:val="16"/>
        </w:rPr>
        <w:t>C)Aşagıdaki olaylar hangi Osmanlı  padişahı döneminde gerçekleşmiştir.Yazınız(15 PUAN)</w:t>
      </w:r>
      <w:r w:rsidRPr="00043874">
        <w:rPr>
          <w:rFonts w:ascii="Cambria" w:hAnsi="Cambria"/>
          <w:b/>
          <w:bCs/>
          <w:i/>
          <w:sz w:val="16"/>
          <w:szCs w:val="16"/>
        </w:rPr>
        <w:t xml:space="preserve"> </w:t>
      </w:r>
    </w:p>
    <w:p w:rsidR="00A95348" w:rsidRPr="003773D2" w:rsidRDefault="00A95348" w:rsidP="00C63F7C">
      <w:pPr>
        <w:autoSpaceDE w:val="0"/>
        <w:autoSpaceDN w:val="0"/>
        <w:adjustRightInd w:val="0"/>
        <w:spacing w:after="0" w:line="240" w:lineRule="auto"/>
        <w:rPr>
          <w:bCs/>
          <w:sz w:val="14"/>
          <w:szCs w:val="14"/>
        </w:rPr>
      </w:pPr>
    </w:p>
    <w:p w:rsidR="00A95348" w:rsidRPr="00506C75" w:rsidRDefault="00A95348" w:rsidP="00C63F7C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 w:rsidRPr="00506C75">
        <w:rPr>
          <w:bCs/>
          <w:sz w:val="16"/>
          <w:szCs w:val="16"/>
        </w:rPr>
        <w:t>1-Venediklilerle ilk deniz savaşının yapılması?</w:t>
      </w:r>
    </w:p>
    <w:p w:rsidR="00A95348" w:rsidRPr="00506C75" w:rsidRDefault="00A95348" w:rsidP="00C63F7C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</w:p>
    <w:p w:rsidR="00A95348" w:rsidRPr="00506C75" w:rsidRDefault="00A95348" w:rsidP="00C63F7C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 w:rsidRPr="00506C75">
        <w:rPr>
          <w:bCs/>
          <w:sz w:val="16"/>
          <w:szCs w:val="16"/>
        </w:rPr>
        <w:t>2-II.Kosova ve Varna savaşı?</w:t>
      </w:r>
    </w:p>
    <w:p w:rsidR="00A95348" w:rsidRPr="00506C75" w:rsidRDefault="00A95348" w:rsidP="00C63F7C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</w:p>
    <w:p w:rsidR="00A95348" w:rsidRPr="00506C75" w:rsidRDefault="00A95348" w:rsidP="00C63F7C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 w:rsidRPr="00506C75">
        <w:rPr>
          <w:bCs/>
          <w:sz w:val="16"/>
          <w:szCs w:val="16"/>
        </w:rPr>
        <w:t>3-İznik’te ilk medresenin kurulması?</w:t>
      </w:r>
    </w:p>
    <w:p w:rsidR="00A95348" w:rsidRPr="00506C75" w:rsidRDefault="00A95348" w:rsidP="00C63F7C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</w:p>
    <w:p w:rsidR="00A95348" w:rsidRPr="00506C75" w:rsidRDefault="00A95348" w:rsidP="00C63F7C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 w:rsidRPr="00506C75">
        <w:rPr>
          <w:bCs/>
          <w:sz w:val="16"/>
          <w:szCs w:val="16"/>
        </w:rPr>
        <w:t>4-Osmanlı Beyliğinin bağımsız hale gelmesi?</w:t>
      </w:r>
    </w:p>
    <w:p w:rsidR="00A95348" w:rsidRPr="00506C75" w:rsidRDefault="00A95348" w:rsidP="00C63F7C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</w:p>
    <w:p w:rsidR="00A95348" w:rsidRPr="00506C75" w:rsidRDefault="00A95348" w:rsidP="00C63F7C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 w:rsidRPr="00506C75">
        <w:rPr>
          <w:bCs/>
          <w:sz w:val="16"/>
          <w:szCs w:val="16"/>
        </w:rPr>
        <w:t>5-Niğbolu Zaferi?</w:t>
      </w:r>
    </w:p>
    <w:p w:rsidR="00A95348" w:rsidRPr="00506C75" w:rsidRDefault="00A95348" w:rsidP="00C63F7C">
      <w:pPr>
        <w:autoSpaceDE w:val="0"/>
        <w:autoSpaceDN w:val="0"/>
        <w:adjustRightInd w:val="0"/>
        <w:spacing w:after="0" w:line="240" w:lineRule="auto"/>
        <w:rPr>
          <w:b/>
          <w:bCs/>
          <w:i/>
          <w:sz w:val="16"/>
          <w:szCs w:val="16"/>
          <w:u w:val="single"/>
        </w:rPr>
      </w:pPr>
    </w:p>
    <w:p w:rsidR="00A95348" w:rsidRPr="00043874" w:rsidRDefault="00A95348" w:rsidP="00C63F7C">
      <w:pPr>
        <w:autoSpaceDE w:val="0"/>
        <w:autoSpaceDN w:val="0"/>
        <w:adjustRightInd w:val="0"/>
        <w:spacing w:after="0" w:line="240" w:lineRule="auto"/>
        <w:rPr>
          <w:rFonts w:ascii="Cambria" w:hAnsi="Cambria"/>
          <w:b/>
          <w:bCs/>
          <w:color w:val="383838"/>
          <w:sz w:val="14"/>
          <w:szCs w:val="14"/>
          <w:lang w:eastAsia="tr-TR"/>
        </w:rPr>
      </w:pPr>
      <w:r w:rsidRPr="00043874">
        <w:rPr>
          <w:rFonts w:ascii="Cambria" w:hAnsi="Cambria"/>
          <w:b/>
          <w:bCs/>
          <w:sz w:val="16"/>
          <w:szCs w:val="16"/>
        </w:rPr>
        <w:t>D)Aşagıdaki kavramları açıklayınız(20 PUAN)</w:t>
      </w:r>
      <w:r w:rsidRPr="00043874">
        <w:rPr>
          <w:rFonts w:ascii="Cambria" w:hAnsi="Cambria"/>
          <w:b/>
          <w:bCs/>
          <w:color w:val="383838"/>
          <w:sz w:val="14"/>
          <w:szCs w:val="14"/>
          <w:lang w:eastAsia="tr-TR"/>
        </w:rPr>
        <w:t xml:space="preserve"> </w:t>
      </w:r>
    </w:p>
    <w:p w:rsidR="00A95348" w:rsidRPr="00656BC3" w:rsidRDefault="00A95348" w:rsidP="00C63F7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383838"/>
          <w:sz w:val="14"/>
          <w:szCs w:val="14"/>
          <w:lang w:eastAsia="tr-TR"/>
        </w:rPr>
      </w:pPr>
    </w:p>
    <w:p w:rsidR="00A95348" w:rsidRPr="00506C75" w:rsidRDefault="00A95348" w:rsidP="00C63F7C">
      <w:pPr>
        <w:autoSpaceDE w:val="0"/>
        <w:autoSpaceDN w:val="0"/>
        <w:adjustRightInd w:val="0"/>
        <w:spacing w:after="0" w:line="240" w:lineRule="auto"/>
        <w:rPr>
          <w:bCs/>
          <w:color w:val="383838"/>
          <w:sz w:val="16"/>
          <w:szCs w:val="16"/>
          <w:lang w:eastAsia="tr-TR"/>
        </w:rPr>
      </w:pPr>
      <w:r w:rsidRPr="00506C75">
        <w:rPr>
          <w:bCs/>
          <w:color w:val="383838"/>
          <w:sz w:val="16"/>
          <w:szCs w:val="16"/>
          <w:lang w:eastAsia="tr-TR"/>
        </w:rPr>
        <w:t>1-Lonca Örgütü</w:t>
      </w:r>
    </w:p>
    <w:p w:rsidR="00A95348" w:rsidRPr="00506C75" w:rsidRDefault="00A95348" w:rsidP="00C63F7C">
      <w:pPr>
        <w:autoSpaceDE w:val="0"/>
        <w:autoSpaceDN w:val="0"/>
        <w:adjustRightInd w:val="0"/>
        <w:spacing w:after="0" w:line="240" w:lineRule="auto"/>
        <w:rPr>
          <w:bCs/>
          <w:color w:val="383838"/>
          <w:sz w:val="16"/>
          <w:szCs w:val="16"/>
          <w:lang w:eastAsia="tr-TR"/>
        </w:rPr>
      </w:pPr>
    </w:p>
    <w:p w:rsidR="00A95348" w:rsidRPr="00506C75" w:rsidRDefault="00A95348" w:rsidP="00C63F7C">
      <w:pPr>
        <w:autoSpaceDE w:val="0"/>
        <w:autoSpaceDN w:val="0"/>
        <w:adjustRightInd w:val="0"/>
        <w:spacing w:after="0" w:line="240" w:lineRule="auto"/>
        <w:rPr>
          <w:bCs/>
          <w:color w:val="383838"/>
          <w:sz w:val="16"/>
          <w:szCs w:val="16"/>
          <w:lang w:eastAsia="tr-TR"/>
        </w:rPr>
      </w:pPr>
      <w:r w:rsidRPr="00506C75">
        <w:rPr>
          <w:bCs/>
          <w:color w:val="383838"/>
          <w:sz w:val="16"/>
          <w:szCs w:val="16"/>
          <w:lang w:eastAsia="tr-TR"/>
        </w:rPr>
        <w:t>2-Tahrir Defteri</w:t>
      </w:r>
    </w:p>
    <w:p w:rsidR="00A95348" w:rsidRPr="00506C75" w:rsidRDefault="00A95348" w:rsidP="00C63F7C">
      <w:pPr>
        <w:autoSpaceDE w:val="0"/>
        <w:autoSpaceDN w:val="0"/>
        <w:adjustRightInd w:val="0"/>
        <w:spacing w:after="0" w:line="240" w:lineRule="auto"/>
        <w:rPr>
          <w:bCs/>
          <w:color w:val="383838"/>
          <w:sz w:val="16"/>
          <w:szCs w:val="16"/>
          <w:lang w:eastAsia="tr-TR"/>
        </w:rPr>
      </w:pPr>
    </w:p>
    <w:p w:rsidR="00A95348" w:rsidRPr="00506C75" w:rsidRDefault="00A95348" w:rsidP="00C63F7C">
      <w:pPr>
        <w:autoSpaceDE w:val="0"/>
        <w:autoSpaceDN w:val="0"/>
        <w:adjustRightInd w:val="0"/>
        <w:spacing w:after="0" w:line="240" w:lineRule="auto"/>
        <w:rPr>
          <w:bCs/>
          <w:color w:val="383838"/>
          <w:sz w:val="16"/>
          <w:szCs w:val="16"/>
          <w:lang w:eastAsia="tr-TR"/>
        </w:rPr>
      </w:pPr>
      <w:r w:rsidRPr="00506C75">
        <w:rPr>
          <w:bCs/>
          <w:color w:val="383838"/>
          <w:sz w:val="16"/>
          <w:szCs w:val="16"/>
          <w:lang w:eastAsia="tr-TR"/>
        </w:rPr>
        <w:t>3-Devşirme</w:t>
      </w:r>
    </w:p>
    <w:p w:rsidR="00A95348" w:rsidRPr="00506C75" w:rsidRDefault="00A95348" w:rsidP="00C63F7C">
      <w:pPr>
        <w:autoSpaceDE w:val="0"/>
        <w:autoSpaceDN w:val="0"/>
        <w:adjustRightInd w:val="0"/>
        <w:spacing w:after="0" w:line="240" w:lineRule="auto"/>
        <w:rPr>
          <w:bCs/>
          <w:color w:val="383838"/>
          <w:sz w:val="16"/>
          <w:szCs w:val="16"/>
          <w:lang w:eastAsia="tr-TR"/>
        </w:rPr>
      </w:pPr>
    </w:p>
    <w:p w:rsidR="00A95348" w:rsidRPr="00506C75" w:rsidRDefault="00A95348" w:rsidP="00C63F7C">
      <w:pPr>
        <w:autoSpaceDE w:val="0"/>
        <w:autoSpaceDN w:val="0"/>
        <w:adjustRightInd w:val="0"/>
        <w:spacing w:after="0" w:line="240" w:lineRule="auto"/>
        <w:rPr>
          <w:bCs/>
          <w:color w:val="383838"/>
          <w:sz w:val="16"/>
          <w:szCs w:val="16"/>
          <w:lang w:eastAsia="tr-TR"/>
        </w:rPr>
      </w:pPr>
      <w:r w:rsidRPr="00506C75">
        <w:rPr>
          <w:bCs/>
          <w:color w:val="383838"/>
          <w:sz w:val="16"/>
          <w:szCs w:val="16"/>
          <w:lang w:eastAsia="tr-TR"/>
        </w:rPr>
        <w:t>4-Vakıf</w:t>
      </w:r>
    </w:p>
    <w:p w:rsidR="00A95348" w:rsidRPr="00506C75" w:rsidRDefault="00A95348" w:rsidP="00C63F7C">
      <w:pPr>
        <w:autoSpaceDE w:val="0"/>
        <w:autoSpaceDN w:val="0"/>
        <w:adjustRightInd w:val="0"/>
        <w:spacing w:after="0" w:line="240" w:lineRule="auto"/>
        <w:rPr>
          <w:bCs/>
          <w:color w:val="383838"/>
          <w:sz w:val="16"/>
          <w:szCs w:val="16"/>
          <w:lang w:eastAsia="tr-TR"/>
        </w:rPr>
      </w:pPr>
    </w:p>
    <w:p w:rsidR="00A95348" w:rsidRPr="00506C75" w:rsidRDefault="00A95348" w:rsidP="00C63F7C">
      <w:pPr>
        <w:autoSpaceDE w:val="0"/>
        <w:autoSpaceDN w:val="0"/>
        <w:adjustRightInd w:val="0"/>
        <w:spacing w:after="0" w:line="240" w:lineRule="auto"/>
        <w:rPr>
          <w:bCs/>
          <w:color w:val="383838"/>
          <w:sz w:val="16"/>
          <w:szCs w:val="16"/>
          <w:lang w:eastAsia="tr-TR"/>
        </w:rPr>
      </w:pPr>
      <w:r w:rsidRPr="00506C75">
        <w:rPr>
          <w:bCs/>
          <w:color w:val="383838"/>
          <w:sz w:val="16"/>
          <w:szCs w:val="16"/>
          <w:lang w:eastAsia="tr-TR"/>
        </w:rPr>
        <w:t>5-Adet-i Ağnam</w:t>
      </w:r>
    </w:p>
    <w:p w:rsidR="00A95348" w:rsidRPr="00506C75" w:rsidRDefault="00A95348" w:rsidP="00C63F7C">
      <w:pPr>
        <w:autoSpaceDE w:val="0"/>
        <w:autoSpaceDN w:val="0"/>
        <w:adjustRightInd w:val="0"/>
        <w:spacing w:after="0" w:line="240" w:lineRule="auto"/>
        <w:rPr>
          <w:bCs/>
          <w:color w:val="383838"/>
          <w:sz w:val="16"/>
          <w:szCs w:val="16"/>
          <w:lang w:eastAsia="tr-TR"/>
        </w:rPr>
      </w:pPr>
    </w:p>
    <w:p w:rsidR="00A95348" w:rsidRPr="00043874" w:rsidRDefault="00A95348" w:rsidP="002F5547">
      <w:pPr>
        <w:pStyle w:val="nospacing"/>
        <w:shd w:val="clear" w:color="auto" w:fill="FFFFFF"/>
        <w:spacing w:before="0" w:beforeAutospacing="0" w:after="0" w:afterAutospacing="0"/>
        <w:rPr>
          <w:rFonts w:ascii="Cambria" w:hAnsi="Cambria"/>
          <w:b/>
          <w:bCs/>
          <w:color w:val="383838"/>
          <w:sz w:val="16"/>
          <w:szCs w:val="16"/>
        </w:rPr>
      </w:pPr>
      <w:r w:rsidRPr="00043874">
        <w:rPr>
          <w:rFonts w:ascii="Cambria" w:hAnsi="Cambria"/>
          <w:b/>
          <w:bCs/>
          <w:sz w:val="16"/>
          <w:szCs w:val="16"/>
        </w:rPr>
        <w:t>E)Aşağıdaki sorularda doğru şıkkı  işaretleyiniz?(15 PUAN)</w:t>
      </w:r>
      <w:r w:rsidRPr="00043874">
        <w:rPr>
          <w:rFonts w:ascii="Cambria" w:hAnsi="Cambria"/>
          <w:b/>
          <w:bCs/>
          <w:color w:val="383838"/>
          <w:sz w:val="16"/>
          <w:szCs w:val="16"/>
        </w:rPr>
        <w:t xml:space="preserve"> </w:t>
      </w:r>
    </w:p>
    <w:p w:rsidR="00A95348" w:rsidRDefault="00A95348" w:rsidP="002F5547">
      <w:pPr>
        <w:pStyle w:val="nospacing"/>
        <w:shd w:val="clear" w:color="auto" w:fill="FFFFFF"/>
        <w:spacing w:before="0" w:beforeAutospacing="0" w:after="0" w:afterAutospacing="0"/>
        <w:rPr>
          <w:b/>
          <w:bCs/>
          <w:color w:val="383838"/>
          <w:sz w:val="16"/>
          <w:szCs w:val="16"/>
        </w:rPr>
      </w:pPr>
    </w:p>
    <w:p w:rsidR="00A95348" w:rsidRPr="00506C75" w:rsidRDefault="00A95348" w:rsidP="002F5547">
      <w:pPr>
        <w:pStyle w:val="nospacing"/>
        <w:shd w:val="clear" w:color="auto" w:fill="FFFFFF"/>
        <w:spacing w:before="0" w:beforeAutospacing="0" w:after="0" w:afterAutospacing="0"/>
        <w:rPr>
          <w:rFonts w:ascii="Calibri" w:hAnsi="Calibri"/>
          <w:color w:val="383838"/>
          <w:sz w:val="16"/>
          <w:szCs w:val="16"/>
        </w:rPr>
      </w:pPr>
      <w:r w:rsidRPr="00506C75">
        <w:rPr>
          <w:rFonts w:ascii="Calibri" w:hAnsi="Calibri"/>
          <w:b/>
          <w:bCs/>
          <w:color w:val="383838"/>
          <w:sz w:val="16"/>
          <w:szCs w:val="16"/>
        </w:rPr>
        <w:t>1.</w:t>
      </w:r>
      <w:r w:rsidRPr="00506C75">
        <w:rPr>
          <w:rFonts w:ascii="Calibri" w:hAnsi="Calibri"/>
          <w:color w:val="383838"/>
          <w:sz w:val="16"/>
          <w:szCs w:val="16"/>
        </w:rPr>
        <w:t>Ankara Savaşı'nı kazanan Timur ölünce kurduğu devlet kısa sürede yıkıldı. Savaşı kaybeden Osmanlı Devleti ise varlığını uzun süre devam ettirdi.</w:t>
      </w:r>
    </w:p>
    <w:p w:rsidR="00A95348" w:rsidRPr="00506C75" w:rsidRDefault="00A95348" w:rsidP="002F5547">
      <w:pPr>
        <w:pStyle w:val="NormalWeb"/>
        <w:shd w:val="clear" w:color="auto" w:fill="FFFFFF"/>
        <w:spacing w:before="0" w:beforeAutospacing="0" w:after="0" w:afterAutospacing="0"/>
        <w:rPr>
          <w:rFonts w:ascii="Calibri" w:hAnsi="Calibri"/>
          <w:color w:val="383838"/>
          <w:sz w:val="16"/>
          <w:szCs w:val="16"/>
        </w:rPr>
      </w:pPr>
      <w:r w:rsidRPr="00506C75">
        <w:rPr>
          <w:rFonts w:ascii="Calibri" w:hAnsi="Calibri"/>
          <w:b/>
          <w:bCs/>
          <w:color w:val="383838"/>
          <w:sz w:val="16"/>
          <w:szCs w:val="16"/>
        </w:rPr>
        <w:t>Timur İmparatorluğu'nun kazandığı askeri başarılara rağmen yıkılması,Osmanlı Devletinin sarsılmasına rağmen yıkılmaması ve daha da  güçlenmesi  Osmanlı Devleti'nin hangi özelliğinin bir göstergesi olarak kabul edilebilir?</w:t>
      </w:r>
    </w:p>
    <w:p w:rsidR="00A95348" w:rsidRPr="00506C75" w:rsidRDefault="00A95348" w:rsidP="002F5547">
      <w:pPr>
        <w:pStyle w:val="nospacing"/>
        <w:shd w:val="clear" w:color="auto" w:fill="FFFFFF"/>
        <w:spacing w:before="0" w:beforeAutospacing="0" w:after="0" w:afterAutospacing="0"/>
        <w:rPr>
          <w:rFonts w:ascii="Calibri" w:hAnsi="Calibri"/>
          <w:color w:val="383838"/>
          <w:sz w:val="16"/>
          <w:szCs w:val="16"/>
        </w:rPr>
      </w:pPr>
      <w:r w:rsidRPr="00506C75">
        <w:rPr>
          <w:rFonts w:ascii="Calibri" w:hAnsi="Calibri"/>
          <w:color w:val="383838"/>
          <w:sz w:val="16"/>
          <w:szCs w:val="16"/>
        </w:rPr>
        <w:t>A) Beylikler arasında birliğin sağlanması</w:t>
      </w:r>
    </w:p>
    <w:p w:rsidR="00A95348" w:rsidRPr="00506C75" w:rsidRDefault="00A95348" w:rsidP="002F5547">
      <w:pPr>
        <w:pStyle w:val="NormalWeb"/>
        <w:shd w:val="clear" w:color="auto" w:fill="FFFFFF"/>
        <w:spacing w:before="0" w:beforeAutospacing="0" w:after="0" w:afterAutospacing="0"/>
        <w:rPr>
          <w:rFonts w:ascii="Calibri" w:hAnsi="Calibri"/>
          <w:color w:val="383838"/>
          <w:sz w:val="16"/>
          <w:szCs w:val="16"/>
        </w:rPr>
      </w:pPr>
      <w:r w:rsidRPr="00506C75">
        <w:rPr>
          <w:rFonts w:ascii="Calibri" w:hAnsi="Calibri"/>
          <w:color w:val="383838"/>
          <w:sz w:val="16"/>
          <w:szCs w:val="16"/>
        </w:rPr>
        <w:t>B) Devlet örgütünün sağlam temellere dayalı olması</w:t>
      </w:r>
    </w:p>
    <w:p w:rsidR="00A95348" w:rsidRPr="00506C75" w:rsidRDefault="00A95348" w:rsidP="002F5547">
      <w:pPr>
        <w:pStyle w:val="NormalWeb"/>
        <w:shd w:val="clear" w:color="auto" w:fill="FFFFFF"/>
        <w:spacing w:before="0" w:beforeAutospacing="0" w:after="0" w:afterAutospacing="0"/>
        <w:rPr>
          <w:rFonts w:ascii="Calibri" w:hAnsi="Calibri"/>
          <w:color w:val="383838"/>
          <w:sz w:val="16"/>
          <w:szCs w:val="16"/>
        </w:rPr>
      </w:pPr>
      <w:r w:rsidRPr="00506C75">
        <w:rPr>
          <w:rFonts w:ascii="Calibri" w:hAnsi="Calibri"/>
          <w:color w:val="383838"/>
          <w:sz w:val="16"/>
          <w:szCs w:val="16"/>
        </w:rPr>
        <w:t>C) Hükümdarların çok yetenekli olması</w:t>
      </w:r>
    </w:p>
    <w:p w:rsidR="00A95348" w:rsidRPr="00506C75" w:rsidRDefault="00A95348" w:rsidP="002F5547">
      <w:pPr>
        <w:pStyle w:val="NormalWeb"/>
        <w:shd w:val="clear" w:color="auto" w:fill="FFFFFF"/>
        <w:spacing w:before="0" w:beforeAutospacing="0" w:after="0" w:afterAutospacing="0"/>
        <w:rPr>
          <w:rFonts w:ascii="Calibri" w:hAnsi="Calibri"/>
          <w:color w:val="383838"/>
          <w:sz w:val="16"/>
          <w:szCs w:val="16"/>
        </w:rPr>
      </w:pPr>
      <w:r w:rsidRPr="00506C75">
        <w:rPr>
          <w:rFonts w:ascii="Calibri" w:hAnsi="Calibri"/>
          <w:color w:val="383838"/>
          <w:sz w:val="16"/>
          <w:szCs w:val="16"/>
        </w:rPr>
        <w:t>D) Veraset kavgalarının sona ermesi</w:t>
      </w:r>
    </w:p>
    <w:p w:rsidR="00A95348" w:rsidRPr="00506C75" w:rsidRDefault="00A95348" w:rsidP="002F5547">
      <w:pPr>
        <w:pStyle w:val="NormalWeb"/>
        <w:shd w:val="clear" w:color="auto" w:fill="FFFFFF"/>
        <w:spacing w:before="0" w:beforeAutospacing="0" w:after="0" w:afterAutospacing="0"/>
        <w:rPr>
          <w:rFonts w:ascii="Calibri" w:hAnsi="Calibri"/>
          <w:color w:val="383838"/>
          <w:sz w:val="16"/>
          <w:szCs w:val="16"/>
        </w:rPr>
      </w:pPr>
      <w:r w:rsidRPr="00506C75">
        <w:rPr>
          <w:rFonts w:ascii="Calibri" w:hAnsi="Calibri"/>
          <w:color w:val="383838"/>
          <w:sz w:val="16"/>
          <w:szCs w:val="16"/>
        </w:rPr>
        <w:t>E) Denizciliğin önem kazanması</w:t>
      </w:r>
    </w:p>
    <w:p w:rsidR="00A95348" w:rsidRPr="00506C75" w:rsidRDefault="00A95348" w:rsidP="002F5547">
      <w:pPr>
        <w:pStyle w:val="NormalWeb"/>
        <w:shd w:val="clear" w:color="auto" w:fill="FFFFFF"/>
        <w:spacing w:before="0" w:beforeAutospacing="0" w:after="0" w:afterAutospacing="0"/>
        <w:rPr>
          <w:rFonts w:ascii="Calibri" w:hAnsi="Calibri"/>
          <w:color w:val="383838"/>
          <w:sz w:val="16"/>
          <w:szCs w:val="16"/>
        </w:rPr>
      </w:pPr>
    </w:p>
    <w:p w:rsidR="00A95348" w:rsidRPr="00506C75" w:rsidRDefault="00A95348" w:rsidP="002F5547">
      <w:pPr>
        <w:pStyle w:val="nospacing"/>
        <w:shd w:val="clear" w:color="auto" w:fill="FFFFFF"/>
        <w:spacing w:before="0" w:beforeAutospacing="0" w:after="0" w:afterAutospacing="0"/>
        <w:rPr>
          <w:rFonts w:ascii="Calibri" w:hAnsi="Calibri"/>
          <w:color w:val="383838"/>
          <w:sz w:val="16"/>
          <w:szCs w:val="16"/>
        </w:rPr>
      </w:pPr>
      <w:r w:rsidRPr="00506C75">
        <w:rPr>
          <w:rFonts w:ascii="Calibri" w:hAnsi="Calibri"/>
          <w:b/>
          <w:bCs/>
          <w:color w:val="383838"/>
          <w:sz w:val="16"/>
          <w:szCs w:val="16"/>
        </w:rPr>
        <w:t>2</w:t>
      </w:r>
      <w:r w:rsidRPr="00506C75">
        <w:rPr>
          <w:rFonts w:ascii="Calibri" w:hAnsi="Calibri"/>
          <w:color w:val="383838"/>
          <w:sz w:val="16"/>
          <w:szCs w:val="16"/>
        </w:rPr>
        <w:t>. Osmanlı Devleti ilk deniz savaşını Çelebi Mehmet döneminde Venedikliler ile yaptı ve Osmanlı yenildi fakat tersane ve gemi yapımına son sürat devam edildi  .</w:t>
      </w:r>
    </w:p>
    <w:p w:rsidR="00A95348" w:rsidRPr="00506C75" w:rsidRDefault="00A95348" w:rsidP="002F5547">
      <w:pPr>
        <w:pStyle w:val="NormalWeb"/>
        <w:shd w:val="clear" w:color="auto" w:fill="FFFFFF"/>
        <w:spacing w:before="0" w:beforeAutospacing="0" w:after="0" w:afterAutospacing="0"/>
        <w:rPr>
          <w:rFonts w:ascii="Calibri" w:hAnsi="Calibri"/>
          <w:color w:val="383838"/>
          <w:sz w:val="16"/>
          <w:szCs w:val="16"/>
        </w:rPr>
      </w:pPr>
      <w:r w:rsidRPr="00506C75">
        <w:rPr>
          <w:rFonts w:ascii="Calibri" w:hAnsi="Calibri"/>
          <w:b/>
          <w:bCs/>
          <w:color w:val="383838"/>
          <w:sz w:val="16"/>
          <w:szCs w:val="16"/>
        </w:rPr>
        <w:t>Bu durum aşağıdakilerden hangisinin bir göstergesidir?</w:t>
      </w:r>
    </w:p>
    <w:p w:rsidR="00A95348" w:rsidRPr="00506C75" w:rsidRDefault="00A95348" w:rsidP="002F5547">
      <w:pPr>
        <w:pStyle w:val="NormalWeb"/>
        <w:shd w:val="clear" w:color="auto" w:fill="FFFFFF"/>
        <w:spacing w:before="0" w:beforeAutospacing="0" w:after="0" w:afterAutospacing="0"/>
        <w:rPr>
          <w:rFonts w:ascii="Calibri" w:hAnsi="Calibri"/>
          <w:color w:val="383838"/>
          <w:sz w:val="16"/>
          <w:szCs w:val="16"/>
        </w:rPr>
      </w:pPr>
      <w:r w:rsidRPr="00506C75">
        <w:rPr>
          <w:rFonts w:ascii="Calibri" w:hAnsi="Calibri"/>
          <w:color w:val="383838"/>
          <w:sz w:val="16"/>
          <w:szCs w:val="16"/>
        </w:rPr>
        <w:t>A) Çelebi Mehmet'in fetret dönemine son verdiğinin</w:t>
      </w:r>
    </w:p>
    <w:p w:rsidR="00A95348" w:rsidRPr="00506C75" w:rsidRDefault="00A95348" w:rsidP="002F5547">
      <w:pPr>
        <w:pStyle w:val="NormalWeb"/>
        <w:shd w:val="clear" w:color="auto" w:fill="FFFFFF"/>
        <w:spacing w:before="0" w:beforeAutospacing="0" w:after="0" w:afterAutospacing="0"/>
        <w:rPr>
          <w:rFonts w:ascii="Calibri" w:hAnsi="Calibri"/>
          <w:color w:val="383838"/>
          <w:sz w:val="16"/>
          <w:szCs w:val="16"/>
        </w:rPr>
      </w:pPr>
      <w:r w:rsidRPr="00506C75">
        <w:rPr>
          <w:rFonts w:ascii="Calibri" w:hAnsi="Calibri"/>
          <w:color w:val="383838"/>
          <w:sz w:val="16"/>
          <w:szCs w:val="16"/>
        </w:rPr>
        <w:t>B) Venedik donanmasının güçlü olduğunun</w:t>
      </w:r>
    </w:p>
    <w:p w:rsidR="00A95348" w:rsidRPr="00506C75" w:rsidRDefault="00A95348" w:rsidP="002F5547">
      <w:pPr>
        <w:pStyle w:val="NormalWeb"/>
        <w:shd w:val="clear" w:color="auto" w:fill="FFFFFF"/>
        <w:spacing w:before="0" w:beforeAutospacing="0" w:after="0" w:afterAutospacing="0"/>
        <w:rPr>
          <w:rFonts w:ascii="Calibri" w:hAnsi="Calibri"/>
          <w:color w:val="383838"/>
          <w:sz w:val="16"/>
          <w:szCs w:val="16"/>
        </w:rPr>
      </w:pPr>
      <w:r w:rsidRPr="00506C75">
        <w:rPr>
          <w:rFonts w:ascii="Calibri" w:hAnsi="Calibri"/>
          <w:color w:val="383838"/>
          <w:sz w:val="16"/>
          <w:szCs w:val="16"/>
        </w:rPr>
        <w:t>C) Osmanlı Devleti'nde denizciliğe önem verildiğinin</w:t>
      </w:r>
    </w:p>
    <w:p w:rsidR="00A95348" w:rsidRPr="00506C75" w:rsidRDefault="00A95348" w:rsidP="002F5547">
      <w:pPr>
        <w:pStyle w:val="NormalWeb"/>
        <w:shd w:val="clear" w:color="auto" w:fill="FFFFFF"/>
        <w:spacing w:before="0" w:beforeAutospacing="0" w:after="0" w:afterAutospacing="0"/>
        <w:rPr>
          <w:rFonts w:ascii="Calibri" w:hAnsi="Calibri"/>
          <w:color w:val="383838"/>
          <w:sz w:val="16"/>
          <w:szCs w:val="16"/>
        </w:rPr>
      </w:pPr>
      <w:r w:rsidRPr="00506C75">
        <w:rPr>
          <w:rFonts w:ascii="Calibri" w:hAnsi="Calibri"/>
          <w:color w:val="383838"/>
          <w:sz w:val="16"/>
          <w:szCs w:val="16"/>
        </w:rPr>
        <w:t>D) Venedik'in Osmanlı Devleti'nden ayrıcalık elde ettiğinin</w:t>
      </w:r>
    </w:p>
    <w:p w:rsidR="00A95348" w:rsidRPr="00506C75" w:rsidRDefault="00A95348" w:rsidP="002F5547">
      <w:pPr>
        <w:pStyle w:val="NormalWeb"/>
        <w:shd w:val="clear" w:color="auto" w:fill="FFFFFF"/>
        <w:spacing w:before="0" w:beforeAutospacing="0" w:after="0" w:afterAutospacing="0"/>
        <w:rPr>
          <w:rFonts w:ascii="Calibri" w:hAnsi="Calibri"/>
          <w:color w:val="383838"/>
          <w:sz w:val="16"/>
          <w:szCs w:val="16"/>
        </w:rPr>
      </w:pPr>
      <w:r w:rsidRPr="00506C75">
        <w:rPr>
          <w:rFonts w:ascii="Calibri" w:hAnsi="Calibri"/>
          <w:color w:val="383838"/>
          <w:sz w:val="16"/>
          <w:szCs w:val="16"/>
        </w:rPr>
        <w:t>E) Venediklilerin Osmanlı Devleti'ne karşı Haçlı Seferleri'ne öncülük yaptığının</w:t>
      </w:r>
    </w:p>
    <w:p w:rsidR="00A95348" w:rsidRPr="00506C75" w:rsidRDefault="00A95348" w:rsidP="002F5547">
      <w:pPr>
        <w:pStyle w:val="NormalWeb"/>
        <w:shd w:val="clear" w:color="auto" w:fill="FFFFFF"/>
        <w:spacing w:before="0" w:beforeAutospacing="0" w:after="0" w:afterAutospacing="0"/>
        <w:rPr>
          <w:rFonts w:ascii="Calibri" w:hAnsi="Calibri"/>
          <w:color w:val="383838"/>
          <w:sz w:val="16"/>
          <w:szCs w:val="16"/>
        </w:rPr>
      </w:pPr>
    </w:p>
    <w:p w:rsidR="00A95348" w:rsidRPr="00506C75" w:rsidRDefault="00A95348" w:rsidP="002F5547">
      <w:pPr>
        <w:pStyle w:val="NormalWeb"/>
        <w:shd w:val="clear" w:color="auto" w:fill="FFFFFF"/>
        <w:spacing w:before="0" w:beforeAutospacing="0" w:after="0" w:afterAutospacing="0"/>
        <w:rPr>
          <w:rFonts w:ascii="Calibri" w:hAnsi="Calibri"/>
          <w:color w:val="383838"/>
          <w:sz w:val="16"/>
          <w:szCs w:val="16"/>
        </w:rPr>
      </w:pPr>
      <w:r w:rsidRPr="00506C75">
        <w:rPr>
          <w:rFonts w:ascii="Calibri" w:hAnsi="Calibri"/>
          <w:b/>
          <w:bCs/>
          <w:color w:val="383838"/>
          <w:sz w:val="16"/>
          <w:szCs w:val="16"/>
        </w:rPr>
        <w:t>3</w:t>
      </w:r>
      <w:r w:rsidRPr="00506C75">
        <w:rPr>
          <w:rFonts w:ascii="Calibri" w:hAnsi="Calibri"/>
          <w:color w:val="383838"/>
          <w:sz w:val="16"/>
          <w:szCs w:val="16"/>
        </w:rPr>
        <w:t xml:space="preserve">. Orhan Bey döneminde meydana gelen gelişmelerden bazıları </w:t>
      </w:r>
    </w:p>
    <w:p w:rsidR="00A95348" w:rsidRPr="00506C75" w:rsidRDefault="00A95348" w:rsidP="002F5547">
      <w:pPr>
        <w:pStyle w:val="NormalWeb"/>
        <w:shd w:val="clear" w:color="auto" w:fill="FFFFFF"/>
        <w:spacing w:before="0" w:beforeAutospacing="0" w:after="0" w:afterAutospacing="0"/>
        <w:rPr>
          <w:rFonts w:ascii="Calibri" w:hAnsi="Calibri"/>
          <w:color w:val="383838"/>
          <w:sz w:val="16"/>
          <w:szCs w:val="16"/>
        </w:rPr>
      </w:pPr>
      <w:r w:rsidRPr="00506C75">
        <w:rPr>
          <w:rFonts w:ascii="Calibri" w:hAnsi="Calibri"/>
          <w:color w:val="383838"/>
          <w:sz w:val="16"/>
          <w:szCs w:val="16"/>
        </w:rPr>
        <w:t>şunlardır:</w:t>
      </w:r>
    </w:p>
    <w:p w:rsidR="00A95348" w:rsidRPr="00506C75" w:rsidRDefault="00A95348" w:rsidP="002F5547">
      <w:pPr>
        <w:pStyle w:val="NormalWeb"/>
        <w:shd w:val="clear" w:color="auto" w:fill="FFFFFF"/>
        <w:spacing w:before="0" w:beforeAutospacing="0" w:after="0" w:afterAutospacing="0"/>
        <w:rPr>
          <w:rFonts w:ascii="Calibri" w:hAnsi="Calibri"/>
          <w:color w:val="383838"/>
          <w:sz w:val="16"/>
          <w:szCs w:val="16"/>
        </w:rPr>
      </w:pPr>
      <w:r w:rsidRPr="00506C75">
        <w:rPr>
          <w:rFonts w:ascii="Calibri" w:hAnsi="Calibri"/>
          <w:color w:val="383838"/>
          <w:sz w:val="16"/>
          <w:szCs w:val="16"/>
        </w:rPr>
        <w:t>I. Divan teşkilatının kurulması</w:t>
      </w:r>
    </w:p>
    <w:p w:rsidR="00A95348" w:rsidRPr="00506C75" w:rsidRDefault="00A95348" w:rsidP="002F5547">
      <w:pPr>
        <w:pStyle w:val="NormalWeb"/>
        <w:shd w:val="clear" w:color="auto" w:fill="FFFFFF"/>
        <w:spacing w:before="0" w:beforeAutospacing="0" w:after="0" w:afterAutospacing="0"/>
        <w:rPr>
          <w:rFonts w:ascii="Calibri" w:hAnsi="Calibri"/>
          <w:color w:val="383838"/>
          <w:sz w:val="16"/>
          <w:szCs w:val="16"/>
        </w:rPr>
      </w:pPr>
      <w:r w:rsidRPr="00506C75">
        <w:rPr>
          <w:rFonts w:ascii="Calibri" w:hAnsi="Calibri"/>
          <w:color w:val="383838"/>
          <w:sz w:val="16"/>
          <w:szCs w:val="16"/>
        </w:rPr>
        <w:t>II. İznik'te ilk Osmanlı medresesinin açılması</w:t>
      </w:r>
    </w:p>
    <w:p w:rsidR="00A95348" w:rsidRPr="00506C75" w:rsidRDefault="00A95348" w:rsidP="002F5547">
      <w:pPr>
        <w:pStyle w:val="NormalWeb"/>
        <w:shd w:val="clear" w:color="auto" w:fill="FFFFFF"/>
        <w:spacing w:before="0" w:beforeAutospacing="0" w:after="0" w:afterAutospacing="0"/>
        <w:rPr>
          <w:rFonts w:ascii="Calibri" w:hAnsi="Calibri"/>
          <w:color w:val="383838"/>
          <w:sz w:val="16"/>
          <w:szCs w:val="16"/>
        </w:rPr>
      </w:pPr>
      <w:r w:rsidRPr="00506C75">
        <w:rPr>
          <w:rFonts w:ascii="Calibri" w:hAnsi="Calibri"/>
          <w:color w:val="383838"/>
          <w:sz w:val="16"/>
          <w:szCs w:val="16"/>
        </w:rPr>
        <w:t>III. Kadı ve subaşıların görevlendirilmesi</w:t>
      </w:r>
    </w:p>
    <w:p w:rsidR="00A95348" w:rsidRPr="00506C75" w:rsidRDefault="00A95348" w:rsidP="002F5547">
      <w:pPr>
        <w:pStyle w:val="NormalWeb"/>
        <w:shd w:val="clear" w:color="auto" w:fill="FFFFFF"/>
        <w:spacing w:before="0" w:beforeAutospacing="0" w:after="0" w:afterAutospacing="0"/>
        <w:rPr>
          <w:rFonts w:ascii="Calibri" w:hAnsi="Calibri"/>
          <w:color w:val="383838"/>
          <w:sz w:val="16"/>
          <w:szCs w:val="16"/>
        </w:rPr>
      </w:pPr>
      <w:r w:rsidRPr="00506C75">
        <w:rPr>
          <w:rFonts w:ascii="Calibri" w:hAnsi="Calibri"/>
          <w:color w:val="383838"/>
          <w:sz w:val="16"/>
          <w:szCs w:val="16"/>
        </w:rPr>
        <w:t>IV. Yaya ve müsellem adıyla ilk düzenli ordunun oluşturulması</w:t>
      </w:r>
    </w:p>
    <w:p w:rsidR="00A95348" w:rsidRPr="00506C75" w:rsidRDefault="00A95348" w:rsidP="002F5547">
      <w:pPr>
        <w:pStyle w:val="NormalWeb"/>
        <w:shd w:val="clear" w:color="auto" w:fill="FFFFFF"/>
        <w:spacing w:before="0" w:beforeAutospacing="0" w:after="0" w:afterAutospacing="0"/>
        <w:rPr>
          <w:rFonts w:ascii="Calibri" w:hAnsi="Calibri"/>
          <w:b/>
          <w:bCs/>
          <w:color w:val="383838"/>
          <w:sz w:val="16"/>
          <w:szCs w:val="16"/>
        </w:rPr>
      </w:pPr>
      <w:r w:rsidRPr="00506C75">
        <w:rPr>
          <w:rFonts w:ascii="Calibri" w:hAnsi="Calibri"/>
          <w:b/>
          <w:bCs/>
          <w:color w:val="383838"/>
          <w:sz w:val="16"/>
          <w:szCs w:val="16"/>
        </w:rPr>
        <w:t>Bu bilgilere göre Orhan Bey döneminde hangi alanda bir düzenleme yapıldığı</w:t>
      </w:r>
      <w:r w:rsidRPr="00506C75">
        <w:rPr>
          <w:rStyle w:val="apple-converted-space"/>
          <w:rFonts w:ascii="Calibri" w:hAnsi="Calibri"/>
          <w:b/>
          <w:bCs/>
          <w:color w:val="383838"/>
          <w:sz w:val="16"/>
          <w:szCs w:val="16"/>
        </w:rPr>
        <w:t> </w:t>
      </w:r>
      <w:r w:rsidRPr="00506C75">
        <w:rPr>
          <w:rFonts w:ascii="Calibri" w:hAnsi="Calibri"/>
          <w:b/>
          <w:bCs/>
          <w:color w:val="383838"/>
          <w:sz w:val="16"/>
          <w:szCs w:val="16"/>
          <w:u w:val="single"/>
        </w:rPr>
        <w:t>söylenemez</w:t>
      </w:r>
      <w:r w:rsidRPr="00506C75">
        <w:rPr>
          <w:rFonts w:ascii="Calibri" w:hAnsi="Calibri"/>
          <w:b/>
          <w:bCs/>
          <w:color w:val="383838"/>
          <w:sz w:val="16"/>
          <w:szCs w:val="16"/>
        </w:rPr>
        <w:t>?</w:t>
      </w:r>
    </w:p>
    <w:p w:rsidR="00A95348" w:rsidRPr="00506C75" w:rsidRDefault="00A95348" w:rsidP="002F5547">
      <w:pPr>
        <w:pStyle w:val="NormalWeb"/>
        <w:shd w:val="clear" w:color="auto" w:fill="FFFFFF"/>
        <w:spacing w:before="0" w:beforeAutospacing="0" w:after="0" w:afterAutospacing="0"/>
        <w:rPr>
          <w:rFonts w:ascii="Calibri" w:hAnsi="Calibri"/>
          <w:color w:val="383838"/>
          <w:sz w:val="16"/>
          <w:szCs w:val="16"/>
        </w:rPr>
      </w:pPr>
    </w:p>
    <w:p w:rsidR="00A95348" w:rsidRPr="00506C75" w:rsidRDefault="00A95348" w:rsidP="002F5547">
      <w:pPr>
        <w:pStyle w:val="NormalWeb"/>
        <w:shd w:val="clear" w:color="auto" w:fill="FFFFFF"/>
        <w:spacing w:before="0" w:beforeAutospacing="0" w:after="0" w:afterAutospacing="0"/>
        <w:rPr>
          <w:rStyle w:val="apple-converted-space"/>
          <w:rFonts w:ascii="Calibri" w:hAnsi="Calibri"/>
          <w:color w:val="383838"/>
          <w:sz w:val="16"/>
          <w:szCs w:val="16"/>
        </w:rPr>
      </w:pPr>
      <w:r w:rsidRPr="00506C75">
        <w:rPr>
          <w:rFonts w:ascii="Calibri" w:hAnsi="Calibri"/>
          <w:color w:val="383838"/>
          <w:sz w:val="16"/>
          <w:szCs w:val="16"/>
        </w:rPr>
        <w:t>A)</w:t>
      </w:r>
      <w:r w:rsidRPr="00506C75">
        <w:rPr>
          <w:rStyle w:val="apple-converted-space"/>
          <w:rFonts w:ascii="Calibri" w:hAnsi="Calibri"/>
          <w:b/>
          <w:bCs/>
          <w:color w:val="383838"/>
          <w:sz w:val="16"/>
          <w:szCs w:val="16"/>
        </w:rPr>
        <w:t> </w:t>
      </w:r>
      <w:r w:rsidRPr="00506C75">
        <w:rPr>
          <w:rFonts w:ascii="Calibri" w:hAnsi="Calibri"/>
          <w:color w:val="383838"/>
          <w:sz w:val="16"/>
          <w:szCs w:val="16"/>
        </w:rPr>
        <w:t>Yönetim         </w:t>
      </w:r>
      <w:r w:rsidRPr="00506C75">
        <w:rPr>
          <w:rStyle w:val="apple-converted-space"/>
          <w:rFonts w:ascii="Calibri" w:hAnsi="Calibri"/>
          <w:color w:val="383838"/>
          <w:sz w:val="16"/>
          <w:szCs w:val="16"/>
        </w:rPr>
        <w:t> </w:t>
      </w:r>
      <w:r w:rsidRPr="00506C75">
        <w:rPr>
          <w:rFonts w:ascii="Calibri" w:hAnsi="Calibri"/>
          <w:color w:val="383838"/>
          <w:sz w:val="16"/>
          <w:szCs w:val="16"/>
        </w:rPr>
        <w:t>B) Eğitim             </w:t>
      </w:r>
      <w:r w:rsidRPr="00506C75">
        <w:rPr>
          <w:rStyle w:val="apple-converted-space"/>
          <w:rFonts w:ascii="Calibri" w:hAnsi="Calibri"/>
          <w:color w:val="383838"/>
          <w:sz w:val="16"/>
          <w:szCs w:val="16"/>
        </w:rPr>
        <w:t> </w:t>
      </w:r>
      <w:r w:rsidRPr="00506C75">
        <w:rPr>
          <w:rFonts w:ascii="Calibri" w:hAnsi="Calibri"/>
          <w:color w:val="383838"/>
          <w:sz w:val="16"/>
          <w:szCs w:val="16"/>
        </w:rPr>
        <w:t>C)Askeri        </w:t>
      </w:r>
      <w:r w:rsidRPr="00506C75">
        <w:rPr>
          <w:rStyle w:val="apple-converted-space"/>
          <w:rFonts w:ascii="Calibri" w:hAnsi="Calibri"/>
          <w:color w:val="383838"/>
          <w:sz w:val="16"/>
          <w:szCs w:val="16"/>
        </w:rPr>
        <w:t xml:space="preserve">                 </w:t>
      </w:r>
    </w:p>
    <w:p w:rsidR="00A95348" w:rsidRPr="00506C75" w:rsidRDefault="00A95348" w:rsidP="00AA2052">
      <w:pPr>
        <w:autoSpaceDE w:val="0"/>
        <w:autoSpaceDN w:val="0"/>
        <w:adjustRightInd w:val="0"/>
        <w:spacing w:after="0" w:line="240" w:lineRule="auto"/>
        <w:rPr>
          <w:color w:val="383838"/>
          <w:sz w:val="16"/>
          <w:szCs w:val="16"/>
        </w:rPr>
      </w:pPr>
      <w:r w:rsidRPr="00506C75">
        <w:rPr>
          <w:rStyle w:val="apple-converted-space"/>
          <w:color w:val="383838"/>
          <w:sz w:val="16"/>
          <w:szCs w:val="16"/>
        </w:rPr>
        <w:t xml:space="preserve"> </w:t>
      </w:r>
      <w:r w:rsidRPr="00506C75">
        <w:rPr>
          <w:color w:val="383838"/>
          <w:sz w:val="16"/>
          <w:szCs w:val="16"/>
        </w:rPr>
        <w:t>D) Ticaret            </w:t>
      </w:r>
      <w:r w:rsidRPr="00506C75">
        <w:rPr>
          <w:rStyle w:val="apple-converted-space"/>
          <w:color w:val="383838"/>
          <w:sz w:val="16"/>
          <w:szCs w:val="16"/>
        </w:rPr>
        <w:t> </w:t>
      </w:r>
      <w:r w:rsidRPr="00506C75">
        <w:rPr>
          <w:color w:val="383838"/>
          <w:sz w:val="16"/>
          <w:szCs w:val="16"/>
        </w:rPr>
        <w:t>E) Adalet</w:t>
      </w:r>
    </w:p>
    <w:p w:rsidR="00A95348" w:rsidRPr="00506C75" w:rsidRDefault="00A95348" w:rsidP="00AA2052">
      <w:pPr>
        <w:autoSpaceDE w:val="0"/>
        <w:autoSpaceDN w:val="0"/>
        <w:adjustRightInd w:val="0"/>
        <w:spacing w:after="0" w:line="240" w:lineRule="auto"/>
        <w:rPr>
          <w:color w:val="383838"/>
          <w:sz w:val="16"/>
          <w:szCs w:val="16"/>
        </w:rPr>
      </w:pPr>
    </w:p>
    <w:p w:rsidR="00A95348" w:rsidRPr="00506C75" w:rsidRDefault="00A95348" w:rsidP="00AA2052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 w:rsidRPr="00506C75">
        <w:rPr>
          <w:b/>
          <w:bCs/>
          <w:sz w:val="16"/>
          <w:szCs w:val="16"/>
        </w:rPr>
        <w:t>4.</w:t>
      </w:r>
      <w:r w:rsidRPr="00506C75">
        <w:rPr>
          <w:bCs/>
          <w:sz w:val="16"/>
          <w:szCs w:val="16"/>
        </w:rPr>
        <w:t> Kuruluş döneminde Osmanlı Devleti'nin Rumeli'de uyguladığı iskân politikasının özelliklerinden bazıları şunlardır:</w:t>
      </w:r>
    </w:p>
    <w:p w:rsidR="00A95348" w:rsidRPr="00506C75" w:rsidRDefault="00A95348" w:rsidP="00AA2052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 w:rsidRPr="00506C75">
        <w:rPr>
          <w:b/>
          <w:bCs/>
          <w:sz w:val="16"/>
          <w:szCs w:val="16"/>
        </w:rPr>
        <w:t>I.</w:t>
      </w:r>
      <w:r w:rsidRPr="00506C75">
        <w:rPr>
          <w:bCs/>
          <w:sz w:val="16"/>
          <w:szCs w:val="16"/>
        </w:rPr>
        <w:t> Zorunlu bir gerekçe olmadan eski yerleşim yerine dönmenin yasak olması</w:t>
      </w:r>
    </w:p>
    <w:p w:rsidR="00A95348" w:rsidRPr="00506C75" w:rsidRDefault="00A95348" w:rsidP="00AA2052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 w:rsidRPr="00506C75">
        <w:rPr>
          <w:b/>
          <w:bCs/>
          <w:sz w:val="16"/>
          <w:szCs w:val="16"/>
        </w:rPr>
        <w:t>II.</w:t>
      </w:r>
      <w:r w:rsidRPr="00506C75">
        <w:rPr>
          <w:bCs/>
          <w:sz w:val="16"/>
          <w:szCs w:val="16"/>
        </w:rPr>
        <w:t> Yeni bölgelere yerleştirilen halktan bir süre vergi alınmaması</w:t>
      </w:r>
    </w:p>
    <w:p w:rsidR="00A95348" w:rsidRPr="00506C75" w:rsidRDefault="00A95348" w:rsidP="00AA2052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 w:rsidRPr="00506C75">
        <w:rPr>
          <w:b/>
          <w:bCs/>
          <w:sz w:val="16"/>
          <w:szCs w:val="16"/>
        </w:rPr>
        <w:t>III.</w:t>
      </w:r>
      <w:r w:rsidRPr="00506C75">
        <w:rPr>
          <w:bCs/>
          <w:sz w:val="16"/>
          <w:szCs w:val="16"/>
        </w:rPr>
        <w:t> Yeni bölgelere yerleştirilen halkın ihtiyaç duyduğu konutların devlet tarafından yapılması</w:t>
      </w:r>
    </w:p>
    <w:p w:rsidR="00A95348" w:rsidRPr="00506C75" w:rsidRDefault="00A95348" w:rsidP="00AA2052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 w:rsidRPr="00506C75">
        <w:rPr>
          <w:b/>
          <w:bCs/>
          <w:sz w:val="16"/>
          <w:szCs w:val="16"/>
        </w:rPr>
        <w:t>Bu bilgilere göre iskân politikası ile ilgili olarak aşağıdakilerden hangisi </w:t>
      </w:r>
      <w:r w:rsidRPr="00506C75">
        <w:rPr>
          <w:b/>
          <w:bCs/>
          <w:sz w:val="16"/>
          <w:szCs w:val="16"/>
          <w:u w:val="single"/>
        </w:rPr>
        <w:t>söylenemez</w:t>
      </w:r>
      <w:r w:rsidRPr="00506C75">
        <w:rPr>
          <w:b/>
          <w:bCs/>
          <w:sz w:val="16"/>
          <w:szCs w:val="16"/>
        </w:rPr>
        <w:t>?</w:t>
      </w:r>
    </w:p>
    <w:p w:rsidR="00A95348" w:rsidRPr="00506C75" w:rsidRDefault="00A95348" w:rsidP="00AA2052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 w:rsidRPr="00506C75">
        <w:rPr>
          <w:bCs/>
          <w:sz w:val="16"/>
          <w:szCs w:val="16"/>
        </w:rPr>
        <w:t>A) Balkanların Türkleşmesi teşvik edilmiştir.</w:t>
      </w:r>
    </w:p>
    <w:p w:rsidR="00A95348" w:rsidRPr="00506C75" w:rsidRDefault="00A95348" w:rsidP="00AA2052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 w:rsidRPr="00506C75">
        <w:rPr>
          <w:bCs/>
          <w:sz w:val="16"/>
          <w:szCs w:val="16"/>
        </w:rPr>
        <w:t>B) Balkanların etnik yapısı değişikliğe uğramıştır.</w:t>
      </w:r>
    </w:p>
    <w:p w:rsidR="00A95348" w:rsidRPr="00506C75" w:rsidRDefault="00A95348" w:rsidP="00AA2052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 w:rsidRPr="00506C75">
        <w:rPr>
          <w:bCs/>
          <w:sz w:val="16"/>
          <w:szCs w:val="16"/>
        </w:rPr>
        <w:t>C) Bölgede Türklerin kalıcı olması amaçlanmıştır.</w:t>
      </w:r>
    </w:p>
    <w:p w:rsidR="00A95348" w:rsidRPr="00506C75" w:rsidRDefault="00A95348" w:rsidP="00AA2052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 w:rsidRPr="00506C75">
        <w:rPr>
          <w:bCs/>
          <w:sz w:val="16"/>
          <w:szCs w:val="16"/>
        </w:rPr>
        <w:t>D) Hıristiyan halka yöneticilerini seçme hakkı tanınmıştır.</w:t>
      </w:r>
    </w:p>
    <w:p w:rsidR="00A95348" w:rsidRPr="00506C75" w:rsidRDefault="00A95348" w:rsidP="00AA2052">
      <w:pPr>
        <w:pStyle w:val="NormalWeb"/>
        <w:shd w:val="clear" w:color="auto" w:fill="FFFFFF"/>
        <w:spacing w:before="0" w:beforeAutospacing="0" w:after="0" w:afterAutospacing="0"/>
        <w:rPr>
          <w:rFonts w:ascii="Calibri" w:hAnsi="Calibri"/>
          <w:bCs/>
          <w:sz w:val="16"/>
          <w:szCs w:val="16"/>
        </w:rPr>
      </w:pPr>
      <w:r w:rsidRPr="00506C75">
        <w:rPr>
          <w:rFonts w:ascii="Calibri" w:hAnsi="Calibri"/>
          <w:bCs/>
          <w:sz w:val="16"/>
          <w:szCs w:val="16"/>
        </w:rPr>
        <w:t>E) Rumeli'de İslamiyet’in yayılmasına ortam hazırlanmıştır.</w:t>
      </w:r>
    </w:p>
    <w:p w:rsidR="00A95348" w:rsidRPr="00506C75" w:rsidRDefault="00A95348" w:rsidP="002F5547">
      <w:pPr>
        <w:pStyle w:val="NormalWeb"/>
        <w:shd w:val="clear" w:color="auto" w:fill="FFFFFF"/>
        <w:spacing w:before="0" w:beforeAutospacing="0" w:after="0" w:afterAutospacing="0"/>
        <w:rPr>
          <w:rFonts w:ascii="Calibri" w:hAnsi="Calibri"/>
          <w:color w:val="383838"/>
          <w:sz w:val="16"/>
          <w:szCs w:val="16"/>
        </w:rPr>
      </w:pPr>
    </w:p>
    <w:p w:rsidR="00A95348" w:rsidRPr="00506C75" w:rsidRDefault="00A95348" w:rsidP="002F5547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 w:rsidRPr="00506C75">
        <w:rPr>
          <w:b/>
          <w:bCs/>
          <w:sz w:val="16"/>
          <w:szCs w:val="16"/>
        </w:rPr>
        <w:t xml:space="preserve"> 5</w:t>
      </w:r>
      <w:r w:rsidRPr="00506C75">
        <w:rPr>
          <w:bCs/>
          <w:sz w:val="16"/>
          <w:szCs w:val="16"/>
        </w:rPr>
        <w:t>. </w:t>
      </w:r>
      <w:r w:rsidRPr="00506C75">
        <w:rPr>
          <w:b/>
          <w:bCs/>
          <w:sz w:val="16"/>
          <w:szCs w:val="16"/>
        </w:rPr>
        <w:t>Osmanlı Devleti'nin kuruluş döneminde meydana gelen</w:t>
      </w:r>
    </w:p>
    <w:p w:rsidR="00A95348" w:rsidRPr="00506C75" w:rsidRDefault="00A95348" w:rsidP="002F5547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 w:rsidRPr="00506C75">
        <w:rPr>
          <w:bCs/>
          <w:sz w:val="16"/>
          <w:szCs w:val="16"/>
        </w:rPr>
        <w:t>- Karesi Beyliği'nin ortadan kaldırılması</w:t>
      </w:r>
    </w:p>
    <w:p w:rsidR="00A95348" w:rsidRPr="00506C75" w:rsidRDefault="00A95348" w:rsidP="002F5547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 w:rsidRPr="00506C75">
        <w:rPr>
          <w:bCs/>
          <w:sz w:val="16"/>
          <w:szCs w:val="16"/>
        </w:rPr>
        <w:t>- Çimpe Kalesi'nin Bizans İmparatorluğu'ndan geçici üs olarak kullanılmak üzere alınması</w:t>
      </w:r>
    </w:p>
    <w:p w:rsidR="00A95348" w:rsidRPr="00506C75" w:rsidRDefault="00A95348" w:rsidP="002F5547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 w:rsidRPr="00506C75">
        <w:rPr>
          <w:b/>
          <w:bCs/>
          <w:sz w:val="16"/>
          <w:szCs w:val="16"/>
        </w:rPr>
        <w:t>gibi gelişmelerle ilgili olarak;</w:t>
      </w:r>
    </w:p>
    <w:p w:rsidR="00A95348" w:rsidRPr="00506C75" w:rsidRDefault="00A95348" w:rsidP="002F5547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 w:rsidRPr="00506C75">
        <w:rPr>
          <w:bCs/>
          <w:sz w:val="16"/>
          <w:szCs w:val="16"/>
        </w:rPr>
        <w:t>I. Devlet örgütleri oluşturulmuştur.</w:t>
      </w:r>
    </w:p>
    <w:p w:rsidR="00A95348" w:rsidRPr="00506C75" w:rsidRDefault="00A95348" w:rsidP="002F5547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 w:rsidRPr="00506C75">
        <w:rPr>
          <w:bCs/>
          <w:sz w:val="16"/>
          <w:szCs w:val="16"/>
        </w:rPr>
        <w:t>II. Anadolu Türk siyasal birliğini sağlamak için çalışılma yapılmıştır.</w:t>
      </w:r>
    </w:p>
    <w:p w:rsidR="00A95348" w:rsidRPr="00506C75" w:rsidRDefault="00A95348" w:rsidP="002F5547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 w:rsidRPr="00506C75">
        <w:rPr>
          <w:bCs/>
          <w:sz w:val="16"/>
          <w:szCs w:val="16"/>
        </w:rPr>
        <w:t>III. Rumeli'ye geçilmiştir.</w:t>
      </w:r>
    </w:p>
    <w:p w:rsidR="00A95348" w:rsidRPr="00506C75" w:rsidRDefault="00A95348" w:rsidP="002F5547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 w:rsidRPr="00506C75">
        <w:rPr>
          <w:bCs/>
          <w:sz w:val="16"/>
          <w:szCs w:val="16"/>
        </w:rPr>
        <w:t>IV. Haçlı ordularıyla mücadele edilmektedir.</w:t>
      </w:r>
    </w:p>
    <w:p w:rsidR="00A95348" w:rsidRPr="00506C75" w:rsidRDefault="00A95348" w:rsidP="002F5547">
      <w:pPr>
        <w:autoSpaceDE w:val="0"/>
        <w:autoSpaceDN w:val="0"/>
        <w:adjustRightInd w:val="0"/>
        <w:spacing w:after="0" w:line="240" w:lineRule="auto"/>
        <w:rPr>
          <w:b/>
          <w:bCs/>
          <w:sz w:val="16"/>
          <w:szCs w:val="16"/>
        </w:rPr>
      </w:pPr>
      <w:r w:rsidRPr="00506C75">
        <w:rPr>
          <w:bCs/>
          <w:sz w:val="16"/>
          <w:szCs w:val="16"/>
        </w:rPr>
        <w:t>V. Balkanlarda iskan politikası uygulanmaktadır. </w:t>
      </w:r>
      <w:r w:rsidRPr="00506C75">
        <w:rPr>
          <w:b/>
          <w:bCs/>
          <w:sz w:val="16"/>
          <w:szCs w:val="16"/>
        </w:rPr>
        <w:t>yargılarından hangileri savunulabilir?</w:t>
      </w:r>
    </w:p>
    <w:p w:rsidR="00A95348" w:rsidRPr="00506C75" w:rsidRDefault="00A95348" w:rsidP="002F5547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</w:p>
    <w:p w:rsidR="00A95348" w:rsidRPr="00506C75" w:rsidRDefault="00A95348" w:rsidP="002F5547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 w:rsidRPr="00506C75">
        <w:rPr>
          <w:bCs/>
          <w:sz w:val="16"/>
          <w:szCs w:val="16"/>
        </w:rPr>
        <w:t xml:space="preserve">A) I, II ve III                  B) III ve V                         C) IIve IV                          </w:t>
      </w:r>
    </w:p>
    <w:p w:rsidR="00A95348" w:rsidRPr="00506C75" w:rsidRDefault="00A95348" w:rsidP="002F5547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>
        <w:rPr>
          <w:bCs/>
          <w:sz w:val="16"/>
          <w:szCs w:val="16"/>
        </w:rPr>
        <w:t xml:space="preserve">              </w:t>
      </w:r>
      <w:r w:rsidRPr="00506C75">
        <w:rPr>
          <w:bCs/>
          <w:sz w:val="16"/>
          <w:szCs w:val="16"/>
        </w:rPr>
        <w:t xml:space="preserve"> D) I, III , V                                   E) II ve III</w:t>
      </w:r>
    </w:p>
    <w:p w:rsidR="00A95348" w:rsidRPr="00506C75" w:rsidRDefault="00A95348" w:rsidP="002F5547">
      <w:pPr>
        <w:pStyle w:val="NormalWeb"/>
        <w:shd w:val="clear" w:color="auto" w:fill="FFFFFF"/>
        <w:spacing w:before="0" w:beforeAutospacing="0" w:after="0" w:afterAutospacing="0"/>
        <w:rPr>
          <w:rFonts w:ascii="Calibri" w:hAnsi="Calibri"/>
          <w:color w:val="383838"/>
          <w:sz w:val="16"/>
          <w:szCs w:val="16"/>
        </w:rPr>
      </w:pPr>
    </w:p>
    <w:p w:rsidR="00A95348" w:rsidRDefault="00A95348" w:rsidP="00C63F7C">
      <w:pPr>
        <w:autoSpaceDE w:val="0"/>
        <w:autoSpaceDN w:val="0"/>
        <w:adjustRightInd w:val="0"/>
        <w:spacing w:after="0" w:line="240" w:lineRule="auto"/>
        <w:rPr>
          <w:b/>
          <w:bCs/>
          <w:sz w:val="16"/>
          <w:szCs w:val="16"/>
          <w:u w:val="single"/>
        </w:rPr>
      </w:pPr>
    </w:p>
    <w:p w:rsidR="00A95348" w:rsidRPr="00043874" w:rsidRDefault="00A95348" w:rsidP="00C63F7C">
      <w:pPr>
        <w:autoSpaceDE w:val="0"/>
        <w:autoSpaceDN w:val="0"/>
        <w:adjustRightInd w:val="0"/>
        <w:spacing w:after="0" w:line="240" w:lineRule="auto"/>
        <w:rPr>
          <w:rFonts w:ascii="Cambria" w:hAnsi="Cambria"/>
          <w:b/>
          <w:bCs/>
          <w:sz w:val="16"/>
          <w:szCs w:val="16"/>
        </w:rPr>
      </w:pPr>
      <w:r w:rsidRPr="00043874">
        <w:rPr>
          <w:rFonts w:ascii="Cambria" w:hAnsi="Cambria"/>
          <w:b/>
          <w:bCs/>
          <w:sz w:val="16"/>
          <w:szCs w:val="16"/>
        </w:rPr>
        <w:t> F)Aşa</w:t>
      </w:r>
      <w:r>
        <w:rPr>
          <w:rFonts w:ascii="Cambria" w:hAnsi="Cambria"/>
          <w:b/>
          <w:bCs/>
          <w:sz w:val="16"/>
          <w:szCs w:val="16"/>
        </w:rPr>
        <w:t>ğıdaki soruyu</w:t>
      </w:r>
      <w:r w:rsidRPr="00043874">
        <w:rPr>
          <w:rFonts w:ascii="Cambria" w:hAnsi="Cambria"/>
          <w:b/>
          <w:bCs/>
          <w:sz w:val="16"/>
          <w:szCs w:val="16"/>
        </w:rPr>
        <w:t xml:space="preserve"> cevaplayınız.(20 PUAN)</w:t>
      </w:r>
    </w:p>
    <w:p w:rsidR="00A95348" w:rsidRPr="00FD1596" w:rsidRDefault="00A95348" w:rsidP="00C63F7C">
      <w:pPr>
        <w:autoSpaceDE w:val="0"/>
        <w:autoSpaceDN w:val="0"/>
        <w:adjustRightInd w:val="0"/>
        <w:spacing w:after="0" w:line="240" w:lineRule="auto"/>
        <w:rPr>
          <w:b/>
          <w:bCs/>
          <w:sz w:val="16"/>
          <w:szCs w:val="16"/>
          <w:u w:val="single"/>
        </w:rPr>
      </w:pPr>
    </w:p>
    <w:p w:rsidR="00A95348" w:rsidRPr="008B5EF3" w:rsidRDefault="00A95348" w:rsidP="00C63F7C">
      <w:pPr>
        <w:autoSpaceDE w:val="0"/>
        <w:autoSpaceDN w:val="0"/>
        <w:adjustRightInd w:val="0"/>
        <w:spacing w:after="0" w:line="240" w:lineRule="auto"/>
        <w:rPr>
          <w:b/>
          <w:bCs/>
          <w:sz w:val="16"/>
          <w:szCs w:val="16"/>
        </w:rPr>
      </w:pPr>
      <w:r>
        <w:rPr>
          <w:bCs/>
          <w:sz w:val="14"/>
          <w:szCs w:val="14"/>
        </w:rPr>
        <w:t>1-</w:t>
      </w:r>
      <w:r w:rsidRPr="008B5EF3">
        <w:rPr>
          <w:b/>
          <w:bCs/>
          <w:sz w:val="16"/>
          <w:szCs w:val="16"/>
        </w:rPr>
        <w:t>Okuduğunuz ilk kitabın adını ,yazarın</w:t>
      </w:r>
      <w:r w:rsidRPr="008B5EF3">
        <w:rPr>
          <w:b/>
          <w:bCs/>
          <w:sz w:val="16"/>
          <w:szCs w:val="16"/>
          <w:u w:val="single"/>
        </w:rPr>
        <w:t xml:space="preserve"> </w:t>
      </w:r>
      <w:r w:rsidRPr="008B5EF3">
        <w:rPr>
          <w:b/>
          <w:bCs/>
          <w:sz w:val="16"/>
          <w:szCs w:val="16"/>
        </w:rPr>
        <w:t>adını ve Osmanlı Tarihi ile ilgili size kazandırdıkları bilgileri kısaca yazınız.</w:t>
      </w:r>
    </w:p>
    <w:p w:rsidR="00A95348" w:rsidRPr="008B5EF3" w:rsidRDefault="00A95348" w:rsidP="00C63F7C">
      <w:pPr>
        <w:autoSpaceDE w:val="0"/>
        <w:autoSpaceDN w:val="0"/>
        <w:adjustRightInd w:val="0"/>
        <w:spacing w:after="0" w:line="240" w:lineRule="auto"/>
        <w:rPr>
          <w:b/>
          <w:bCs/>
          <w:sz w:val="16"/>
          <w:szCs w:val="16"/>
        </w:rPr>
      </w:pPr>
    </w:p>
    <w:p w:rsidR="00A95348" w:rsidRDefault="00A95348" w:rsidP="00C63F7C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</w:p>
    <w:p w:rsidR="00A95348" w:rsidRDefault="00A95348" w:rsidP="00C63F7C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</w:p>
    <w:p w:rsidR="00A95348" w:rsidRDefault="00A95348" w:rsidP="00C63F7C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</w:p>
    <w:p w:rsidR="00A95348" w:rsidRDefault="00A95348" w:rsidP="00C63F7C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</w:p>
    <w:p w:rsidR="00A95348" w:rsidRDefault="00A95348" w:rsidP="00C63F7C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</w:p>
    <w:p w:rsidR="00A95348" w:rsidRDefault="00A95348" w:rsidP="00C63F7C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</w:p>
    <w:p w:rsidR="00A95348" w:rsidRDefault="00A95348" w:rsidP="00C63F7C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</w:p>
    <w:p w:rsidR="00A95348" w:rsidRDefault="00A95348" w:rsidP="00C63F7C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hyperlink r:id="rId6" w:history="1">
        <w:r>
          <w:rPr>
            <w:rStyle w:val="Hyperlink"/>
            <w:bCs/>
            <w:sz w:val="16"/>
            <w:szCs w:val="16"/>
          </w:rPr>
          <w:t>http://www.sorubak.com</w:t>
        </w:r>
      </w:hyperlink>
      <w:r>
        <w:rPr>
          <w:bCs/>
          <w:sz w:val="16"/>
          <w:szCs w:val="16"/>
        </w:rPr>
        <w:t xml:space="preserve"> </w:t>
      </w:r>
    </w:p>
    <w:p w:rsidR="00A95348" w:rsidRDefault="00A95348" w:rsidP="00C63F7C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</w:p>
    <w:p w:rsidR="00A95348" w:rsidRDefault="00A95348" w:rsidP="00C63F7C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</w:p>
    <w:p w:rsidR="00A95348" w:rsidRPr="0037568A" w:rsidRDefault="00A95348" w:rsidP="00D80513">
      <w:pPr>
        <w:rPr>
          <w:b/>
          <w:sz w:val="16"/>
          <w:szCs w:val="16"/>
        </w:rPr>
      </w:pPr>
      <w:r w:rsidRPr="0037568A">
        <w:rPr>
          <w:b/>
          <w:sz w:val="16"/>
          <w:szCs w:val="16"/>
        </w:rPr>
        <w:t>NOT:Yazım ve noktalama kurallarına uyum(5 PUAN)</w:t>
      </w:r>
    </w:p>
    <w:p w:rsidR="00A95348" w:rsidRDefault="00A95348"/>
    <w:sectPr w:rsidR="00A95348" w:rsidSect="00506C7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397" w:footer="0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5348" w:rsidRDefault="00A95348" w:rsidP="00C63F7C">
      <w:pPr>
        <w:spacing w:after="0" w:line="240" w:lineRule="auto"/>
      </w:pPr>
      <w:r>
        <w:separator/>
      </w:r>
    </w:p>
  </w:endnote>
  <w:endnote w:type="continuationSeparator" w:id="0">
    <w:p w:rsidR="00A95348" w:rsidRDefault="00A95348" w:rsidP="00C63F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HelveticaLTStd-Bold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5348" w:rsidRDefault="00A9534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5348" w:rsidRDefault="00A95348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5348" w:rsidRDefault="00A9534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5348" w:rsidRDefault="00A95348" w:rsidP="00C63F7C">
      <w:pPr>
        <w:spacing w:after="0" w:line="240" w:lineRule="auto"/>
      </w:pPr>
      <w:r>
        <w:separator/>
      </w:r>
    </w:p>
  </w:footnote>
  <w:footnote w:type="continuationSeparator" w:id="0">
    <w:p w:rsidR="00A95348" w:rsidRDefault="00A95348" w:rsidP="00C63F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5348" w:rsidRDefault="00A9534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5348" w:rsidRDefault="00A95348">
    <w:pPr>
      <w:pStyle w:val="Header"/>
      <w:pBdr>
        <w:bottom w:val="thickThinSmallGap" w:sz="24" w:space="1" w:color="622423"/>
      </w:pBdr>
      <w:jc w:val="center"/>
      <w:rPr>
        <w:rFonts w:ascii="Cambria" w:hAnsi="Cambria"/>
        <w:sz w:val="32"/>
        <w:szCs w:val="32"/>
      </w:rPr>
    </w:pPr>
    <w:r w:rsidRPr="00C63F7C">
      <w:rPr>
        <w:rFonts w:ascii="Cambria" w:hAnsi="Cambria"/>
        <w:sz w:val="32"/>
        <w:szCs w:val="32"/>
      </w:rPr>
      <w:t>GAZİ ANADOLU LİS</w:t>
    </w:r>
    <w:r>
      <w:rPr>
        <w:rFonts w:ascii="Cambria" w:hAnsi="Cambria"/>
        <w:sz w:val="32"/>
        <w:szCs w:val="32"/>
      </w:rPr>
      <w:t>ESİ 10.SINIFLAR OSMANLI TARİHİ       1.DÖNEM 1.SINAV  SORULARI (B</w:t>
    </w:r>
    <w:r w:rsidRPr="00C63F7C">
      <w:rPr>
        <w:rFonts w:ascii="Cambria" w:hAnsi="Cambria"/>
        <w:sz w:val="32"/>
        <w:szCs w:val="32"/>
      </w:rPr>
      <w:t>)</w:t>
    </w:r>
  </w:p>
  <w:p w:rsidR="00A95348" w:rsidRDefault="00A95348">
    <w:pPr>
      <w:pStyle w:val="Header"/>
    </w:pPr>
    <w:r>
      <w:t xml:space="preserve">                                                                                                                                                      17/11/2014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5348" w:rsidRDefault="00A9534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3F7C"/>
    <w:rsid w:val="00043874"/>
    <w:rsid w:val="00067575"/>
    <w:rsid w:val="000A6E3C"/>
    <w:rsid w:val="002664D7"/>
    <w:rsid w:val="002F5547"/>
    <w:rsid w:val="00316593"/>
    <w:rsid w:val="0037568A"/>
    <w:rsid w:val="003773D2"/>
    <w:rsid w:val="003F25D1"/>
    <w:rsid w:val="00506C75"/>
    <w:rsid w:val="00534EA9"/>
    <w:rsid w:val="00555EB9"/>
    <w:rsid w:val="0058503D"/>
    <w:rsid w:val="00601F11"/>
    <w:rsid w:val="00656BC3"/>
    <w:rsid w:val="0068364C"/>
    <w:rsid w:val="00854B77"/>
    <w:rsid w:val="008B5EF3"/>
    <w:rsid w:val="008D397A"/>
    <w:rsid w:val="009A15E0"/>
    <w:rsid w:val="00A050C0"/>
    <w:rsid w:val="00A10AB6"/>
    <w:rsid w:val="00A95348"/>
    <w:rsid w:val="00AA2052"/>
    <w:rsid w:val="00B1175E"/>
    <w:rsid w:val="00C3161E"/>
    <w:rsid w:val="00C362C6"/>
    <w:rsid w:val="00C63F7C"/>
    <w:rsid w:val="00D47BB4"/>
    <w:rsid w:val="00D80513"/>
    <w:rsid w:val="00E143CC"/>
    <w:rsid w:val="00F139F4"/>
    <w:rsid w:val="00F674A0"/>
    <w:rsid w:val="00FD15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3F7C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63F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C63F7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C63F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C63F7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C63F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63F7C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rsid w:val="002F554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DefaultParagraphFont"/>
    <w:uiPriority w:val="99"/>
    <w:rsid w:val="002F5547"/>
    <w:rPr>
      <w:rFonts w:cs="Times New Roman"/>
    </w:rPr>
  </w:style>
  <w:style w:type="paragraph" w:customStyle="1" w:styleId="nospacing">
    <w:name w:val="nospacing"/>
    <w:basedOn w:val="Normal"/>
    <w:uiPriority w:val="99"/>
    <w:rsid w:val="002F554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ListParagraph">
    <w:name w:val="List Paragraph"/>
    <w:basedOn w:val="Normal"/>
    <w:uiPriority w:val="99"/>
    <w:qFormat/>
    <w:rsid w:val="0068364C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B1175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90</TotalTime>
  <Pages>2</Pages>
  <Words>680</Words>
  <Characters>3877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GAZİ ANADOLU LİSESİ 10.SINIFLAR OSMANLI TARİHİ       1.DÖNEM 1.SINAV  SORULARI (B)</dc:title>
  <dc:subject/>
  <dc:creator>USER</dc:creator>
  <cp:keywords/>
  <dc:description/>
  <cp:lastModifiedBy>BİRSEN</cp:lastModifiedBy>
  <cp:revision>20</cp:revision>
  <dcterms:created xsi:type="dcterms:W3CDTF">2013-11-18T19:26:00Z</dcterms:created>
  <dcterms:modified xsi:type="dcterms:W3CDTF">2015-10-26T16:34:00Z</dcterms:modified>
</cp:coreProperties>
</file>