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64A" w:rsidRDefault="006E664A" w:rsidP="00C51A5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2015-2016  EĞİTİM ÖĞRETİM YILI HÜSEYİN AKİF TERZİOĞLU ANADOLU LİSESİ</w:t>
      </w:r>
    </w:p>
    <w:p w:rsidR="006E664A" w:rsidRDefault="006E664A" w:rsidP="00C51A50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10/A-10/B-10/C SINIFI  KİMYA   DERSİ 1.DÖNEM 2.YAZILI SORULARI</w:t>
      </w:r>
    </w:p>
    <w:p w:rsidR="006E664A" w:rsidRDefault="006E664A" w:rsidP="00C51A50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4"/>
        <w:gridCol w:w="715"/>
        <w:gridCol w:w="715"/>
        <w:gridCol w:w="715"/>
        <w:gridCol w:w="626"/>
        <w:gridCol w:w="715"/>
        <w:gridCol w:w="715"/>
        <w:gridCol w:w="715"/>
        <w:gridCol w:w="715"/>
        <w:gridCol w:w="793"/>
        <w:gridCol w:w="526"/>
        <w:gridCol w:w="526"/>
        <w:gridCol w:w="236"/>
        <w:gridCol w:w="1321"/>
      </w:tblGrid>
      <w:tr w:rsidR="006E664A" w:rsidRPr="00BE4693" w:rsidTr="00C51A50">
        <w:trPr>
          <w:trHeight w:val="334"/>
        </w:trPr>
        <w:tc>
          <w:tcPr>
            <w:tcW w:w="9747" w:type="dxa"/>
            <w:gridSpan w:val="14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4693"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6E664A" w:rsidRPr="00BE4693" w:rsidTr="00C51A50">
        <w:trPr>
          <w:trHeight w:val="397"/>
        </w:trPr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5 (9p)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6 (11p)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10 (10p)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6E664A" w:rsidRPr="00BE4693" w:rsidRDefault="006E6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E4693"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6E664A" w:rsidRPr="00BE4693" w:rsidTr="00C51A50">
        <w:trPr>
          <w:trHeight w:val="336"/>
        </w:trPr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6E664A" w:rsidRPr="00BE4693" w:rsidRDefault="006E66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664A" w:rsidRPr="00546EA9" w:rsidRDefault="006E664A" w:rsidP="00546EA9">
      <w:pPr>
        <w:pStyle w:val="NoSpacing"/>
        <w:rPr>
          <w:sz w:val="24"/>
          <w:szCs w:val="24"/>
        </w:rPr>
      </w:pPr>
      <w:r w:rsidRPr="00546EA9">
        <w:rPr>
          <w:sz w:val="24"/>
          <w:szCs w:val="24"/>
        </w:rPr>
        <w:t xml:space="preserve">                                                    SORULAR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1. Aşağıdaki boşluklara uygun kelimeleri yazınız? (10 Puan )</w:t>
      </w:r>
    </w:p>
    <w:p w:rsidR="006E664A" w:rsidRPr="00546EA9" w:rsidRDefault="006E664A" w:rsidP="00546EA9">
      <w:pPr>
        <w:pStyle w:val="NoSpacing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 style="mso-next-textbox:#Metin Kutusu 6">
              <w:txbxContent>
                <w:p w:rsidR="006E664A" w:rsidRDefault="006E664A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çözelti – NaCI – aerosol– CaSO</w:t>
                  </w:r>
                  <w:r>
                    <w:rPr>
                      <w:b/>
                      <w:sz w:val="20"/>
                      <w:szCs w:val="20"/>
                      <w:vertAlign w:val="subscript"/>
                    </w:rPr>
                    <w:t>4</w:t>
                  </w:r>
                  <w:r>
                    <w:rPr>
                      <w:b/>
                      <w:sz w:val="20"/>
                      <w:szCs w:val="20"/>
                    </w:rPr>
                    <w:t xml:space="preserve"> – süspansiyon</w:t>
                  </w:r>
                </w:p>
              </w:txbxContent>
            </v:textbox>
          </v:shape>
        </w:pict>
      </w: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br/>
        <w:t>a. Bir sıvı içersinde bir katının tam olarak çözünmeyip küçük tanecikler şeklinde dağılmasıyla oluşan heterojen karışımlara ………………………….…………………..denir.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b. Su moleküllerinin hava içersinde dağılmasıyla oluşan heterojen karışıma</w:t>
      </w:r>
      <w:r>
        <w:rPr>
          <w:lang w:eastAsia="tr-TR"/>
        </w:rPr>
        <w:t>………………………………..denir.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c.Hidroklorik asit ile Sodyum Hidroksit  karıştırıldığında oluşan bileşiğin  formülü ……………………….…………..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d. Homojen karışımlara …………………...……………….denir.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e.Heykel yapımında kullanılan bileşiğin formülü ……………………………………..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7C57F9">
        <w:rPr>
          <w:b/>
          <w:lang w:eastAsia="tr-TR"/>
        </w:rPr>
        <w:t>2</w:t>
      </w:r>
      <w:r w:rsidRPr="00546EA9">
        <w:rPr>
          <w:lang w:eastAsia="tr-TR"/>
        </w:rPr>
        <w:t>. Aşağıdaki cümlelerin yanına doğru ise (D), yanlış ise (Y) işareti koyunuz.  (10 Puan )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a.Nötr tuzların sulu çözeltilerinde H</w:t>
      </w:r>
      <w:r w:rsidRPr="00546EA9">
        <w:rPr>
          <w:vertAlign w:val="superscript"/>
          <w:lang w:eastAsia="tr-TR"/>
        </w:rPr>
        <w:t>+</w:t>
      </w:r>
      <w:r w:rsidRPr="00546EA9">
        <w:rPr>
          <w:lang w:eastAsia="tr-TR"/>
        </w:rPr>
        <w:t xml:space="preserve"> iyonu sayısı OH</w:t>
      </w:r>
      <w:r w:rsidRPr="00546EA9">
        <w:rPr>
          <w:vertAlign w:val="superscript"/>
          <w:lang w:eastAsia="tr-TR"/>
        </w:rPr>
        <w:t>—</w:t>
      </w:r>
      <w:r w:rsidRPr="00546EA9">
        <w:rPr>
          <w:lang w:eastAsia="tr-TR"/>
        </w:rPr>
        <w:t xml:space="preserve">iyonu sayısından fazladır.         (……..) 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b.Tuzlar suda iyonlarına ayrışarak çözünürler.                                                                     (……..)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c. Çözeltiler biri sıvı olmak koşuluyla en az iki farklı madde içerirler.                              (……..)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d.Derişik bir çözelti , saf su eklenerek seyreltik hale getirilebilir.                                    (……..)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e. Emülsiyonlar katı – sıvı heterojen karışımdır.                                                                  (……..)</w:t>
      </w: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Pr="00546EA9" w:rsidRDefault="006E664A" w:rsidP="00546EA9">
      <w:pPr>
        <w:pStyle w:val="NoSpacing"/>
        <w:rPr>
          <w:noProof/>
          <w:lang w:eastAsia="tr-TR"/>
        </w:rPr>
      </w:pPr>
      <w:r w:rsidRPr="007C57F9">
        <w:rPr>
          <w:b/>
          <w:noProof/>
          <w:lang w:eastAsia="tr-TR"/>
        </w:rPr>
        <w:t>3.</w:t>
      </w:r>
      <w:r w:rsidRPr="00546EA9">
        <w:rPr>
          <w:noProof/>
          <w:lang w:eastAsia="tr-TR"/>
        </w:rPr>
        <w:t xml:space="preserve"> </w:t>
      </w:r>
      <w:smartTag w:uri="urn:schemas-microsoft-com:office:smarttags" w:element="metricconverter">
        <w:smartTagPr>
          <w:attr w:name="ProductID" w:val="120 gram"/>
        </w:smartTagPr>
        <w:r w:rsidRPr="00546EA9">
          <w:t>120 gram</w:t>
        </w:r>
      </w:smartTag>
      <w:r w:rsidRPr="00546EA9">
        <w:t xml:space="preserve"> suda </w:t>
      </w:r>
      <w:smartTag w:uri="urn:schemas-microsoft-com:office:smarttags" w:element="metricconverter">
        <w:smartTagPr>
          <w:attr w:name="ProductID" w:val="80 gram"/>
        </w:smartTagPr>
        <w:r w:rsidRPr="00546EA9">
          <w:t>80 gram</w:t>
        </w:r>
      </w:smartTag>
      <w:r w:rsidRPr="00546EA9">
        <w:t xml:space="preserve"> şeker çözülerek hazırlanan çözelti kütlece % kaçlıktır? ( 10 Puan)</w:t>
      </w:r>
    </w:p>
    <w:p w:rsidR="006E664A" w:rsidRPr="00546EA9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Pr="00546EA9" w:rsidRDefault="006E664A" w:rsidP="00546EA9">
      <w:pPr>
        <w:pStyle w:val="NoSpacing"/>
        <w:rPr>
          <w:noProof/>
          <w:lang w:eastAsia="tr-TR"/>
        </w:rPr>
      </w:pPr>
    </w:p>
    <w:p w:rsidR="006E664A" w:rsidRPr="00546EA9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Pr="00546EA9" w:rsidRDefault="006E664A" w:rsidP="00546EA9">
      <w:pPr>
        <w:pStyle w:val="NoSpacing"/>
        <w:rPr>
          <w:noProof/>
          <w:lang w:eastAsia="tr-TR"/>
        </w:rPr>
      </w:pPr>
    </w:p>
    <w:p w:rsidR="006E664A" w:rsidRPr="00546EA9" w:rsidRDefault="006E664A" w:rsidP="00546EA9">
      <w:pPr>
        <w:pStyle w:val="NoSpacing"/>
        <w:rPr>
          <w:noProof/>
          <w:lang w:eastAsia="tr-TR"/>
        </w:rPr>
      </w:pPr>
    </w:p>
    <w:p w:rsidR="006E664A" w:rsidRPr="00546EA9" w:rsidRDefault="006E664A" w:rsidP="00546EA9">
      <w:pPr>
        <w:pStyle w:val="NoSpacing"/>
        <w:rPr>
          <w:noProof/>
          <w:lang w:eastAsia="tr-TR"/>
        </w:rPr>
      </w:pPr>
      <w:r>
        <w:rPr>
          <w:b/>
          <w:noProof/>
          <w:lang w:eastAsia="tr-TR"/>
        </w:rPr>
        <w:t>4</w:t>
      </w:r>
      <w:r w:rsidRPr="007C57F9">
        <w:rPr>
          <w:b/>
          <w:noProof/>
          <w:lang w:eastAsia="tr-TR"/>
        </w:rPr>
        <w:t>.</w:t>
      </w:r>
      <w:r w:rsidRPr="00546EA9">
        <w:rPr>
          <w:noProof/>
          <w:lang w:eastAsia="tr-TR"/>
        </w:rPr>
        <w:t xml:space="preserve"> Kütlece % 40’lık </w:t>
      </w:r>
      <w:smartTag w:uri="urn:schemas-microsoft-com:office:smarttags" w:element="metricconverter">
        <w:smartTagPr>
          <w:attr w:name="ProductID" w:val="300 gram"/>
        </w:smartTagPr>
        <w:r w:rsidRPr="00546EA9">
          <w:rPr>
            <w:noProof/>
            <w:lang w:eastAsia="tr-TR"/>
          </w:rPr>
          <w:t>300 gram</w:t>
        </w:r>
      </w:smartTag>
      <w:r w:rsidRPr="00546EA9">
        <w:rPr>
          <w:noProof/>
          <w:lang w:eastAsia="tr-TR"/>
        </w:rPr>
        <w:t xml:space="preserve"> tuzlu su çözeltisi kaç gram tuz içerir? (10 Puan)</w:t>
      </w: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Default="006E664A" w:rsidP="00546EA9">
      <w:pPr>
        <w:pStyle w:val="NoSpacing"/>
        <w:rPr>
          <w:noProof/>
          <w:lang w:eastAsia="tr-TR"/>
        </w:rPr>
      </w:pPr>
    </w:p>
    <w:p w:rsidR="006E664A" w:rsidRPr="00546EA9" w:rsidRDefault="006E664A" w:rsidP="00546EA9">
      <w:pPr>
        <w:pStyle w:val="NoSpacing"/>
        <w:rPr>
          <w:noProof/>
          <w:lang w:eastAsia="tr-TR"/>
        </w:rPr>
      </w:pPr>
    </w:p>
    <w:p w:rsidR="006E664A" w:rsidRPr="00546EA9" w:rsidRDefault="006E664A" w:rsidP="00546EA9">
      <w:pPr>
        <w:pStyle w:val="NoSpacing"/>
        <w:rPr>
          <w:noProof/>
          <w:lang w:eastAsia="tr-TR"/>
        </w:rPr>
      </w:pPr>
      <w:r w:rsidRPr="007C57F9">
        <w:rPr>
          <w:b/>
          <w:noProof/>
          <w:lang w:eastAsia="tr-TR"/>
        </w:rPr>
        <w:t>5.</w:t>
      </w:r>
      <w:r w:rsidRPr="00546EA9">
        <w:rPr>
          <w:noProof/>
          <w:lang w:eastAsia="tr-TR"/>
        </w:rPr>
        <w:t xml:space="preserve"> Aşağıdaki tabloyu istenilen şekilde doldurunuz.</w:t>
      </w:r>
      <w:r w:rsidRPr="00546EA9">
        <w:rPr>
          <w:lang w:eastAsia="tr-TR"/>
        </w:rPr>
        <w:t xml:space="preserve"> ( 9  Puan 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2850"/>
        <w:gridCol w:w="3292"/>
      </w:tblGrid>
      <w:tr w:rsidR="006E664A" w:rsidRPr="00BE4693" w:rsidTr="00BE4693">
        <w:trPr>
          <w:trHeight w:val="876"/>
        </w:trPr>
        <w:tc>
          <w:tcPr>
            <w:tcW w:w="3070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BİLEŞİKLER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MOLEKÜL APOLARLIK YADA POLARLIK DURUMU</w:t>
            </w:r>
          </w:p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       POLAR/APOLAR</w:t>
            </w: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BİRBİRLERİ İÇİNDE ÇÖZÜNÜP ÇÖZÜNMEME DURUMU</w:t>
            </w:r>
          </w:p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     ÇÖZÜNÜR/ÇÖZÜNMEZ</w:t>
            </w:r>
          </w:p>
        </w:tc>
      </w:tr>
      <w:tr w:rsidR="006E664A" w:rsidRPr="00BE4693" w:rsidTr="00BE4693">
        <w:trPr>
          <w:trHeight w:val="549"/>
        </w:trPr>
        <w:tc>
          <w:tcPr>
            <w:tcW w:w="3070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ÖRNEĞİN    ( C</w:t>
            </w:r>
            <w:r w:rsidRPr="00BE4693">
              <w:rPr>
                <w:noProof/>
                <w:vertAlign w:val="subscript"/>
                <w:lang w:eastAsia="tr-TR"/>
              </w:rPr>
              <w:t>6</w:t>
            </w:r>
            <w:r w:rsidRPr="00BE4693">
              <w:rPr>
                <w:noProof/>
                <w:lang w:eastAsia="tr-TR"/>
              </w:rPr>
              <w:t>H</w:t>
            </w:r>
            <w:r w:rsidRPr="00BE4693">
              <w:rPr>
                <w:noProof/>
                <w:vertAlign w:val="subscript"/>
                <w:lang w:eastAsia="tr-TR"/>
              </w:rPr>
              <w:t>5</w:t>
            </w:r>
            <w:r w:rsidRPr="00BE4693">
              <w:rPr>
                <w:noProof/>
                <w:lang w:eastAsia="tr-TR"/>
              </w:rPr>
              <w:t>OH   - HBr)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NoSpacing"/>
              <w:rPr>
                <w:noProof/>
                <w:vertAlign w:val="subscript"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         Polar   - polar</w:t>
            </w: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Çözünür  (şeklinde doldurunuz)                 </w:t>
            </w:r>
          </w:p>
        </w:tc>
      </w:tr>
      <w:tr w:rsidR="006E664A" w:rsidRPr="00BE4693" w:rsidTr="00BE4693">
        <w:trPr>
          <w:trHeight w:val="427"/>
        </w:trPr>
        <w:tc>
          <w:tcPr>
            <w:tcW w:w="3070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CH</w:t>
            </w:r>
            <w:r w:rsidRPr="00BE4693">
              <w:rPr>
                <w:noProof/>
                <w:vertAlign w:val="subscript"/>
                <w:lang w:eastAsia="tr-TR"/>
              </w:rPr>
              <w:t xml:space="preserve">4   </w:t>
            </w:r>
            <w:r w:rsidRPr="00BE4693">
              <w:rPr>
                <w:noProof/>
                <w:lang w:eastAsia="tr-TR"/>
              </w:rPr>
              <w:t>- H</w:t>
            </w:r>
            <w:r w:rsidRPr="00BE4693">
              <w:rPr>
                <w:noProof/>
                <w:vertAlign w:val="subscript"/>
                <w:lang w:eastAsia="tr-TR"/>
              </w:rPr>
              <w:t>2</w:t>
            </w:r>
            <w:r w:rsidRPr="00BE4693">
              <w:rPr>
                <w:noProof/>
                <w:lang w:eastAsia="tr-TR"/>
              </w:rPr>
              <w:t>O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</w:p>
        </w:tc>
      </w:tr>
      <w:tr w:rsidR="006E664A" w:rsidRPr="00BE4693" w:rsidTr="00BE4693">
        <w:trPr>
          <w:trHeight w:val="407"/>
        </w:trPr>
        <w:tc>
          <w:tcPr>
            <w:tcW w:w="3070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  <w:r w:rsidRPr="00BE4693">
              <w:rPr>
                <w:noProof/>
                <w:lang w:eastAsia="tr-TR"/>
              </w:rPr>
              <w:t>CHCI</w:t>
            </w:r>
            <w:r w:rsidRPr="00BE4693">
              <w:rPr>
                <w:noProof/>
                <w:vertAlign w:val="subscript"/>
                <w:lang w:eastAsia="tr-TR"/>
              </w:rPr>
              <w:t xml:space="preserve">3 </w:t>
            </w:r>
            <w:r w:rsidRPr="00BE4693">
              <w:rPr>
                <w:noProof/>
                <w:lang w:eastAsia="tr-TR"/>
              </w:rPr>
              <w:t>-  H</w:t>
            </w:r>
            <w:r w:rsidRPr="00BE4693">
              <w:rPr>
                <w:noProof/>
                <w:vertAlign w:val="subscript"/>
                <w:lang w:eastAsia="tr-TR"/>
              </w:rPr>
              <w:t>2</w:t>
            </w:r>
            <w:r w:rsidRPr="00BE4693">
              <w:rPr>
                <w:noProof/>
                <w:lang w:eastAsia="tr-TR"/>
              </w:rPr>
              <w:t>O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</w:p>
        </w:tc>
      </w:tr>
      <w:tr w:rsidR="006E664A" w:rsidRPr="00BE4693" w:rsidTr="00BE4693">
        <w:trPr>
          <w:trHeight w:val="413"/>
        </w:trPr>
        <w:tc>
          <w:tcPr>
            <w:tcW w:w="3070" w:type="dxa"/>
          </w:tcPr>
          <w:p w:rsidR="006E664A" w:rsidRPr="00BE4693" w:rsidRDefault="006E664A" w:rsidP="00546EA9">
            <w:pPr>
              <w:pStyle w:val="NoSpacing"/>
              <w:rPr>
                <w:noProof/>
                <w:vertAlign w:val="subscript"/>
                <w:lang w:eastAsia="tr-TR"/>
              </w:rPr>
            </w:pPr>
            <w:r w:rsidRPr="00BE4693">
              <w:rPr>
                <w:noProof/>
                <w:lang w:eastAsia="tr-TR"/>
              </w:rPr>
              <w:t xml:space="preserve"> I</w:t>
            </w:r>
            <w:r w:rsidRPr="00BE4693">
              <w:rPr>
                <w:noProof/>
                <w:vertAlign w:val="subscript"/>
                <w:lang w:eastAsia="tr-TR"/>
              </w:rPr>
              <w:t xml:space="preserve">2 </w:t>
            </w:r>
            <w:r w:rsidRPr="00BE4693">
              <w:rPr>
                <w:noProof/>
                <w:lang w:eastAsia="tr-TR"/>
              </w:rPr>
              <w:t>-  CCI</w:t>
            </w:r>
            <w:r w:rsidRPr="00BE4693">
              <w:rPr>
                <w:noProof/>
                <w:vertAlign w:val="subscript"/>
                <w:lang w:eastAsia="tr-TR"/>
              </w:rPr>
              <w:t>4</w:t>
            </w:r>
          </w:p>
        </w:tc>
        <w:tc>
          <w:tcPr>
            <w:tcW w:w="2850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</w:p>
        </w:tc>
        <w:tc>
          <w:tcPr>
            <w:tcW w:w="3292" w:type="dxa"/>
          </w:tcPr>
          <w:p w:rsidR="006E664A" w:rsidRPr="00BE4693" w:rsidRDefault="006E664A" w:rsidP="00546EA9">
            <w:pPr>
              <w:pStyle w:val="NoSpacing"/>
              <w:rPr>
                <w:noProof/>
                <w:lang w:eastAsia="tr-TR"/>
              </w:rPr>
            </w:pPr>
          </w:p>
        </w:tc>
      </w:tr>
    </w:tbl>
    <w:p w:rsidR="006E664A" w:rsidRPr="00546EA9" w:rsidRDefault="006E664A" w:rsidP="00546EA9">
      <w:pPr>
        <w:pStyle w:val="NoSpacing"/>
      </w:pPr>
    </w:p>
    <w:p w:rsidR="006E664A" w:rsidRPr="00546EA9" w:rsidRDefault="006E664A" w:rsidP="00546EA9">
      <w:pPr>
        <w:pStyle w:val="NoSpacing"/>
      </w:pPr>
      <w:r w:rsidRPr="007C57F9">
        <w:rPr>
          <w:b/>
        </w:rPr>
        <w:t>6.</w:t>
      </w:r>
      <w:r w:rsidRPr="00546EA9">
        <w:t xml:space="preserve"> Aşağıdaki tabloda boş kalan kısımları uygun şekilde doldurunuz (11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52"/>
        <w:gridCol w:w="2552"/>
        <w:gridCol w:w="2552"/>
        <w:gridCol w:w="2552"/>
      </w:tblGrid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ÇÖZÜCÜ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 xml:space="preserve">  ÇÖZÜNEN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BİLEŞENLERİN FİZİKSEL     HALİ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 xml:space="preserve">           ÇÖZELTİ</w:t>
            </w:r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 xml:space="preserve">ÖRNEĞİN   </w:t>
            </w:r>
          </w:p>
          <w:p w:rsidR="006E664A" w:rsidRPr="00BE4693" w:rsidRDefault="006E664A" w:rsidP="00546EA9">
            <w:pPr>
              <w:pStyle w:val="NoSpacing"/>
            </w:pPr>
            <w:r w:rsidRPr="00BE4693">
              <w:t xml:space="preserve">           Gümüş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</w:p>
          <w:p w:rsidR="006E664A" w:rsidRPr="00BE4693" w:rsidRDefault="006E664A" w:rsidP="00546EA9">
            <w:pPr>
              <w:pStyle w:val="NoSpacing"/>
            </w:pPr>
            <w:r w:rsidRPr="00BE4693">
              <w:t>Civa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</w:p>
          <w:p w:rsidR="006E664A" w:rsidRPr="00BE4693" w:rsidRDefault="006E664A" w:rsidP="00546EA9">
            <w:pPr>
              <w:pStyle w:val="NoSpacing"/>
            </w:pPr>
            <w:r w:rsidRPr="00BE4693">
              <w:t>Katı – sıvı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</w:p>
          <w:p w:rsidR="006E664A" w:rsidRPr="00BE4693" w:rsidRDefault="006E664A" w:rsidP="00546EA9">
            <w:pPr>
              <w:pStyle w:val="NoSpacing"/>
            </w:pPr>
            <w:r w:rsidRPr="00BE4693">
              <w:t>amalgam</w:t>
            </w:r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 xml:space="preserve">      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Sıvı – katı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Tuzlu su</w:t>
            </w:r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Su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Karbondioksit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gazoz</w:t>
            </w:r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Çinko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pirinç</w:t>
            </w:r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Azot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Oksijen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Hava</w:t>
            </w:r>
          </w:p>
        </w:tc>
      </w:tr>
      <w:tr w:rsidR="006E664A" w:rsidRPr="00BE4693" w:rsidTr="00BE4693">
        <w:trPr>
          <w:trHeight w:val="454"/>
        </w:trPr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Su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Etil alkol</w:t>
            </w: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</w:p>
        </w:tc>
        <w:tc>
          <w:tcPr>
            <w:tcW w:w="2552" w:type="dxa"/>
          </w:tcPr>
          <w:p w:rsidR="006E664A" w:rsidRPr="00BE4693" w:rsidRDefault="006E664A" w:rsidP="00546EA9">
            <w:pPr>
              <w:pStyle w:val="NoSpacing"/>
            </w:pPr>
            <w:r w:rsidRPr="00BE4693">
              <w:t>kolonya</w:t>
            </w:r>
          </w:p>
        </w:tc>
      </w:tr>
    </w:tbl>
    <w:p w:rsidR="006E664A" w:rsidRDefault="006E664A" w:rsidP="00546EA9">
      <w:pPr>
        <w:pStyle w:val="NoSpacing"/>
      </w:pPr>
      <w:r w:rsidRPr="00546EA9">
        <w:t xml:space="preserve">  </w:t>
      </w:r>
    </w:p>
    <w:p w:rsidR="006E664A" w:rsidRPr="00546EA9" w:rsidRDefault="006E664A" w:rsidP="00546EA9">
      <w:pPr>
        <w:pStyle w:val="NoSpacing"/>
      </w:pPr>
    </w:p>
    <w:p w:rsidR="006E664A" w:rsidRDefault="006E664A" w:rsidP="00546EA9">
      <w:pPr>
        <w:pStyle w:val="NoSpacing"/>
      </w:pPr>
      <w:r w:rsidRPr="00546EA9">
        <w:t xml:space="preserve">   </w:t>
      </w:r>
      <w:r w:rsidRPr="00546EA9">
        <w:rPr>
          <w:noProof/>
          <w:lang w:eastAsia="tr-TR"/>
        </w:rPr>
        <w:t xml:space="preserve">  </w:t>
      </w:r>
      <w:r w:rsidRPr="00546EA9">
        <w:t>Aşağıdaki çoktan seçmeli soruların cevabını şıklar üzerinde işaretleyiniz .</w:t>
      </w:r>
    </w:p>
    <w:p w:rsidR="006E664A" w:rsidRDefault="006E664A" w:rsidP="00546EA9">
      <w:pPr>
        <w:pStyle w:val="NoSpacing"/>
      </w:pPr>
    </w:p>
    <w:p w:rsidR="006E664A" w:rsidRPr="00546EA9" w:rsidRDefault="006E664A" w:rsidP="00546EA9">
      <w:pPr>
        <w:pStyle w:val="NoSpacing"/>
      </w:pPr>
    </w:p>
    <w:p w:rsidR="006E664A" w:rsidRPr="00546EA9" w:rsidRDefault="006E664A" w:rsidP="00546EA9">
      <w:pPr>
        <w:pStyle w:val="NoSpacing"/>
        <w:rPr>
          <w:noProof/>
          <w:lang w:eastAsia="tr-TR"/>
        </w:rPr>
      </w:pPr>
      <w:r>
        <w:rPr>
          <w:b/>
        </w:rPr>
        <w:t>7</w:t>
      </w:r>
      <w:r w:rsidRPr="00546EA9">
        <w:t xml:space="preserve">. Aşağıdaki maddelerden hangisi bir çözelti örneğidir ?    </w:t>
      </w:r>
      <w:r w:rsidRPr="00546EA9">
        <w:rPr>
          <w:lang w:eastAsia="tr-TR"/>
        </w:rPr>
        <w:t>(10 Puan )</w:t>
      </w:r>
      <w:bookmarkStart w:id="0" w:name="_GoBack"/>
      <w:bookmarkEnd w:id="0"/>
      <w:r w:rsidRPr="00546EA9">
        <w:rPr>
          <w:lang w:eastAsia="tr-TR"/>
        </w:rPr>
        <w:t xml:space="preserve"> </w:t>
      </w:r>
    </w:p>
    <w:p w:rsidR="006E664A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 xml:space="preserve">     A) serum                B) süt                C)  ayran           D) boya              E) harç</w:t>
      </w:r>
    </w:p>
    <w:p w:rsidR="006E664A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lang w:eastAsia="tr-TR"/>
        </w:rPr>
      </w:pPr>
      <w:r>
        <w:rPr>
          <w:b/>
          <w:lang w:eastAsia="tr-TR"/>
        </w:rPr>
        <w:t>8</w:t>
      </w:r>
      <w:r w:rsidRPr="00546EA9">
        <w:rPr>
          <w:lang w:eastAsia="tr-TR"/>
        </w:rPr>
        <w:t>. Amonyum nitrat ile ilgili aşağıdakilerden hangisi yanlıştır?</w:t>
      </w:r>
      <w:r>
        <w:rPr>
          <w:lang w:eastAsia="tr-TR"/>
        </w:rPr>
        <w:t xml:space="preserve">  (10 Puan)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A) kimyasal formülü NH</w:t>
      </w:r>
      <w:r w:rsidRPr="00546EA9">
        <w:rPr>
          <w:vertAlign w:val="subscript"/>
          <w:lang w:eastAsia="tr-TR"/>
        </w:rPr>
        <w:t>4</w:t>
      </w:r>
      <w:r w:rsidRPr="00546EA9">
        <w:rPr>
          <w:lang w:eastAsia="tr-TR"/>
        </w:rPr>
        <w:t>NO</w:t>
      </w:r>
      <w:r w:rsidRPr="00546EA9">
        <w:rPr>
          <w:vertAlign w:val="subscript"/>
          <w:lang w:eastAsia="tr-TR"/>
        </w:rPr>
        <w:t>3</w:t>
      </w:r>
      <w:r w:rsidRPr="00546EA9">
        <w:rPr>
          <w:lang w:eastAsia="tr-TR"/>
        </w:rPr>
        <w:t>’tür.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B)tuz sınıfından bir bileşiktir.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C)kokusuz,saydam ,nem çekici kristallerdir.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D) sulu çözeltisi bazik özellik gösterir.</w:t>
      </w:r>
    </w:p>
    <w:p w:rsidR="006E664A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E)kimyasal gübre ve patlayıcı madde yapımında kullanılır.</w:t>
      </w: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lang w:eastAsia="tr-TR"/>
        </w:rPr>
      </w:pPr>
      <w:r>
        <w:rPr>
          <w:b/>
          <w:lang w:eastAsia="tr-TR"/>
        </w:rPr>
        <w:t>9</w:t>
      </w:r>
      <w:r w:rsidRPr="00546EA9">
        <w:rPr>
          <w:lang w:eastAsia="tr-TR"/>
        </w:rPr>
        <w:t>. Tuzlar oluşturdukları aside göre bir grup altında toplanabilirler. Buna göre aşağıdakilerden hangisinde belirtilen asit ile oluşturulacak tuzun grubu yanlış verilmiştir?</w:t>
      </w:r>
      <w:r>
        <w:rPr>
          <w:lang w:eastAsia="tr-TR"/>
        </w:rPr>
        <w:t xml:space="preserve">   (10 Puan)</w:t>
      </w:r>
    </w:p>
    <w:p w:rsidR="006E664A" w:rsidRPr="00546EA9" w:rsidRDefault="006E664A" w:rsidP="00546EA9">
      <w:pPr>
        <w:pStyle w:val="NoSpacing"/>
        <w:rPr>
          <w:u w:val="single"/>
          <w:lang w:eastAsia="tr-TR"/>
        </w:rPr>
      </w:pPr>
      <w:r w:rsidRPr="00546EA9">
        <w:rPr>
          <w:u w:val="single"/>
          <w:lang w:eastAsia="tr-TR"/>
        </w:rPr>
        <w:t xml:space="preserve">                ASİT                               GRUP      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A)          HCI                              Klorür tuzları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B)         H</w:t>
      </w:r>
      <w:r w:rsidRPr="00546EA9">
        <w:rPr>
          <w:vertAlign w:val="subscript"/>
          <w:lang w:eastAsia="tr-TR"/>
        </w:rPr>
        <w:t>2</w:t>
      </w:r>
      <w:r w:rsidRPr="00546EA9">
        <w:rPr>
          <w:lang w:eastAsia="tr-TR"/>
        </w:rPr>
        <w:t>SO</w:t>
      </w:r>
      <w:r w:rsidRPr="00546EA9">
        <w:rPr>
          <w:vertAlign w:val="subscript"/>
          <w:lang w:eastAsia="tr-TR"/>
        </w:rPr>
        <w:t xml:space="preserve">4 </w:t>
      </w:r>
      <w:r w:rsidRPr="00546EA9">
        <w:rPr>
          <w:lang w:eastAsia="tr-TR"/>
        </w:rPr>
        <w:t xml:space="preserve">                          Sülfat tuzları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C)         HNO</w:t>
      </w:r>
      <w:r w:rsidRPr="00546EA9">
        <w:rPr>
          <w:vertAlign w:val="subscript"/>
          <w:lang w:eastAsia="tr-TR"/>
        </w:rPr>
        <w:t xml:space="preserve">3 </w:t>
      </w:r>
      <w:r w:rsidRPr="00546EA9">
        <w:rPr>
          <w:lang w:eastAsia="tr-TR"/>
        </w:rPr>
        <w:t xml:space="preserve">                           Azot tuzları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D)         H</w:t>
      </w:r>
      <w:r w:rsidRPr="00546EA9">
        <w:rPr>
          <w:vertAlign w:val="subscript"/>
          <w:lang w:eastAsia="tr-TR"/>
        </w:rPr>
        <w:t>2</w:t>
      </w:r>
      <w:r w:rsidRPr="00546EA9">
        <w:rPr>
          <w:lang w:eastAsia="tr-TR"/>
        </w:rPr>
        <w:t>CO</w:t>
      </w:r>
      <w:r w:rsidRPr="00546EA9">
        <w:rPr>
          <w:vertAlign w:val="subscript"/>
          <w:lang w:eastAsia="tr-TR"/>
        </w:rPr>
        <w:t xml:space="preserve">3 </w:t>
      </w:r>
      <w:r w:rsidRPr="00546EA9">
        <w:rPr>
          <w:lang w:eastAsia="tr-TR"/>
        </w:rPr>
        <w:t xml:space="preserve">                          Karbonat tuzları</w:t>
      </w:r>
    </w:p>
    <w:p w:rsidR="006E664A" w:rsidRPr="00546EA9" w:rsidRDefault="006E664A" w:rsidP="00546EA9">
      <w:pPr>
        <w:pStyle w:val="NoSpacing"/>
        <w:rPr>
          <w:lang w:eastAsia="tr-TR"/>
        </w:rPr>
      </w:pPr>
      <w:r w:rsidRPr="00546EA9">
        <w:rPr>
          <w:lang w:eastAsia="tr-TR"/>
        </w:rPr>
        <w:t>E)          H</w:t>
      </w:r>
      <w:r w:rsidRPr="00546EA9">
        <w:rPr>
          <w:vertAlign w:val="subscript"/>
          <w:lang w:eastAsia="tr-TR"/>
        </w:rPr>
        <w:t>3</w:t>
      </w:r>
      <w:r w:rsidRPr="00546EA9">
        <w:rPr>
          <w:lang w:eastAsia="tr-TR"/>
        </w:rPr>
        <w:t>PO</w:t>
      </w:r>
      <w:r w:rsidRPr="00546EA9">
        <w:rPr>
          <w:vertAlign w:val="subscript"/>
          <w:lang w:eastAsia="tr-TR"/>
        </w:rPr>
        <w:t xml:space="preserve">4 </w:t>
      </w:r>
      <w:r w:rsidRPr="00546EA9">
        <w:rPr>
          <w:lang w:eastAsia="tr-TR"/>
        </w:rPr>
        <w:t xml:space="preserve">                          Fosfat tuzları</w:t>
      </w:r>
    </w:p>
    <w:p w:rsidR="006E664A" w:rsidRPr="00546EA9" w:rsidRDefault="006E664A" w:rsidP="00546EA9">
      <w:pPr>
        <w:pStyle w:val="NoSpacing"/>
        <w:rPr>
          <w:u w:val="single"/>
          <w:lang w:eastAsia="tr-TR"/>
        </w:rPr>
      </w:pPr>
      <w:r w:rsidRPr="00546EA9">
        <w:rPr>
          <w:u w:val="single"/>
          <w:lang w:eastAsia="tr-TR"/>
        </w:rPr>
        <w:t xml:space="preserve">                           </w:t>
      </w: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7C57F9">
      <w:pPr>
        <w:pStyle w:val="NoSpacing"/>
        <w:rPr>
          <w:noProof/>
          <w:lang w:eastAsia="tr-TR"/>
        </w:rPr>
      </w:pPr>
      <w:r w:rsidRPr="007C57F9">
        <w:rPr>
          <w:b/>
          <w:noProof/>
          <w:lang w:eastAsia="tr-TR"/>
        </w:rPr>
        <w:t>10</w:t>
      </w:r>
      <w:r w:rsidRPr="00546EA9">
        <w:rPr>
          <w:noProof/>
          <w:lang w:eastAsia="tr-TR"/>
        </w:rPr>
        <w:t xml:space="preserve">. Kütlece yüzde derişimi bilinmeyen </w:t>
      </w:r>
      <w:smartTag w:uri="urn:schemas-microsoft-com:office:smarttags" w:element="metricconverter">
        <w:smartTagPr>
          <w:attr w:name="ProductID" w:val="200 gram"/>
        </w:smartTagPr>
        <w:r w:rsidRPr="00546EA9">
          <w:rPr>
            <w:noProof/>
            <w:lang w:eastAsia="tr-TR"/>
          </w:rPr>
          <w:t>200 gram</w:t>
        </w:r>
      </w:smartTag>
      <w:r w:rsidRPr="00546EA9">
        <w:rPr>
          <w:noProof/>
          <w:lang w:eastAsia="tr-TR"/>
        </w:rPr>
        <w:t xml:space="preserve"> şekerli su çözeltisine </w:t>
      </w:r>
      <w:smartTag w:uri="urn:schemas-microsoft-com:office:smarttags" w:element="metricconverter">
        <w:smartTagPr>
          <w:attr w:name="ProductID" w:val="40 gram"/>
        </w:smartTagPr>
        <w:r w:rsidRPr="00546EA9">
          <w:rPr>
            <w:noProof/>
            <w:lang w:eastAsia="tr-TR"/>
          </w:rPr>
          <w:t>40 gram</w:t>
        </w:r>
      </w:smartTag>
      <w:r w:rsidRPr="00546EA9">
        <w:rPr>
          <w:noProof/>
          <w:lang w:eastAsia="tr-TR"/>
        </w:rPr>
        <w:t xml:space="preserve"> şeker eklenip çözüldüğünde kütlece %25’lik çözelti oluşuyor.Başlangıçtaki çözeltinin kütlece yüzde derişimi kaçtır? (10 Puan)</w:t>
      </w: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Default="006E664A" w:rsidP="00546EA9">
      <w:pPr>
        <w:pStyle w:val="NoSpacing"/>
        <w:rPr>
          <w:lang w:eastAsia="tr-TR"/>
        </w:rPr>
      </w:pPr>
      <w:hyperlink r:id="rId4" w:history="1">
        <w:r>
          <w:rPr>
            <w:noProof/>
            <w:lang w:eastAsia="tr-TR"/>
          </w:rPr>
          <w:pict>
            <v:shape id="_x0000_s1027" type="#_x0000_t202" style="position:absolute;margin-left:9.2pt;margin-top:681.3pt;width:127.5pt;height:33.25pt;z-index:251659264;mso-position-horizontal-relative:text;mso-position-vertical-relative:text" strokecolor="#8064a2" strokeweight="1pt">
              <v:stroke dashstyle="dash"/>
              <v:shadow color="#868686"/>
              <v:textbox style="mso-next-textbox:#_x0000_s1027">
                <w:txbxContent>
                  <w:p w:rsidR="006E664A" w:rsidRDefault="006E664A" w:rsidP="00A505D0">
                    <w:pPr>
                      <w:jc w:val="center"/>
                      <w:rPr>
                        <w:rFonts w:ascii="Cambria" w:hAnsi="Cambria"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Mehmet Türk</w:t>
                    </w:r>
                  </w:p>
                  <w:p w:rsidR="006E664A" w:rsidRDefault="006E664A" w:rsidP="00A505D0">
                    <w:pPr>
                      <w:jc w:val="center"/>
                      <w:rPr>
                        <w:rFonts w:ascii="Cambria" w:hAnsi="Cambria"/>
                        <w:iCs/>
                        <w:color w:val="FFFFFF"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Kimya Öğretmeni</w:t>
                    </w:r>
                  </w:p>
                  <w:p w:rsidR="006E664A" w:rsidRDefault="006E664A" w:rsidP="00A505D0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w:r>
        <w:r>
          <w:rPr>
            <w:noProof/>
            <w:lang w:eastAsia="tr-TR"/>
          </w:rPr>
          <w:pict>
            <v:shape id="_x0000_s1028" type="#_x0000_t202" style="position:absolute;margin-left:383.45pt;margin-top:681.3pt;width:127.5pt;height:33.25pt;z-index:251660288;mso-position-horizontal-relative:text;mso-position-vertical-relative:text" strokecolor="#8064a2" strokeweight="1pt">
              <v:stroke dashstyle="dash"/>
              <v:shadow color="#868686"/>
              <v:textbox style="mso-next-textbox:#_x0000_s1028">
                <w:txbxContent>
                  <w:p w:rsidR="006E664A" w:rsidRDefault="006E664A" w:rsidP="00A505D0">
                    <w:pPr>
                      <w:jc w:val="center"/>
                      <w:rPr>
                        <w:rFonts w:ascii="Cambria" w:hAnsi="Cambria"/>
                        <w:iCs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Ali KÖKSAL</w:t>
                    </w:r>
                  </w:p>
                  <w:p w:rsidR="006E664A" w:rsidRDefault="006E664A" w:rsidP="00A505D0">
                    <w:pPr>
                      <w:jc w:val="center"/>
                      <w:rPr>
                        <w:rFonts w:ascii="Cambria" w:hAnsi="Cambria"/>
                        <w:iCs/>
                        <w:color w:val="FFFFFF"/>
                        <w:sz w:val="24"/>
                        <w:szCs w:val="24"/>
                      </w:rPr>
                    </w:pPr>
                    <w:r>
                      <w:rPr>
                        <w:rFonts w:ascii="Cambria" w:hAnsi="Cambria"/>
                        <w:iCs/>
                        <w:sz w:val="24"/>
                        <w:szCs w:val="24"/>
                      </w:rPr>
                      <w:t>Okul Müdürü</w:t>
                    </w:r>
                  </w:p>
                  <w:p w:rsidR="006E664A" w:rsidRDefault="006E664A" w:rsidP="00A505D0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w:r>
        <w:r>
          <w:rPr>
            <w:rStyle w:val="Hyperlink"/>
            <w:b/>
          </w:rPr>
          <w:t>www.sorubak.com</w:t>
        </w:r>
      </w:hyperlink>
    </w:p>
    <w:p w:rsidR="006E664A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lang w:eastAsia="tr-TR"/>
        </w:rPr>
      </w:pPr>
    </w:p>
    <w:p w:rsidR="006E664A" w:rsidRPr="00546EA9" w:rsidRDefault="006E664A" w:rsidP="00546EA9">
      <w:pPr>
        <w:pStyle w:val="NoSpacing"/>
        <w:rPr>
          <w:sz w:val="24"/>
          <w:szCs w:val="24"/>
          <w:lang w:eastAsia="tr-TR"/>
        </w:rPr>
      </w:pPr>
    </w:p>
    <w:p w:rsidR="006E664A" w:rsidRDefault="006E664A" w:rsidP="00546EA9">
      <w:pPr>
        <w:pStyle w:val="NoSpacing"/>
        <w:rPr>
          <w:lang w:eastAsia="tr-TR"/>
        </w:rPr>
      </w:pPr>
    </w:p>
    <w:p w:rsidR="006E664A" w:rsidRDefault="006E664A" w:rsidP="00546EA9">
      <w:pPr>
        <w:pStyle w:val="NoSpacing"/>
        <w:rPr>
          <w:lang w:eastAsia="tr-TR"/>
        </w:rPr>
      </w:pPr>
    </w:p>
    <w:p w:rsidR="006E664A" w:rsidRDefault="006E664A" w:rsidP="00546EA9">
      <w:pPr>
        <w:pStyle w:val="NoSpacing"/>
        <w:rPr>
          <w:sz w:val="18"/>
          <w:szCs w:val="18"/>
          <w:lang w:eastAsia="tr-TR"/>
        </w:rPr>
      </w:pPr>
      <w:r>
        <w:rPr>
          <w:lang w:eastAsia="tr-TR"/>
        </w:rPr>
        <w:t xml:space="preserve">                                                                                                                                          </w:t>
      </w:r>
      <w:r>
        <w:rPr>
          <w:sz w:val="18"/>
          <w:szCs w:val="18"/>
          <w:lang w:eastAsia="tr-TR"/>
        </w:rPr>
        <w:t xml:space="preserve">Aygül ŞENOL                                                                   </w:t>
      </w:r>
    </w:p>
    <w:p w:rsidR="006E664A" w:rsidRDefault="006E664A" w:rsidP="00546EA9">
      <w:pPr>
        <w:pStyle w:val="NoSpacing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Kimya Öğretmeni    </w:t>
      </w:r>
    </w:p>
    <w:p w:rsidR="006E664A" w:rsidRDefault="006E664A" w:rsidP="00546EA9">
      <w:pPr>
        <w:pStyle w:val="NoSpacing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>……………Başarılar…………</w:t>
      </w:r>
    </w:p>
    <w:p w:rsidR="006E664A" w:rsidRPr="00A728D6" w:rsidRDefault="006E664A" w:rsidP="00546EA9">
      <w:pPr>
        <w:pStyle w:val="NoSpacing"/>
        <w:rPr>
          <w:sz w:val="18"/>
          <w:szCs w:val="18"/>
          <w:lang w:eastAsia="tr-TR"/>
        </w:rPr>
      </w:pPr>
      <w:r>
        <w:rPr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sz w:val="18"/>
          <w:szCs w:val="18"/>
          <w:u w:val="double"/>
          <w:lang w:eastAsia="tr-TR"/>
        </w:rPr>
        <w:t xml:space="preserve">Sınav süresi bir ders saatidir.  </w:t>
      </w:r>
    </w:p>
    <w:sectPr w:rsidR="006E664A" w:rsidRPr="00A728D6" w:rsidSect="00546EA9">
      <w:pgSz w:w="11906" w:h="16838"/>
      <w:pgMar w:top="851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A50"/>
    <w:rsid w:val="00000DC1"/>
    <w:rsid w:val="00140831"/>
    <w:rsid w:val="001F22B3"/>
    <w:rsid w:val="00232FE1"/>
    <w:rsid w:val="002A0E88"/>
    <w:rsid w:val="002E669C"/>
    <w:rsid w:val="00344263"/>
    <w:rsid w:val="003A1C62"/>
    <w:rsid w:val="003F27CA"/>
    <w:rsid w:val="004440C9"/>
    <w:rsid w:val="00512852"/>
    <w:rsid w:val="00546EA9"/>
    <w:rsid w:val="005E6AD3"/>
    <w:rsid w:val="00652807"/>
    <w:rsid w:val="006712D0"/>
    <w:rsid w:val="006762C5"/>
    <w:rsid w:val="006773CC"/>
    <w:rsid w:val="006A51BB"/>
    <w:rsid w:val="006E664A"/>
    <w:rsid w:val="007A6BAA"/>
    <w:rsid w:val="007C57F9"/>
    <w:rsid w:val="007F31A7"/>
    <w:rsid w:val="00905986"/>
    <w:rsid w:val="009A41C9"/>
    <w:rsid w:val="009C1C06"/>
    <w:rsid w:val="00A32890"/>
    <w:rsid w:val="00A505D0"/>
    <w:rsid w:val="00A728D6"/>
    <w:rsid w:val="00A753EB"/>
    <w:rsid w:val="00AD003F"/>
    <w:rsid w:val="00B43859"/>
    <w:rsid w:val="00BE4693"/>
    <w:rsid w:val="00C40430"/>
    <w:rsid w:val="00C51A50"/>
    <w:rsid w:val="00C7071C"/>
    <w:rsid w:val="00DD6FC4"/>
    <w:rsid w:val="00DE4709"/>
    <w:rsid w:val="00E35399"/>
    <w:rsid w:val="00E827A9"/>
    <w:rsid w:val="00E870EC"/>
    <w:rsid w:val="00E94694"/>
    <w:rsid w:val="00ED0AFC"/>
    <w:rsid w:val="00ED7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07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E4709"/>
    <w:rPr>
      <w:lang w:eastAsia="en-US"/>
    </w:rPr>
  </w:style>
  <w:style w:type="character" w:styleId="Hyperlink">
    <w:name w:val="Hyperlink"/>
    <w:basedOn w:val="DefaultParagraphFont"/>
    <w:uiPriority w:val="99"/>
    <w:rsid w:val="00A505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9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181</TotalTime>
  <Pages>2</Pages>
  <Words>662</Words>
  <Characters>3775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17</cp:revision>
  <cp:lastPrinted>2014-11-15T16:03:00Z</cp:lastPrinted>
  <dcterms:created xsi:type="dcterms:W3CDTF">2014-11-09T19:22:00Z</dcterms:created>
  <dcterms:modified xsi:type="dcterms:W3CDTF">2015-10-19T14:50:00Z</dcterms:modified>
</cp:coreProperties>
</file>