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16C" w:rsidRPr="00D44D47" w:rsidRDefault="0034716C" w:rsidP="00D44D47">
      <w:pPr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6" type="#_x0000_t75" style="position:absolute;left:0;text-align:left;margin-left:0;margin-top:.55pt;width:50.7pt;height:53.75pt;z-index:251654656;visibility:visible;mso-position-horizontal:left;mso-position-horizontal-relative:margin">
            <v:imagedata r:id="rId5" o:title=""/>
            <w10:wrap anchorx="margin"/>
          </v:shape>
        </w:pict>
      </w:r>
      <w:r w:rsidRPr="00D44D47">
        <w:rPr>
          <w:rFonts w:ascii="Arial" w:hAnsi="Arial" w:cs="Arial"/>
          <w:b/>
          <w:bCs/>
          <w:sz w:val="20"/>
          <w:szCs w:val="20"/>
          <w:lang w:eastAsia="tr-TR"/>
        </w:rPr>
        <w:t>10-</w:t>
      </w: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30.10.2015</w:t>
      </w:r>
    </w:p>
    <w:p w:rsidR="0034716C" w:rsidRPr="00D44D47" w:rsidRDefault="0034716C" w:rsidP="00D44D47">
      <w:pPr>
        <w:spacing w:after="0" w:line="240" w:lineRule="auto"/>
        <w:ind w:left="360"/>
        <w:jc w:val="center"/>
        <w:rPr>
          <w:rFonts w:ascii="Arial" w:hAnsi="Arial" w:cs="Arial"/>
          <w:b/>
          <w:bCs/>
          <w:lang w:eastAsia="tr-TR"/>
        </w:rPr>
      </w:pPr>
      <w:r>
        <w:rPr>
          <w:rFonts w:ascii="Arial" w:hAnsi="Arial" w:cs="Arial"/>
          <w:b/>
          <w:bCs/>
          <w:lang w:eastAsia="tr-TR"/>
        </w:rPr>
        <w:t>2015-2016</w:t>
      </w:r>
      <w:r w:rsidRPr="00D44D47">
        <w:rPr>
          <w:rFonts w:ascii="Arial" w:hAnsi="Arial" w:cs="Arial"/>
          <w:b/>
          <w:bCs/>
          <w:lang w:eastAsia="tr-TR"/>
        </w:rPr>
        <w:t xml:space="preserve"> EĞİTİM-ÖĞRETİM YILI SKAL</w:t>
      </w:r>
    </w:p>
    <w:p w:rsidR="0034716C" w:rsidRPr="00D44D47" w:rsidRDefault="0034716C" w:rsidP="00D44D47">
      <w:pPr>
        <w:spacing w:after="0" w:line="240" w:lineRule="auto"/>
        <w:ind w:left="360"/>
        <w:jc w:val="center"/>
        <w:rPr>
          <w:rFonts w:ascii="Arial" w:hAnsi="Arial" w:cs="Arial"/>
          <w:lang w:eastAsia="tr-TR"/>
        </w:rPr>
      </w:pPr>
      <w:r w:rsidRPr="00D44D47">
        <w:rPr>
          <w:rFonts w:ascii="Arial Black" w:hAnsi="Arial Black" w:cs="Arial Black"/>
          <w:b/>
          <w:bCs/>
          <w:sz w:val="32"/>
          <w:szCs w:val="32"/>
          <w:lang w:eastAsia="tr-TR"/>
        </w:rPr>
        <w:t>10 KİMYA</w:t>
      </w:r>
      <w:r>
        <w:rPr>
          <w:rFonts w:ascii="Arial" w:hAnsi="Arial" w:cs="Arial"/>
          <w:b/>
          <w:bCs/>
          <w:lang w:eastAsia="tr-TR"/>
        </w:rPr>
        <w:t>I. DÖNEM 1</w:t>
      </w:r>
      <w:r w:rsidRPr="00D44D47">
        <w:rPr>
          <w:rFonts w:ascii="Arial" w:hAnsi="Arial" w:cs="Arial"/>
          <w:b/>
          <w:bCs/>
          <w:lang w:eastAsia="tr-TR"/>
        </w:rPr>
        <w:t>. YAZILI SORULARI</w:t>
      </w:r>
    </w:p>
    <w:p w:rsidR="0034716C" w:rsidRDefault="003471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1580"/>
      </w:tblGrid>
      <w:tr w:rsidR="0034716C" w:rsidRPr="00EE65C0">
        <w:trPr>
          <w:trHeight w:val="250"/>
          <w:jc w:val="center"/>
        </w:trPr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  <w:jc w:val="center"/>
            </w:pPr>
            <w:r w:rsidRPr="00EE65C0">
              <w:t>A</w:t>
            </w:r>
          </w:p>
        </w:tc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  <w:jc w:val="center"/>
            </w:pPr>
            <w:r w:rsidRPr="00EE65C0">
              <w:t>B</w:t>
            </w:r>
          </w:p>
        </w:tc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  <w:jc w:val="center"/>
            </w:pPr>
            <w:r w:rsidRPr="00EE65C0">
              <w:t>C - 1</w:t>
            </w:r>
          </w:p>
        </w:tc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- 2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- 3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- 4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- 5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- 6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- 7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- 8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- 9</w:t>
            </w: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  <w:r w:rsidRPr="00EE65C0">
              <w:t>C -10</w:t>
            </w:r>
          </w:p>
        </w:tc>
        <w:tc>
          <w:tcPr>
            <w:tcW w:w="1580" w:type="dxa"/>
          </w:tcPr>
          <w:p w:rsidR="0034716C" w:rsidRPr="00EE65C0" w:rsidRDefault="0034716C" w:rsidP="00EE65C0">
            <w:pPr>
              <w:spacing w:after="0" w:line="240" w:lineRule="auto"/>
              <w:jc w:val="center"/>
            </w:pPr>
            <w:r w:rsidRPr="00EE65C0">
              <w:t>TOPLAM</w:t>
            </w:r>
          </w:p>
        </w:tc>
      </w:tr>
      <w:tr w:rsidR="0034716C" w:rsidRPr="00EE65C0">
        <w:trPr>
          <w:trHeight w:val="250"/>
          <w:jc w:val="center"/>
        </w:trPr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6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707" w:type="dxa"/>
          </w:tcPr>
          <w:p w:rsidR="0034716C" w:rsidRPr="00EE65C0" w:rsidRDefault="0034716C" w:rsidP="00EE65C0">
            <w:pPr>
              <w:spacing w:after="0" w:line="240" w:lineRule="auto"/>
            </w:pPr>
          </w:p>
        </w:tc>
        <w:tc>
          <w:tcPr>
            <w:tcW w:w="1580" w:type="dxa"/>
          </w:tcPr>
          <w:p w:rsidR="0034716C" w:rsidRPr="00EE65C0" w:rsidRDefault="0034716C" w:rsidP="00EE65C0">
            <w:pPr>
              <w:spacing w:after="0" w:line="240" w:lineRule="auto"/>
            </w:pPr>
          </w:p>
          <w:p w:rsidR="0034716C" w:rsidRPr="00EE65C0" w:rsidRDefault="0034716C" w:rsidP="00EE65C0">
            <w:pPr>
              <w:spacing w:after="0" w:line="240" w:lineRule="auto"/>
            </w:pPr>
          </w:p>
        </w:tc>
      </w:tr>
    </w:tbl>
    <w:p w:rsidR="0034716C" w:rsidRDefault="0034716C"/>
    <w:p w:rsidR="0034716C" w:rsidRPr="00682E26" w:rsidRDefault="0034716C" w:rsidP="009967AB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bCs/>
          <w:lang w:eastAsia="tr-TR"/>
        </w:rPr>
      </w:pPr>
      <w:r w:rsidRPr="00682E26">
        <w:rPr>
          <w:rFonts w:ascii="Times New Roman" w:hAnsi="Times New Roman" w:cs="Times New Roman"/>
          <w:b/>
          <w:bCs/>
          <w:lang w:eastAsia="tr-TR"/>
        </w:rPr>
        <w:t>Aşağıdaki doğru ifadelere “D”, yanlış ifadelere “Y” harflerini yerleştiriniz. ( 1’er Puan)</w:t>
      </w:r>
    </w:p>
    <w:p w:rsidR="0034716C" w:rsidRPr="00D44D47" w:rsidRDefault="0034716C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1- </w:t>
      </w:r>
      <w:r>
        <w:rPr>
          <w:rFonts w:ascii="Arial" w:hAnsi="Arial" w:cs="Arial"/>
          <w:sz w:val="20"/>
          <w:szCs w:val="20"/>
          <w:lang w:eastAsia="tr-TR"/>
        </w:rPr>
        <w:t>Bazı besinlerin tatlarının acı olmasının nedeni, bünyelerinde barındırdıkları bazdandır.</w:t>
      </w:r>
    </w:p>
    <w:p w:rsidR="0034716C" w:rsidRPr="00D44D47" w:rsidRDefault="0034716C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>(.......) 2-</w:t>
      </w:r>
      <w:r>
        <w:rPr>
          <w:rFonts w:ascii="Arial" w:hAnsi="Arial" w:cs="Arial"/>
          <w:sz w:val="20"/>
          <w:szCs w:val="20"/>
          <w:lang w:eastAsia="tr-TR"/>
        </w:rPr>
        <w:t xml:space="preserve"> NO</w:t>
      </w:r>
      <w:r>
        <w:rPr>
          <w:rFonts w:ascii="Arial" w:hAnsi="Arial" w:cs="Arial"/>
          <w:sz w:val="20"/>
          <w:szCs w:val="20"/>
          <w:vertAlign w:val="subscript"/>
          <w:lang w:eastAsia="tr-TR"/>
        </w:rPr>
        <w:t xml:space="preserve">2 </w:t>
      </w:r>
      <w:r>
        <w:rPr>
          <w:rFonts w:ascii="Arial" w:hAnsi="Arial" w:cs="Arial"/>
          <w:sz w:val="20"/>
          <w:szCs w:val="20"/>
          <w:lang w:eastAsia="tr-TR"/>
        </w:rPr>
        <w:t xml:space="preserve">gazının sulu çözeltisi mavi turnusol kâğıdını kırmızıya boyar </w:t>
      </w:r>
    </w:p>
    <w:p w:rsidR="0034716C" w:rsidRPr="00D44D47" w:rsidRDefault="0034716C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3- </w:t>
      </w:r>
      <w:r>
        <w:rPr>
          <w:rFonts w:ascii="Arial" w:hAnsi="Arial" w:cs="Arial"/>
          <w:sz w:val="20"/>
          <w:szCs w:val="20"/>
          <w:lang w:eastAsia="tr-TR"/>
        </w:rPr>
        <w:t>İnsan kanının sulu çözeltisi H</w:t>
      </w:r>
      <w:r>
        <w:rPr>
          <w:rFonts w:ascii="Arial" w:hAnsi="Arial" w:cs="Arial"/>
          <w:sz w:val="20"/>
          <w:szCs w:val="20"/>
          <w:vertAlign w:val="superscript"/>
          <w:lang w:eastAsia="tr-TR"/>
        </w:rPr>
        <w:t>+</w:t>
      </w:r>
      <w:r>
        <w:rPr>
          <w:rFonts w:ascii="Arial" w:hAnsi="Arial" w:cs="Arial"/>
          <w:sz w:val="20"/>
          <w:szCs w:val="20"/>
          <w:lang w:eastAsia="tr-TR"/>
        </w:rPr>
        <w:t xml:space="preserve"> iyonu miktarını artırır.</w:t>
      </w:r>
    </w:p>
    <w:p w:rsidR="0034716C" w:rsidRPr="00D44D47" w:rsidRDefault="0034716C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4- </w:t>
      </w:r>
      <w:r>
        <w:rPr>
          <w:rFonts w:ascii="Arial" w:hAnsi="Arial" w:cs="Arial"/>
          <w:sz w:val="20"/>
          <w:szCs w:val="20"/>
          <w:lang w:eastAsia="tr-TR"/>
        </w:rPr>
        <w:t>1 mol NH</w:t>
      </w:r>
      <w:r>
        <w:rPr>
          <w:rFonts w:ascii="Arial" w:hAnsi="Arial" w:cs="Arial"/>
          <w:sz w:val="20"/>
          <w:szCs w:val="20"/>
          <w:vertAlign w:val="subscript"/>
          <w:lang w:eastAsia="tr-TR"/>
        </w:rPr>
        <w:t>3</w:t>
      </w:r>
      <w:r>
        <w:rPr>
          <w:rFonts w:ascii="Arial" w:hAnsi="Arial" w:cs="Arial"/>
          <w:sz w:val="20"/>
          <w:szCs w:val="20"/>
          <w:lang w:eastAsia="tr-TR"/>
        </w:rPr>
        <w:t xml:space="preserve"> suda çözününce 3 mol H</w:t>
      </w:r>
      <w:r>
        <w:rPr>
          <w:rFonts w:ascii="Arial" w:hAnsi="Arial" w:cs="Arial"/>
          <w:sz w:val="20"/>
          <w:szCs w:val="20"/>
          <w:vertAlign w:val="superscript"/>
          <w:lang w:eastAsia="tr-TR"/>
        </w:rPr>
        <w:t>+</w:t>
      </w:r>
      <w:r>
        <w:rPr>
          <w:rFonts w:ascii="Arial" w:hAnsi="Arial" w:cs="Arial"/>
          <w:sz w:val="20"/>
          <w:szCs w:val="20"/>
          <w:lang w:eastAsia="tr-TR"/>
        </w:rPr>
        <w:t xml:space="preserve"> iyonu oluşturur.</w:t>
      </w:r>
    </w:p>
    <w:p w:rsidR="0034716C" w:rsidRDefault="0034716C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5- </w:t>
      </w:r>
      <w:r>
        <w:rPr>
          <w:rFonts w:ascii="Arial" w:hAnsi="Arial" w:cs="Arial"/>
          <w:sz w:val="20"/>
          <w:szCs w:val="20"/>
          <w:lang w:eastAsia="tr-TR"/>
        </w:rPr>
        <w:t>Bütün asit baz tepkimelerine aynı zamanda nötrleşme tepkimesi de denir.</w:t>
      </w:r>
    </w:p>
    <w:p w:rsidR="0034716C" w:rsidRPr="00D44D47" w:rsidRDefault="0034716C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</w:p>
    <w:p w:rsidR="0034716C" w:rsidRPr="00682E26" w:rsidRDefault="0034716C" w:rsidP="009967AB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bCs/>
          <w:lang w:eastAsia="tr-TR"/>
        </w:rPr>
      </w:pPr>
      <w:r w:rsidRPr="00682E26">
        <w:rPr>
          <w:rFonts w:ascii="Times New Roman" w:hAnsi="Times New Roman" w:cs="Times New Roman"/>
          <w:b/>
          <w:bCs/>
          <w:lang w:eastAsia="tr-TR"/>
        </w:rPr>
        <w:t>Aşağıdaki boşluklara u</w:t>
      </w:r>
      <w:r>
        <w:rPr>
          <w:rFonts w:ascii="Times New Roman" w:hAnsi="Times New Roman" w:cs="Times New Roman"/>
          <w:b/>
          <w:bCs/>
          <w:lang w:eastAsia="tr-TR"/>
        </w:rPr>
        <w:t>ygun terimler yerleştiriniz  ( 1</w:t>
      </w:r>
      <w:r w:rsidRPr="00682E26">
        <w:rPr>
          <w:rFonts w:ascii="Times New Roman" w:hAnsi="Times New Roman" w:cs="Times New Roman"/>
          <w:b/>
          <w:bCs/>
          <w:lang w:eastAsia="tr-TR"/>
        </w:rPr>
        <w:t>’şer Puan)</w:t>
      </w:r>
    </w:p>
    <w:p w:rsidR="0034716C" w:rsidRPr="009967AB" w:rsidRDefault="0034716C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Asitle yada suyla etkileşerek H</w:t>
      </w:r>
      <w:r w:rsidRPr="009967AB">
        <w:rPr>
          <w:rFonts w:ascii="Arial" w:hAnsi="Arial" w:cs="Arial"/>
          <w:sz w:val="20"/>
          <w:szCs w:val="20"/>
          <w:vertAlign w:val="subscript"/>
        </w:rPr>
        <w:t>2</w:t>
      </w:r>
      <w:r w:rsidRPr="009967AB">
        <w:rPr>
          <w:rFonts w:ascii="Arial" w:hAnsi="Arial" w:cs="Arial"/>
          <w:sz w:val="20"/>
          <w:szCs w:val="20"/>
        </w:rPr>
        <w:t xml:space="preserve"> gazı açığa çıkaran metallere ……………………….. metal denir.</w:t>
      </w:r>
    </w:p>
    <w:p w:rsidR="0034716C" w:rsidRPr="009967AB" w:rsidRDefault="0034716C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Hem asitlerle hem de bazlarla etkileşen metallere ……………………………… metal denir.</w:t>
      </w:r>
    </w:p>
    <w:p w:rsidR="0034716C" w:rsidRPr="009967AB" w:rsidRDefault="0034716C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pH&lt;7 olan maddelere genel olarak ………………………….. denir.</w:t>
      </w:r>
    </w:p>
    <w:p w:rsidR="0034716C" w:rsidRPr="009967AB" w:rsidRDefault="0034716C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Cu metali HCl ile tepkime ………………………….. .(verir – vermez)</w:t>
      </w:r>
    </w:p>
    <w:p w:rsidR="0034716C" w:rsidRDefault="0034716C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 xml:space="preserve">Fosforik asidin formülü ………………………………….. . </w:t>
      </w:r>
    </w:p>
    <w:p w:rsidR="0034716C" w:rsidRDefault="0034716C" w:rsidP="009967AB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34716C" w:rsidRPr="00AB3CE5" w:rsidRDefault="0034716C" w:rsidP="009967AB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B3CE5">
        <w:rPr>
          <w:rFonts w:ascii="Times New Roman" w:hAnsi="Times New Roman" w:cs="Times New Roman"/>
          <w:b/>
          <w:bCs/>
          <w:sz w:val="20"/>
          <w:szCs w:val="20"/>
        </w:rPr>
        <w:t>Aşağıdaki soruları cevaplandırınız.</w:t>
      </w:r>
    </w:p>
    <w:tbl>
      <w:tblPr>
        <w:tblW w:w="10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34716C" w:rsidRPr="00EE65C0">
        <w:tc>
          <w:tcPr>
            <w:tcW w:w="5303" w:type="dxa"/>
          </w:tcPr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Aşağıdaki maddelerden hangileri mermeri aşındırır hangileri aşındırmaz?  ( </w:t>
            </w:r>
            <w:r w:rsidRPr="00EE65C0">
              <w:rPr>
                <w:i/>
                <w:iCs/>
                <w:sz w:val="20"/>
                <w:szCs w:val="20"/>
              </w:rPr>
              <w:t>10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34716C" w:rsidRPr="00EE65C0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Aşındırır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Aşındırmaz</w:t>
                  </w:r>
                </w:p>
              </w:tc>
            </w:tr>
            <w:tr w:rsidR="0034716C" w:rsidRPr="00EE65C0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Aşağıda verilen özelliklerin aside ve baza olduğunu belirleyin? ( </w:t>
            </w:r>
            <w:r w:rsidRPr="00EE65C0">
              <w:rPr>
                <w:i/>
                <w:iCs/>
                <w:sz w:val="20"/>
                <w:szCs w:val="20"/>
              </w:rPr>
              <w:t>10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9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34716C" w:rsidRPr="00EE65C0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Baz</w:t>
                  </w:r>
                </w:p>
              </w:tc>
            </w:tr>
            <w:tr w:rsidR="0034716C" w:rsidRPr="00EE65C0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pH’ı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Çözündüğünde ortamın OH</w:t>
                  </w:r>
                  <w:r w:rsidRPr="00EE65C0">
                    <w:rPr>
                      <w:sz w:val="20"/>
                      <w:szCs w:val="20"/>
                      <w:vertAlign w:val="superscript"/>
                    </w:rPr>
                    <w:t>-</w:t>
                  </w:r>
                  <w:r w:rsidRPr="00EE65C0">
                    <w:rPr>
                      <w:sz w:val="20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HCl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03" w:type="dxa"/>
            <w:gridSpan w:val="3"/>
          </w:tcPr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margin-left:102.05pt;margin-top:55.75pt;width:23.15pt;height:0;z-index:251644416;visibility:visible;mso-position-horizontal-relative:text;mso-position-vertical-relative:text">
                  <v:stroke endarrow="block"/>
                </v:shape>
              </w:pic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Aşağıdaki asit ve bazların suda iyonlaşma tepkimelerini yazınız. ( </w:t>
            </w:r>
            <w:r w:rsidRPr="00EE65C0">
              <w:rPr>
                <w:i/>
                <w:iCs/>
                <w:sz w:val="20"/>
                <w:szCs w:val="20"/>
              </w:rPr>
              <w:t>10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HCl</w:t>
            </w:r>
            <w:r w:rsidRPr="00EE65C0">
              <w:rPr>
                <w:sz w:val="20"/>
                <w:szCs w:val="20"/>
                <w:vertAlign w:val="subscript"/>
              </w:rPr>
              <w:t>(g)</w:t>
            </w:r>
            <w:r w:rsidRPr="00EE65C0">
              <w:rPr>
                <w:sz w:val="20"/>
                <w:szCs w:val="20"/>
              </w:rPr>
              <w:t>+  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O</w:t>
            </w:r>
            <w:r w:rsidRPr="00EE65C0">
              <w:rPr>
                <w:sz w:val="20"/>
                <w:szCs w:val="20"/>
                <w:vertAlign w:val="subscript"/>
              </w:rPr>
              <w:t>(s)</w:t>
            </w:r>
            <w:r w:rsidRPr="00EE65C0">
              <w:rPr>
                <w:sz w:val="20"/>
                <w:szCs w:val="20"/>
              </w:rPr>
              <w:t xml:space="preserve">   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3" o:spid="_x0000_s1028" type="#_x0000_t32" style="position:absolute;left:0;text-align:left;margin-left:102.05pt;margin-top:6.7pt;width:23.15pt;height:0;z-index:251645440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SO</w:t>
            </w:r>
            <w:r w:rsidRPr="00EE65C0">
              <w:rPr>
                <w:sz w:val="20"/>
                <w:szCs w:val="20"/>
                <w:vertAlign w:val="subscript"/>
              </w:rPr>
              <w:t>4(g)</w:t>
            </w:r>
            <w:r w:rsidRPr="00EE65C0">
              <w:rPr>
                <w:sz w:val="20"/>
                <w:szCs w:val="20"/>
              </w:rPr>
              <w:t>+ 2H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O</w:t>
            </w:r>
            <w:r w:rsidRPr="00EE65C0">
              <w:rPr>
                <w:sz w:val="20"/>
                <w:szCs w:val="20"/>
                <w:vertAlign w:val="subscript"/>
              </w:rPr>
              <w:t>(s)</w:t>
            </w:r>
            <w:r w:rsidRPr="00EE65C0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4" o:spid="_x0000_s1029" type="#_x0000_t32" style="position:absolute;left:0;text-align:left;margin-left:102.05pt;margin-top:6.3pt;width:23.15pt;height:0;z-index:251646464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NaOH</w:t>
            </w:r>
            <w:r w:rsidRPr="00EE65C0">
              <w:rPr>
                <w:sz w:val="20"/>
                <w:szCs w:val="20"/>
                <w:vertAlign w:val="subscript"/>
              </w:rPr>
              <w:t>(k)</w:t>
            </w:r>
            <w:r w:rsidRPr="00EE65C0">
              <w:rPr>
                <w:sz w:val="20"/>
                <w:szCs w:val="20"/>
              </w:rPr>
              <w:t>+H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O</w:t>
            </w:r>
            <w:r w:rsidRPr="00EE65C0">
              <w:rPr>
                <w:sz w:val="20"/>
                <w:szCs w:val="20"/>
                <w:vertAlign w:val="subscript"/>
              </w:rPr>
              <w:t>(s)</w:t>
            </w:r>
            <w:r w:rsidRPr="00EE65C0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5" o:spid="_x0000_s1030" type="#_x0000_t32" style="position:absolute;left:0;text-align:left;margin-left:102.05pt;margin-top:5.35pt;width:23.15pt;height:0;z-index:251647488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Ca(OH)</w:t>
            </w:r>
            <w:r w:rsidRPr="00EE65C0">
              <w:rPr>
                <w:sz w:val="20"/>
                <w:szCs w:val="20"/>
                <w:vertAlign w:val="subscript"/>
              </w:rPr>
              <w:t>2(k)</w:t>
            </w:r>
            <w:r w:rsidRPr="00EE65C0">
              <w:rPr>
                <w:sz w:val="20"/>
                <w:szCs w:val="20"/>
              </w:rPr>
              <w:t xml:space="preserve">  +  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O</w:t>
            </w:r>
            <w:r w:rsidRPr="00EE65C0">
              <w:rPr>
                <w:sz w:val="20"/>
                <w:szCs w:val="20"/>
                <w:vertAlign w:val="subscript"/>
              </w:rPr>
              <w:t>(s)</w:t>
            </w:r>
            <w:r w:rsidRPr="00EE65C0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6" o:spid="_x0000_s1031" type="#_x0000_t32" style="position:absolute;left:0;text-align:left;margin-left:102.05pt;margin-top:4.45pt;width:23.15pt;height:0;z-index:251648512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NH</w:t>
            </w:r>
            <w:r w:rsidRPr="00EE65C0">
              <w:rPr>
                <w:sz w:val="20"/>
                <w:szCs w:val="20"/>
                <w:vertAlign w:val="subscript"/>
              </w:rPr>
              <w:t>3(g)</w:t>
            </w:r>
            <w:r w:rsidRPr="00EE65C0">
              <w:rPr>
                <w:sz w:val="20"/>
                <w:szCs w:val="20"/>
              </w:rPr>
              <w:t>+  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O</w:t>
            </w:r>
            <w:r w:rsidRPr="00EE65C0">
              <w:rPr>
                <w:sz w:val="20"/>
                <w:szCs w:val="20"/>
                <w:vertAlign w:val="subscript"/>
              </w:rPr>
              <w:t>(s)</w:t>
            </w:r>
            <w:r w:rsidRPr="00EE65C0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 Aşağıdaki asit baz tepkimelerinde boş olan yerleri tamamlayınız? ( </w:t>
            </w:r>
            <w:r w:rsidRPr="00EE65C0">
              <w:rPr>
                <w:i/>
                <w:iCs/>
                <w:sz w:val="20"/>
                <w:szCs w:val="20"/>
              </w:rPr>
              <w:t>10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7" o:spid="_x0000_s1032" type="#_x0000_t32" style="position:absolute;left:0;text-align:left;margin-left:113.45pt;margin-top:8.6pt;width:23.15pt;height:0;z-index:251653632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HCl</w:t>
            </w:r>
            <w:r w:rsidRPr="00EE65C0">
              <w:rPr>
                <w:sz w:val="20"/>
                <w:szCs w:val="20"/>
                <w:vertAlign w:val="subscript"/>
              </w:rPr>
              <w:t>(aq)</w:t>
            </w:r>
            <w:r w:rsidRPr="00EE65C0">
              <w:rPr>
                <w:sz w:val="20"/>
                <w:szCs w:val="20"/>
              </w:rPr>
              <w:t xml:space="preserve"> +   NaOH</w:t>
            </w:r>
            <w:r w:rsidRPr="00EE65C0">
              <w:rPr>
                <w:sz w:val="20"/>
                <w:szCs w:val="20"/>
                <w:vertAlign w:val="subscript"/>
              </w:rPr>
              <w:t>(aq)</w:t>
            </w:r>
            <w:r w:rsidRPr="00EE65C0">
              <w:rPr>
                <w:sz w:val="20"/>
                <w:szCs w:val="20"/>
              </w:rPr>
              <w:t xml:space="preserve">  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3" o:spid="_x0000_s1033" type="#_x0000_t32" style="position:absolute;left:0;text-align:left;margin-left:113.15pt;margin-top:7.85pt;width:23.15pt;height:0;z-index:251649536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SO</w:t>
            </w:r>
            <w:r w:rsidRPr="00EE65C0">
              <w:rPr>
                <w:sz w:val="20"/>
                <w:szCs w:val="20"/>
                <w:vertAlign w:val="subscript"/>
              </w:rPr>
              <w:t>4(aq)</w:t>
            </w:r>
            <w:r w:rsidRPr="00EE65C0">
              <w:rPr>
                <w:sz w:val="20"/>
                <w:szCs w:val="20"/>
              </w:rPr>
              <w:t>+ Ca(OH)</w:t>
            </w:r>
            <w:r w:rsidRPr="00EE65C0">
              <w:rPr>
                <w:sz w:val="20"/>
                <w:szCs w:val="20"/>
                <w:vertAlign w:val="subscript"/>
              </w:rPr>
              <w:t>2(aq)</w:t>
            </w:r>
            <w:r w:rsidRPr="00EE65C0">
              <w:rPr>
                <w:sz w:val="20"/>
                <w:szCs w:val="20"/>
              </w:rPr>
              <w:t xml:space="preserve">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4" o:spid="_x0000_s1034" type="#_x0000_t32" style="position:absolute;left:0;text-align:left;margin-left:112.75pt;margin-top:6.65pt;width:23.15pt;height:0;z-index:251650560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HNO</w:t>
            </w:r>
            <w:r w:rsidRPr="00EE65C0">
              <w:rPr>
                <w:sz w:val="20"/>
                <w:szCs w:val="20"/>
                <w:vertAlign w:val="subscript"/>
              </w:rPr>
              <w:t>3(aq)</w:t>
            </w:r>
            <w:r w:rsidRPr="00EE65C0">
              <w:rPr>
                <w:sz w:val="20"/>
                <w:szCs w:val="20"/>
              </w:rPr>
              <w:t xml:space="preserve">   +  KOH</w:t>
            </w:r>
            <w:r w:rsidRPr="00EE65C0">
              <w:rPr>
                <w:sz w:val="20"/>
                <w:szCs w:val="20"/>
                <w:vertAlign w:val="subscript"/>
              </w:rPr>
              <w:t>(aq)</w:t>
            </w:r>
            <w:r w:rsidRPr="00EE65C0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5" o:spid="_x0000_s1035" type="#_x0000_t32" style="position:absolute;left:0;text-align:left;margin-left:111.55pt;margin-top:6.55pt;width:23.15pt;height:0;z-index:251651584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………….  +  KOH</w:t>
            </w:r>
            <w:r w:rsidRPr="00EE65C0">
              <w:rPr>
                <w:sz w:val="20"/>
                <w:szCs w:val="20"/>
                <w:vertAlign w:val="subscript"/>
              </w:rPr>
              <w:t>(aq)</w:t>
            </w:r>
            <w:r w:rsidRPr="00EE65C0">
              <w:rPr>
                <w:sz w:val="20"/>
                <w:szCs w:val="20"/>
              </w:rPr>
              <w:t>KClO</w:t>
            </w:r>
            <w:r w:rsidRPr="00EE65C0">
              <w:rPr>
                <w:sz w:val="20"/>
                <w:szCs w:val="20"/>
                <w:vertAlign w:val="subscript"/>
              </w:rPr>
              <w:t>4(aq)</w:t>
            </w:r>
            <w:r w:rsidRPr="00EE65C0">
              <w:rPr>
                <w:sz w:val="20"/>
                <w:szCs w:val="20"/>
              </w:rPr>
              <w:t xml:space="preserve">   +      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6" o:spid="_x0000_s1036" type="#_x0000_t32" style="position:absolute;left:0;text-align:left;margin-left:105.2pt;margin-top:4.85pt;width:23.15pt;height:0;z-index:251652608;visibility:visible">
                  <v:stroke endarrow="block"/>
                </v:shape>
              </w:pict>
            </w:r>
            <w:r w:rsidRPr="00EE65C0">
              <w:rPr>
                <w:sz w:val="20"/>
                <w:szCs w:val="20"/>
              </w:rPr>
              <w:t>H</w:t>
            </w:r>
            <w:r w:rsidRPr="00EE65C0">
              <w:rPr>
                <w:sz w:val="20"/>
                <w:szCs w:val="20"/>
                <w:vertAlign w:val="subscript"/>
              </w:rPr>
              <w:t>2</w:t>
            </w:r>
            <w:r w:rsidRPr="00EE65C0">
              <w:rPr>
                <w:sz w:val="20"/>
                <w:szCs w:val="20"/>
              </w:rPr>
              <w:t>SO</w:t>
            </w:r>
            <w:r w:rsidRPr="00EE65C0">
              <w:rPr>
                <w:sz w:val="20"/>
                <w:szCs w:val="20"/>
                <w:vertAlign w:val="subscript"/>
              </w:rPr>
              <w:t>4(aq)</w:t>
            </w:r>
            <w:r w:rsidRPr="00EE65C0">
              <w:rPr>
                <w:sz w:val="20"/>
                <w:szCs w:val="20"/>
              </w:rPr>
              <w:t xml:space="preserve">  +  ……….. BaSO</w:t>
            </w:r>
            <w:r w:rsidRPr="00EE65C0">
              <w:rPr>
                <w:sz w:val="20"/>
                <w:szCs w:val="20"/>
                <w:vertAlign w:val="subscript"/>
              </w:rPr>
              <w:t>4(aq)</w:t>
            </w:r>
            <w:r w:rsidRPr="00EE65C0">
              <w:rPr>
                <w:sz w:val="20"/>
                <w:szCs w:val="20"/>
              </w:rPr>
              <w:t xml:space="preserve">  +      …………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4716C" w:rsidRPr="00EE65C0">
        <w:trPr>
          <w:gridAfter w:val="1"/>
          <w:wAfter w:w="150" w:type="dxa"/>
        </w:trPr>
        <w:tc>
          <w:tcPr>
            <w:tcW w:w="5324" w:type="dxa"/>
            <w:gridSpan w:val="2"/>
          </w:tcPr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rPr>
                <w:i/>
                <w:iCs/>
                <w:sz w:val="20"/>
                <w:szCs w:val="20"/>
              </w:rPr>
            </w:pPr>
            <w:r w:rsidRPr="00EE65C0">
              <w:rPr>
                <w:i/>
                <w:iCs/>
                <w:sz w:val="20"/>
                <w:szCs w:val="20"/>
              </w:rPr>
              <w:t xml:space="preserve"> “Aşağıdaki kapların hangi maddelerden yapıldığı üzerinde yazmaktadır.”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HF asidi bu kapların hangilerinde </w:t>
            </w:r>
            <w:r w:rsidRPr="00EE65C0">
              <w:rPr>
                <w:b/>
                <w:bCs/>
                <w:sz w:val="20"/>
                <w:szCs w:val="20"/>
              </w:rPr>
              <w:t>saklanır</w:t>
            </w:r>
            <w:r w:rsidRPr="00EE65C0">
              <w:rPr>
                <w:sz w:val="20"/>
                <w:szCs w:val="20"/>
              </w:rPr>
              <w:t xml:space="preserve"> hangilerinde </w:t>
            </w:r>
            <w:r w:rsidRPr="00EE65C0">
              <w:rPr>
                <w:b/>
                <w:bCs/>
                <w:sz w:val="20"/>
                <w:szCs w:val="20"/>
              </w:rPr>
              <w:t>saklanmaz</w:t>
            </w:r>
            <w:r w:rsidRPr="00EE65C0">
              <w:rPr>
                <w:sz w:val="20"/>
                <w:szCs w:val="20"/>
              </w:rPr>
              <w:t xml:space="preserve">? ( </w:t>
            </w:r>
            <w:r w:rsidRPr="00EE65C0">
              <w:rPr>
                <w:i/>
                <w:iCs/>
                <w:sz w:val="20"/>
                <w:szCs w:val="20"/>
              </w:rPr>
              <w:t>10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7" o:spid="_x0000_s1037" type="#_x0000_t132" style="position:absolute;left:0;text-align:left;margin-left:4.55pt;margin-top:12pt;width:31.9pt;height:42.5pt;z-index:251666944;visibility:visible">
                  <v:textbox>
                    <w:txbxContent>
                      <w:p w:rsidR="0034716C" w:rsidRDefault="0034716C" w:rsidP="00AB3CE5">
                        <w:pPr>
                          <w:jc w:val="center"/>
                        </w:pPr>
                        <w:bookmarkStart w:id="0" w:name="_GoBack"/>
                        <w:bookmarkEnd w:id="0"/>
                        <w:r>
                          <w:t>Fe</w:t>
                        </w:r>
                      </w:p>
                    </w:txbxContent>
                  </v:textbox>
                </v:shape>
              </w:pict>
            </w:r>
          </w:p>
          <w:p w:rsidR="0034716C" w:rsidRPr="00EE65C0" w:rsidRDefault="0034716C" w:rsidP="00EE65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0" o:spid="_x0000_s1038" type="#_x0000_t132" style="position:absolute;left:0;text-align:left;margin-left:160.9pt;margin-top:1.4pt;width:31.35pt;height:42.95pt;z-index:251670016;visibility:visible">
                  <v:textbox>
                    <w:txbxContent>
                      <w:p w:rsidR="0034716C" w:rsidRDefault="0034716C" w:rsidP="00AB3CE5">
                        <w:pPr>
                          <w:jc w:val="center"/>
                        </w:pPr>
                        <w:r>
                          <w:t>Al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11" o:spid="_x0000_s1039" type="#_x0000_t132" style="position:absolute;left:0;text-align:left;margin-left:207.15pt;margin-top:3pt;width:31.9pt;height:41.4pt;z-index:251671040;visibility:visible">
                  <v:textbox>
                    <w:txbxContent>
                      <w:p w:rsidR="0034716C" w:rsidRDefault="0034716C" w:rsidP="00AB3CE5">
                        <w:pPr>
                          <w:jc w:val="center"/>
                        </w:pPr>
                        <w:r>
                          <w:t>Au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8" o:spid="_x0000_s1040" type="#_x0000_t132" style="position:absolute;left:0;text-align:left;margin-left:57.75pt;margin-top:1.4pt;width:35pt;height:41.05pt;z-index:251667968;visibility:visible">
                  <v:textbox>
                    <w:txbxContent>
                      <w:p w:rsidR="0034716C" w:rsidRDefault="0034716C" w:rsidP="00AB3CE5">
                        <w:pPr>
                          <w:jc w:val="center"/>
                        </w:pPr>
                        <w:r w:rsidRPr="004576D6">
                          <w:rPr>
                            <w:sz w:val="18"/>
                            <w:szCs w:val="18"/>
                          </w:rPr>
                          <w:t>Ca</w:t>
                        </w:r>
                        <w:r>
                          <w:t>mm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9" o:spid="_x0000_s1041" type="#_x0000_t132" style="position:absolute;left:0;text-align:left;margin-left:108.25pt;margin-top:1.95pt;width:34.6pt;height:40.75pt;z-index:251668992;visibility:visible">
                  <v:textbox>
                    <w:txbxContent>
                      <w:p w:rsidR="0034716C" w:rsidRDefault="0034716C" w:rsidP="00AB3CE5">
                        <w:pPr>
                          <w:jc w:val="center"/>
                        </w:pPr>
                        <w:r>
                          <w:t>Cu</w:t>
                        </w:r>
                      </w:p>
                    </w:txbxContent>
                  </v:textbox>
                </v:shape>
              </w:pict>
            </w:r>
          </w:p>
          <w:p w:rsidR="0034716C" w:rsidRPr="00EE65C0" w:rsidRDefault="0034716C" w:rsidP="00EE65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10"/>
                <w:szCs w:val="1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 ……………        ….………..       ……………     ………..….    ……..…….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Aşağıdaki asit bazlardan hangilerinin Arrhenius  asit baz tanımına uyup uymadığını belirtiniz? ( </w:t>
            </w:r>
            <w:r w:rsidRPr="00EE65C0">
              <w:rPr>
                <w:i/>
                <w:iCs/>
                <w:sz w:val="20"/>
                <w:szCs w:val="20"/>
              </w:rPr>
              <w:t>8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527"/>
              <w:gridCol w:w="1528"/>
              <w:gridCol w:w="1528"/>
            </w:tblGrid>
            <w:tr w:rsidR="0034716C" w:rsidRPr="00EE65C0">
              <w:trPr>
                <w:trHeight w:val="25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Uyar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Uymaz</w:t>
                  </w:r>
                </w:p>
              </w:tc>
            </w:tr>
            <w:tr w:rsidR="0034716C" w:rsidRPr="00EE65C0">
              <w:trPr>
                <w:trHeight w:val="25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HCl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63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CO</w:t>
                  </w:r>
                  <w:r w:rsidRPr="00EE65C0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5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NH</w:t>
                  </w:r>
                  <w:r w:rsidRPr="00EE65C0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63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NaOH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b/>
                <w:bCs/>
                <w:sz w:val="20"/>
                <w:szCs w:val="20"/>
              </w:rPr>
              <w:t>A)</w:t>
            </w:r>
            <w:r w:rsidRPr="00EE65C0">
              <w:rPr>
                <w:sz w:val="20"/>
                <w:szCs w:val="20"/>
              </w:rPr>
              <w:t xml:space="preserve">Aşağıda adları verilen asit ve bazların formüllerini yazınız. ( </w:t>
            </w:r>
            <w:r w:rsidRPr="00EE65C0">
              <w:rPr>
                <w:i/>
                <w:iCs/>
                <w:sz w:val="20"/>
                <w:szCs w:val="20"/>
              </w:rPr>
              <w:t>4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Sülfürik asit               : ………............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Karbonik asit             : ………............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Potasyum hidroksit  : ………............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Baryum hidroksit      : ………............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b/>
                <w:bCs/>
                <w:sz w:val="20"/>
                <w:szCs w:val="20"/>
              </w:rPr>
              <w:t>B)</w:t>
            </w:r>
            <w:r w:rsidRPr="00EE65C0">
              <w:rPr>
                <w:sz w:val="20"/>
                <w:szCs w:val="20"/>
              </w:rPr>
              <w:t xml:space="preserve">Aşağıdaki formülleri verilen asit ve bazların adlarını yazınız. ( </w:t>
            </w:r>
            <w:r w:rsidRPr="00EE65C0">
              <w:rPr>
                <w:i/>
                <w:iCs/>
                <w:sz w:val="20"/>
                <w:szCs w:val="20"/>
              </w:rPr>
              <w:t>4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NaOH  : ………………………….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HNO</w:t>
            </w:r>
            <w:r w:rsidRPr="00EE65C0">
              <w:rPr>
                <w:sz w:val="20"/>
                <w:szCs w:val="20"/>
                <w:vertAlign w:val="subscript"/>
              </w:rPr>
              <w:t>3</w:t>
            </w:r>
            <w:r w:rsidRPr="00EE65C0">
              <w:rPr>
                <w:sz w:val="20"/>
                <w:szCs w:val="20"/>
              </w:rPr>
              <w:t xml:space="preserve"> : ………………………….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NH</w:t>
            </w:r>
            <w:r w:rsidRPr="00EE65C0">
              <w:rPr>
                <w:sz w:val="20"/>
                <w:szCs w:val="20"/>
                <w:vertAlign w:val="subscript"/>
              </w:rPr>
              <w:t xml:space="preserve">3     </w:t>
            </w:r>
            <w:r w:rsidRPr="00EE65C0">
              <w:rPr>
                <w:sz w:val="20"/>
                <w:szCs w:val="20"/>
              </w:rPr>
              <w:t>: ………………………….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Ca(OH)</w:t>
            </w:r>
            <w:r w:rsidRPr="00EE65C0">
              <w:rPr>
                <w:sz w:val="20"/>
                <w:szCs w:val="20"/>
                <w:vertAlign w:val="subscript"/>
              </w:rPr>
              <w:t xml:space="preserve">2 </w:t>
            </w:r>
            <w:r w:rsidRPr="00EE65C0">
              <w:rPr>
                <w:sz w:val="20"/>
                <w:szCs w:val="20"/>
              </w:rPr>
              <w:t xml:space="preserve"> : ………………………….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İndikatör nedir? Kısaca açıklayın ve 3 tane örnek veriniz.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( </w:t>
            </w:r>
            <w:r w:rsidRPr="00EE65C0">
              <w:rPr>
                <w:i/>
                <w:iCs/>
                <w:sz w:val="20"/>
                <w:szCs w:val="20"/>
              </w:rPr>
              <w:t>8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         …………………………………………………………………………………….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………………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………………</w:t>
            </w: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………………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132" w:type="dxa"/>
          </w:tcPr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 xml:space="preserve">Aşağıdaki maddelerin pH’larının  7’den büyük veya küçük olduğunu belirtiniz. ( </w:t>
            </w:r>
            <w:r w:rsidRPr="00EE65C0">
              <w:rPr>
                <w:i/>
                <w:iCs/>
                <w:sz w:val="20"/>
                <w:szCs w:val="20"/>
              </w:rPr>
              <w:t>8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1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720"/>
              <w:gridCol w:w="1202"/>
              <w:gridCol w:w="1275"/>
            </w:tblGrid>
            <w:tr w:rsidR="0034716C" w:rsidRPr="00EE65C0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pH &gt; 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E65C0">
                    <w:rPr>
                      <w:b/>
                      <w:bCs/>
                      <w:sz w:val="20"/>
                      <w:szCs w:val="20"/>
                    </w:rPr>
                    <w:t>pH &lt; 7</w:t>
                  </w:r>
                </w:p>
              </w:tc>
            </w:tr>
            <w:tr w:rsidR="0034716C" w:rsidRPr="00EE65C0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Domates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Yemek sodası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Portakal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4716C" w:rsidRPr="00EE65C0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E65C0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16C" w:rsidRPr="00EE65C0" w:rsidRDefault="0034716C" w:rsidP="00EE65C0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E65C0">
              <w:rPr>
                <w:sz w:val="20"/>
                <w:szCs w:val="20"/>
              </w:rPr>
              <w:t>“</w:t>
            </w:r>
            <w:r w:rsidRPr="00EE65C0">
              <w:rPr>
                <w:i/>
                <w:iCs/>
                <w:sz w:val="20"/>
                <w:szCs w:val="20"/>
              </w:rPr>
              <w:t>Kimyayı çok seven bir çoban kuzuların üzerine bazı elementlerin sembollerini yazmış. Kuzuları üzerlerindeki metal sembollerin özelliklerine göre farklı ağıllarda tutmak istemiş</w:t>
            </w:r>
            <w:r w:rsidRPr="00EE65C0">
              <w:rPr>
                <w:sz w:val="20"/>
                <w:szCs w:val="20"/>
              </w:rPr>
              <w:t xml:space="preserve">.” </w:t>
            </w:r>
          </w:p>
          <w:p w:rsidR="0034716C" w:rsidRPr="00EE65C0" w:rsidRDefault="0034716C" w:rsidP="00EE65C0">
            <w:pPr>
              <w:pStyle w:val="ListParagraph"/>
              <w:spacing w:after="0" w:line="240" w:lineRule="auto"/>
              <w:ind w:left="360"/>
              <w:rPr>
                <w:b/>
                <w:bCs/>
                <w:sz w:val="20"/>
                <w:szCs w:val="20"/>
              </w:rPr>
            </w:pPr>
            <w:r w:rsidRPr="00EE65C0">
              <w:rPr>
                <w:b/>
                <w:bCs/>
                <w:sz w:val="20"/>
                <w:szCs w:val="20"/>
              </w:rPr>
              <w:t>Lütfen! siz çobana yardımcı olun ve kuzuları üzerlerindeki sembollere uygun ağıllara yerleştirin.</w:t>
            </w:r>
            <w:r w:rsidRPr="00EE65C0">
              <w:rPr>
                <w:sz w:val="20"/>
                <w:szCs w:val="20"/>
              </w:rPr>
              <w:t xml:space="preserve">        ( </w:t>
            </w:r>
            <w:r w:rsidRPr="00EE65C0">
              <w:rPr>
                <w:i/>
                <w:iCs/>
                <w:sz w:val="20"/>
                <w:szCs w:val="20"/>
              </w:rPr>
              <w:t>8 Puan</w:t>
            </w:r>
            <w:r w:rsidRPr="00EE65C0">
              <w:rPr>
                <w:sz w:val="20"/>
                <w:szCs w:val="20"/>
              </w:rPr>
              <w:t xml:space="preserve"> )</w: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42" type="#_x0000_t75" style="position:absolute;margin-left:22.7pt;margin-top:8.9pt;width:195.85pt;height:124.95pt;z-index:251657728">
                  <v:imagedata r:id="rId6" o:title=""/>
                </v:shape>
                <o:OLEObject Type="Embed" ProgID="PBrush" ShapeID="_x0000_s1042" DrawAspect="Content" ObjectID="_1506777465" r:id="rId7"/>
              </w:pic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Akış Çizelgesi: Sıralı Erişimli Depolama 21" o:spid="_x0000_s1043" type="#_x0000_t131" style="position:absolute;margin-left:23pt;margin-top:10.25pt;width:70.65pt;height:93.5pt;rotation:-90;z-index:251658752;visibility:visible;v-text-anchor:middle" fillcolor="window" strokecolor="windowText" strokeweight="2pt"/>
              </w:pict>
            </w:r>
            <w:r>
              <w:rPr>
                <w:noProof/>
                <w:lang w:eastAsia="tr-TR"/>
              </w:rPr>
              <w:pict>
                <v:shape id="Akış Çizelgesi: Sıralı Erişimli Depolama 22" o:spid="_x0000_s1044" type="#_x0000_t131" style="position:absolute;margin-left:138.4pt;margin-top:4.45pt;width:68.75pt;height:103.7pt;rotation:-90;z-index:251659776;visibility:visible;v-text-anchor:middle" fillcolor="window" strokecolor="windowText" strokeweight="2pt"/>
              </w:pic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kış Çizelgesi: Sıralı Erişimli Depolama 23" o:spid="_x0000_s1045" type="#_x0000_t131" style="position:absolute;margin-left:17.2pt;margin-top:55.7pt;width:68.75pt;height:96.7pt;rotation:-90;z-index:251660800;visibility:visible;v-text-anchor:middle" fillcolor="window" strokecolor="windowText" strokeweight="2pt"/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46" type="#_x0000_t202" style="position:absolute;margin-left:124.6pt;margin-top:25.6pt;width:109.6pt;height:29pt;z-index:251663872;visibility:visible;mso-wrap-distance-top:3.6pt;mso-wrap-distance-bottom:3.6pt">
                  <v:textbox>
                    <w:txbxContent>
                      <w:p w:rsidR="0034716C" w:rsidRPr="00FE338F" w:rsidRDefault="0034716C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2.Ağıl-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Hem asitlerle hem de bazlarla tepkime verirler.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kış Çizelgesi: Sıralı Erişimli Depolama 24" o:spid="_x0000_s1047" type="#_x0000_t131" style="position:absolute;margin-left:143.45pt;margin-top:48.9pt;width:68.75pt;height:96.7pt;rotation:-90;z-index:251661824;visibility:visible;v-text-anchor:middle" fillcolor="window" strokecolor="windowText" strokeweight="2pt"/>
              </w:pict>
            </w:r>
            <w:r>
              <w:rPr>
                <w:noProof/>
                <w:lang w:eastAsia="tr-TR"/>
              </w:rPr>
              <w:pict>
                <v:shape id="_x0000_s1048" type="#_x0000_t202" style="position:absolute;margin-left:1.6pt;margin-top:10.6pt;width:109.6pt;height:29pt;z-index:251662848;visibility:visible;mso-wrap-distance-top:3.6pt;mso-wrap-distance-bottom:3.6pt">
                  <v:textbox>
                    <w:txbxContent>
                      <w:p w:rsidR="0034716C" w:rsidRPr="00FE338F" w:rsidRDefault="0034716C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1.Ağıl-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Hiçbir asit ve bazla tepkime vermezler.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49" type="#_x0000_t202" style="position:absolute;margin-left:1.6pt;margin-top:21.05pt;width:109.6pt;height:51pt;z-index:251664896;visibility:visible;mso-wrap-distance-top:3.6pt;mso-wrap-distance-bottom:3.6pt">
                  <v:textbox>
                    <w:txbxContent>
                      <w:p w:rsidR="0034716C" w:rsidRPr="000F4BA7" w:rsidRDefault="0034716C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3.Ağıl-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Sadece HNO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4 </w:t>
                        </w:r>
                        <w:r>
                          <w:rPr>
                            <w:sz w:val="16"/>
                            <w:szCs w:val="16"/>
                          </w:rPr>
                          <w:t>ile tepkime verirler ve NO, 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gazları oluştururlar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50" type="#_x0000_t202" style="position:absolute;margin-left:127.35pt;margin-top:21.6pt;width:116.55pt;height:29pt;z-index:251665920;visibility:visible;mso-wrap-distance-top:3.6pt;mso-wrap-distance-bottom:3.6pt">
                  <v:textbox>
                    <w:txbxContent>
                      <w:p w:rsidR="0034716C" w:rsidRPr="000F4BA7" w:rsidRDefault="0034716C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4.Ağıl-</w:t>
                        </w:r>
                        <w:r>
                          <w:rPr>
                            <w:sz w:val="16"/>
                            <w:szCs w:val="16"/>
                          </w:rPr>
                          <w:t>Asitlerle tepkimelerinde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oluştururlar.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  <w:p w:rsidR="0034716C" w:rsidRPr="00EE65C0" w:rsidRDefault="0034716C" w:rsidP="00EE65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4716C" w:rsidRPr="000F4BA7" w:rsidRDefault="0034716C" w:rsidP="000F4BA7">
      <w:pPr>
        <w:jc w:val="right"/>
        <w:rPr>
          <w:sz w:val="24"/>
          <w:szCs w:val="24"/>
        </w:rPr>
      </w:pPr>
      <w:r>
        <w:rPr>
          <w:noProof/>
          <w:lang w:eastAsia="tr-TR"/>
        </w:rPr>
        <w:pict>
          <v:shape id="Metin Kutusu 18" o:spid="_x0000_s1051" type="#_x0000_t202" style="position:absolute;left:0;text-align:left;margin-left:135.9pt;margin-top:8.55pt;width:123.25pt;height:39.4pt;z-index:251656704;visibility:visible;mso-position-horizontal-relative:text;mso-position-vertical-relative:text" filled="f" stroked="f">
            <o:lock v:ext="edit" shapetype="t"/>
            <v:textbox>
              <w:txbxContent>
                <w:p w:rsidR="0034716C" w:rsidRDefault="0034716C" w:rsidP="00D44D4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FFFF00"/>
                      <w:sz w:val="28"/>
                      <w:szCs w:val="28"/>
                    </w:rPr>
                    <w:t xml:space="preserve">Oksijeniniz </w:t>
                  </w:r>
                </w:p>
                <w:p w:rsidR="0034716C" w:rsidRDefault="0034716C" w:rsidP="00D44D4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FFFF00"/>
                      <w:sz w:val="28"/>
                      <w:szCs w:val="28"/>
                    </w:rPr>
                    <w:t>Bol Olsun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7" o:spid="_x0000_s1052" type="#_x0000_t75" style="position:absolute;left:0;text-align:left;margin-left:234.25pt;margin-top:-18.6pt;width:73.25pt;height:57.75pt;z-index:251655680;visibility:visible;mso-position-horizontal-relative:text;mso-position-vertical-relative:text">
            <v:imagedata r:id="rId8" o:title=""/>
          </v:shape>
        </w:pict>
      </w:r>
      <w:r w:rsidRPr="000F4BA7">
        <w:rPr>
          <w:sz w:val="24"/>
          <w:szCs w:val="24"/>
        </w:rPr>
        <w:t>B A Ş A R I L A R   D İ L E R İ Z</w:t>
      </w:r>
    </w:p>
    <w:sectPr w:rsidR="0034716C" w:rsidRPr="000F4BA7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1BB"/>
    <w:rsid w:val="000A1CBA"/>
    <w:rsid w:val="000F4BA7"/>
    <w:rsid w:val="001508F8"/>
    <w:rsid w:val="001D3419"/>
    <w:rsid w:val="002329ED"/>
    <w:rsid w:val="002B3F4A"/>
    <w:rsid w:val="003357EC"/>
    <w:rsid w:val="0034716C"/>
    <w:rsid w:val="003531BB"/>
    <w:rsid w:val="003B32E4"/>
    <w:rsid w:val="003B58C6"/>
    <w:rsid w:val="004576D6"/>
    <w:rsid w:val="005233EF"/>
    <w:rsid w:val="00557810"/>
    <w:rsid w:val="005E78D3"/>
    <w:rsid w:val="00644011"/>
    <w:rsid w:val="00656FC8"/>
    <w:rsid w:val="00682E26"/>
    <w:rsid w:val="0068557B"/>
    <w:rsid w:val="006E458B"/>
    <w:rsid w:val="00845E83"/>
    <w:rsid w:val="008720BA"/>
    <w:rsid w:val="009366A0"/>
    <w:rsid w:val="009453A4"/>
    <w:rsid w:val="0097715D"/>
    <w:rsid w:val="009967AB"/>
    <w:rsid w:val="00A34FAA"/>
    <w:rsid w:val="00AB3CE5"/>
    <w:rsid w:val="00AC2888"/>
    <w:rsid w:val="00B16F7F"/>
    <w:rsid w:val="00B3534A"/>
    <w:rsid w:val="00B93DBE"/>
    <w:rsid w:val="00C12BBF"/>
    <w:rsid w:val="00C20022"/>
    <w:rsid w:val="00C2693B"/>
    <w:rsid w:val="00CC4A8A"/>
    <w:rsid w:val="00CE7C57"/>
    <w:rsid w:val="00D063B6"/>
    <w:rsid w:val="00D44D47"/>
    <w:rsid w:val="00D515E4"/>
    <w:rsid w:val="00D934C1"/>
    <w:rsid w:val="00DE3037"/>
    <w:rsid w:val="00E1382C"/>
    <w:rsid w:val="00E351AD"/>
    <w:rsid w:val="00E37945"/>
    <w:rsid w:val="00E66F15"/>
    <w:rsid w:val="00EE65C0"/>
    <w:rsid w:val="00F216C4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31B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531BB"/>
    <w:pPr>
      <w:ind w:left="720"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591</Words>
  <Characters>3369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pc-13</dc:creator>
  <cp:keywords/>
  <dc:description/>
  <cp:lastModifiedBy>edanur</cp:lastModifiedBy>
  <cp:revision>4</cp:revision>
  <cp:lastPrinted>2014-11-06T04:40:00Z</cp:lastPrinted>
  <dcterms:created xsi:type="dcterms:W3CDTF">2014-11-07T09:30:00Z</dcterms:created>
  <dcterms:modified xsi:type="dcterms:W3CDTF">2015-10-19T13:31:00Z</dcterms:modified>
</cp:coreProperties>
</file>