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928" w:rsidRDefault="00283928" w:rsidP="002F38BB">
      <w:pPr>
        <w:jc w:val="center"/>
        <w:rPr>
          <w:b/>
          <w:u w:val="single"/>
        </w:rPr>
      </w:pPr>
      <w:r w:rsidRPr="002F38BB">
        <w:rPr>
          <w:b/>
          <w:u w:val="single"/>
        </w:rPr>
        <w:t>ERZİNCAN KAZIM KARABEKİR ANADOLU LİSESİ COĞRAFYA DERSİ 1.DÖNEM 2.YAZILI ORTAK SINAV SORULARI</w:t>
      </w:r>
    </w:p>
    <w:p w:rsidR="00283928" w:rsidRPr="00AA2C7F" w:rsidRDefault="00283928" w:rsidP="00831CD8">
      <w:pPr>
        <w:rPr>
          <w:b/>
          <w:i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1.75pt;margin-top:43.55pt;width:31.5pt;height:18pt;z-index:251640320" stroked="f">
            <v:textbox>
              <w:txbxContent>
                <w:p w:rsidR="00283928" w:rsidRDefault="00283928"/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7" type="#_x0000_t75" style="position:absolute;margin-left:411pt;margin-top:33.05pt;width:138pt;height:108.75pt;z-index:251635200;visibility:visible" stroked="t" strokecolor="windowText">
            <v:imagedata r:id="rId4" o:title=""/>
            <w10:wrap type="square"/>
          </v:shape>
        </w:pict>
      </w:r>
      <w:r>
        <w:rPr>
          <w:noProof/>
          <w:lang w:eastAsia="tr-TR"/>
        </w:rPr>
        <w:pict>
          <v:shape id="Resim 3" o:spid="_x0000_s1028" type="#_x0000_t75" style="position:absolute;margin-left:258.75pt;margin-top:33.05pt;width:141.75pt;height:108.75pt;z-index:251634176;visibility:visible" stroked="t" strokecolor="windowText">
            <v:imagedata r:id="rId5" o:title=""/>
            <w10:wrap type="square"/>
          </v:shape>
        </w:pict>
      </w:r>
      <w:r>
        <w:rPr>
          <w:noProof/>
          <w:lang w:eastAsia="tr-TR"/>
        </w:rPr>
        <w:pict>
          <v:shape id="Resim 2" o:spid="_x0000_s1029" type="#_x0000_t75" style="position:absolute;margin-left:108pt;margin-top:33.05pt;width:140.25pt;height:108.75pt;z-index:251632128;visibility:visible" stroked="t" strokecolor="windowText">
            <v:imagedata r:id="rId6" o:title=""/>
            <w10:wrap type="square"/>
          </v:shape>
        </w:pict>
      </w:r>
      <w:r>
        <w:rPr>
          <w:noProof/>
          <w:lang w:eastAsia="tr-TR"/>
        </w:rPr>
        <w:pict>
          <v:shape id="Resim 1" o:spid="_x0000_s1030" type="#_x0000_t75" style="position:absolute;margin-left:-25.5pt;margin-top:30.8pt;width:121.5pt;height:111pt;z-index:251633152;visibility:visible" stroked="t" strokecolor="windowText">
            <v:imagedata r:id="rId7" o:title=""/>
            <w10:wrap type="square"/>
          </v:shape>
        </w:pict>
      </w:r>
      <w:r w:rsidRPr="00AA2C7F">
        <w:rPr>
          <w:b/>
          <w:i/>
        </w:rPr>
        <w:t>1)AŞAĞIDA ŞEKİLLERİ GÖSTERİLEN YER ALTI SULARININ İSİMLERİNİ YAZINIZ.</w:t>
      </w:r>
    </w:p>
    <w:p w:rsidR="00283928" w:rsidRDefault="00283928" w:rsidP="00AA2C7F">
      <w:pPr>
        <w:tabs>
          <w:tab w:val="left" w:pos="4380"/>
        </w:tabs>
      </w:pPr>
      <w:r>
        <w:rPr>
          <w:noProof/>
          <w:lang w:eastAsia="tr-TR"/>
        </w:rPr>
        <w:pict>
          <v:shape id="_x0000_s1031" type="#_x0000_t202" style="position:absolute;margin-left:423.75pt;margin-top:120.85pt;width:114.75pt;height:18pt;z-index:251639296">
            <v:textbox>
              <w:txbxContent>
                <w:p w:rsidR="00283928" w:rsidRDefault="00283928"/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118.5pt;margin-top:120.85pt;width:99pt;height:18pt;z-index:251637248">
            <v:textbox>
              <w:txbxContent>
                <w:p w:rsidR="00283928" w:rsidRDefault="00283928"/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275.25pt;margin-top:120.85pt;width:100.5pt;height:18pt;z-index:251638272">
            <v:textbox>
              <w:txbxContent>
                <w:p w:rsidR="00283928" w:rsidRDefault="00283928"/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-16.5pt;margin-top:120.85pt;width:99pt;height:18pt;z-index:251636224">
            <v:textbox>
              <w:txbxContent>
                <w:p w:rsidR="00283928" w:rsidRDefault="00283928"/>
              </w:txbxContent>
            </v:textbox>
          </v:shape>
        </w:pict>
      </w:r>
      <w:r>
        <w:tab/>
      </w:r>
    </w:p>
    <w:p w:rsidR="00283928" w:rsidRPr="00800786" w:rsidRDefault="00283928" w:rsidP="00D73A9B">
      <w:pPr>
        <w:tabs>
          <w:tab w:val="center" w:pos="5233"/>
        </w:tabs>
        <w:rPr>
          <w:b/>
        </w:rPr>
      </w:pPr>
      <w:r>
        <w:rPr>
          <w:noProof/>
          <w:lang w:eastAsia="tr-TR"/>
        </w:rPr>
        <w:pict>
          <v:shape id="_x0000_s1035" type="#_x0000_t202" style="position:absolute;margin-left:471.75pt;margin-top:69.8pt;width:73.5pt;height:28.5pt;z-index:251661824">
            <v:textbox>
              <w:txbxContent>
                <w:p w:rsidR="00283928" w:rsidRDefault="00283928"/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393.75pt;margin-top:102.05pt;width:57pt;height:29.25pt;z-index:251658752">
            <v:textbox>
              <w:txbxContent>
                <w:p w:rsidR="00283928" w:rsidRDefault="00283928"/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284.25pt;margin-top:69.8pt;width:69.75pt;height:24pt;z-index:251657728">
            <v:textbox>
              <w:txbxContent>
                <w:p w:rsidR="00283928" w:rsidRDefault="00283928"/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375.75pt;margin-top:69.8pt;width:75pt;height:24pt;z-index:251656704">
            <v:textbox>
              <w:txbxContent>
                <w:p w:rsidR="00283928" w:rsidRDefault="00283928"/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301.5pt;margin-top:102.05pt;width:52.5pt;height:29.25pt;z-index:251654656">
            <v:textbox>
              <w:txbxContent>
                <w:p w:rsidR="00283928" w:rsidRDefault="00283928"/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75" alt="imagesCAA7JREX" style="position:absolute;margin-left:-8.25pt;margin-top:28.5pt;width:276.75pt;height:173.25pt;z-index:251641344;visibility:visible">
            <v:imagedata r:id="rId8" o:title=""/>
            <w10:wrap type="square"/>
          </v:shape>
        </w:pict>
      </w:r>
      <w:r>
        <w:rPr>
          <w:noProof/>
          <w:lang w:eastAsia="tr-TR"/>
        </w:rPr>
        <w:pict>
          <v:shape id="Resim 8" o:spid="_x0000_s1041" type="#_x0000_t75" style="position:absolute;margin-left:279.7pt;margin-top:33.8pt;width:269.25pt;height:172.5pt;z-index:251653632;visibility:visible" stroked="t" strokecolor="windowText">
            <v:imagedata r:id="rId9" o:title=""/>
            <w10:wrap type="square"/>
          </v:shape>
        </w:pict>
      </w:r>
      <w:r>
        <w:rPr>
          <w:noProof/>
          <w:lang w:eastAsia="tr-TR"/>
        </w:rPr>
        <w:pict>
          <v:shape id="_x0000_s1042" type="#_x0000_t202" style="position:absolute;margin-left:275.25pt;margin-top:8.3pt;width:277.5pt;height:18pt;z-index:251652608">
            <v:textbox>
              <w:txbxContent>
                <w:p w:rsidR="00283928" w:rsidRPr="00800786" w:rsidRDefault="00283928">
                  <w:pPr>
                    <w:rPr>
                      <w:b/>
                    </w:rPr>
                  </w:pPr>
                  <w:r>
                    <w:t>3)</w:t>
                  </w:r>
                  <w:r w:rsidRPr="00800786">
                    <w:rPr>
                      <w:b/>
                    </w:rPr>
                    <w:t>AŞAĞIDAKİ KAYAÇ TABLOSUNU DOLDURUNUZ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233.25pt;margin-top:98.3pt;width:27pt;height:18.75pt;z-index:251643392">
            <v:textbox>
              <w:txbxContent>
                <w:p w:rsidR="00283928" w:rsidRDefault="00283928">
                  <w:r>
                    <w:t>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55.5pt;margin-top:83.3pt;width:27pt;height:18.75pt;z-index:251650560">
            <v:textbox>
              <w:txbxContent>
                <w:p w:rsidR="00283928" w:rsidRDefault="00283928">
                  <w:r>
                    <w:t>10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margin-left:118.5pt;margin-top:83.3pt;width:39pt;height:18.75pt;z-index:251646464">
            <v:textbox>
              <w:txbxContent>
                <w:p w:rsidR="00283928" w:rsidRDefault="00283928">
                  <w:r>
                    <w:t>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margin-left:187.5pt;margin-top:108.8pt;width:23.25pt;height:22.5pt;z-index:251648512">
            <v:textbox>
              <w:txbxContent>
                <w:p w:rsidR="00283928" w:rsidRDefault="00283928">
                  <w:r>
                    <w:t>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202" style="position:absolute;margin-left:13.5pt;margin-top:32.3pt;width:46.5pt;height:15.75pt;z-index:251647488">
            <v:textbox>
              <w:txbxContent>
                <w:p w:rsidR="00283928" w:rsidRDefault="00283928">
                  <w: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202" style="position:absolute;margin-left:-9.75pt;margin-top:65.3pt;width:29.25pt;height:18pt;z-index:251651584">
            <v:textbox>
              <w:txbxContent>
                <w:p w:rsidR="00283928" w:rsidRDefault="00283928">
                  <w: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202" style="position:absolute;margin-left:19.5pt;margin-top:98.3pt;width:21pt;height:18.75pt;z-index:251649536">
            <v:textbox>
              <w:txbxContent>
                <w:p w:rsidR="00283928" w:rsidRDefault="00283928">
                  <w: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202" style="position:absolute;margin-left:-3.75pt;margin-top:131.3pt;width:33.75pt;height:22.5pt;z-index:251645440">
            <v:textbox>
              <w:txbxContent>
                <w:p w:rsidR="00283928" w:rsidRDefault="00283928">
                  <w:r>
                    <w:t>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202" style="position:absolute;margin-left:82.5pt;margin-top:32.3pt;width:27.75pt;height:19.5pt;z-index:251644416">
            <v:textbox>
              <w:txbxContent>
                <w:p w:rsidR="00283928" w:rsidRDefault="00283928">
                  <w:r>
                    <w:t>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2" type="#_x0000_t202" style="position:absolute;margin-left:133.5pt;margin-top:153.8pt;width:39.75pt;height:18.75pt;z-index:251642368">
            <v:textbox>
              <w:txbxContent>
                <w:p w:rsidR="00283928" w:rsidRDefault="00283928">
                  <w:r>
                    <w:t>5</w:t>
                  </w:r>
                </w:p>
              </w:txbxContent>
            </v:textbox>
          </v:shape>
        </w:pict>
      </w:r>
      <w:r w:rsidRPr="00800786">
        <w:rPr>
          <w:b/>
        </w:rPr>
        <w:t>2)TÜRKİYE İDARİ HARİTASINI DOLDURUNUZ.</w:t>
      </w:r>
      <w:r w:rsidRPr="00800786">
        <w:rPr>
          <w:b/>
        </w:rPr>
        <w:tab/>
      </w:r>
    </w:p>
    <w:p w:rsidR="00283928" w:rsidRPr="00D73A9B" w:rsidRDefault="00283928" w:rsidP="00D73A9B">
      <w:r>
        <w:rPr>
          <w:noProof/>
          <w:lang w:eastAsia="tr-TR"/>
        </w:rPr>
        <w:pict>
          <v:shape id="_x0000_s1053" type="#_x0000_t202" style="position:absolute;margin-left:393.75pt;margin-top:152.35pt;width:57pt;height:27pt;z-index:251660800">
            <v:textbox>
              <w:txbxContent>
                <w:p w:rsidR="00283928" w:rsidRDefault="00283928"/>
              </w:txbxContent>
            </v:textbox>
          </v:shape>
        </w:pict>
      </w:r>
      <w:r>
        <w:rPr>
          <w:noProof/>
          <w:lang w:eastAsia="tr-TR"/>
        </w:rPr>
        <w:pict>
          <v:shape id="_x0000_s1054" type="#_x0000_t202" style="position:absolute;margin-left:393.75pt;margin-top:114.1pt;width:57pt;height:27.75pt;z-index:251659776">
            <v:textbox>
              <w:txbxContent>
                <w:p w:rsidR="00283928" w:rsidRDefault="00283928"/>
              </w:txbxContent>
            </v:textbox>
          </v:shape>
        </w:pict>
      </w:r>
      <w:r>
        <w:rPr>
          <w:noProof/>
          <w:lang w:eastAsia="tr-TR"/>
        </w:rPr>
        <w:pict>
          <v:shape id="_x0000_s1055" type="#_x0000_t202" style="position:absolute;margin-left:301.5pt;margin-top:121.6pt;width:52.5pt;height:20.25pt;z-index:251655680">
            <v:textbox>
              <w:txbxContent>
                <w:p w:rsidR="00283928" w:rsidRDefault="00283928"/>
              </w:txbxContent>
            </v:textbox>
          </v:shape>
        </w:pict>
      </w:r>
    </w:p>
    <w:p w:rsidR="00283928" w:rsidRPr="00800786" w:rsidRDefault="00283928" w:rsidP="00D73A9B">
      <w:pPr>
        <w:rPr>
          <w:b/>
        </w:rPr>
      </w:pPr>
      <w:r>
        <w:rPr>
          <w:noProof/>
          <w:lang w:eastAsia="tr-TR"/>
        </w:rPr>
        <w:pict>
          <v:shape id="_x0000_s1056" type="#_x0000_t202" style="position:absolute;margin-left:343.5pt;margin-top:99.85pt;width:45.75pt;height:25.5pt;z-index:251683328">
            <v:textbox>
              <w:txbxContent>
                <w:p w:rsidR="00283928" w:rsidRDefault="00283928">
                  <w:r>
                    <w:t>20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7" type="#_x0000_t202" style="position:absolute;margin-left:364.5pt;margin-top:154.6pt;width:33pt;height:23.25pt;z-index:251663872">
            <v:textbox>
              <w:txbxContent>
                <w:p w:rsidR="00283928" w:rsidRDefault="00283928">
                  <w:r>
                    <w:t>11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8" type="#_x0000_t202" style="position:absolute;margin-left:488.25pt;margin-top:163.6pt;width:50.25pt;height:30pt;z-index:251682304">
            <v:textbox>
              <w:txbxContent>
                <w:p w:rsidR="00283928" w:rsidRDefault="00283928">
                  <w:r>
                    <w:t>13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9" type="#_x0000_t202" style="position:absolute;margin-left:488.25pt;margin-top:58.6pt;width:39pt;height:25.5pt;z-index:251681280">
            <v:textbox>
              <w:txbxContent>
                <w:p w:rsidR="00283928" w:rsidRDefault="00283928">
                  <w:r>
                    <w:t>16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0" type="#_x0000_t202" style="position:absolute;margin-left:163.5pt;margin-top:107.35pt;width:36pt;height:25.5pt;z-index:251680256">
            <v:textbox>
              <w:txbxContent>
                <w:p w:rsidR="00283928" w:rsidRDefault="00283928">
                  <w:r>
                    <w:t>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1" type="#_x0000_t202" style="position:absolute;margin-left:-9.75pt;margin-top:163.6pt;width:50.25pt;height:36.75pt;z-index:251679232">
            <v:textbox>
              <w:txbxContent>
                <w:p w:rsidR="00283928" w:rsidRDefault="00283928">
                  <w: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2" type="#_x0000_t202" style="position:absolute;margin-left:100.5pt;margin-top:154.6pt;width:50.25pt;height:19.5pt;z-index:251678208">
            <v:textbox>
              <w:txbxContent>
                <w:p w:rsidR="00283928" w:rsidRDefault="00283928">
                  <w: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3" type="#_x0000_t202" style="position:absolute;margin-left:245.25pt;margin-top:163.6pt;width:39pt;height:30pt;z-index:251677184">
            <v:textbox>
              <w:txbxContent>
                <w:p w:rsidR="00283928" w:rsidRDefault="00283928">
                  <w:r>
                    <w:t>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4" type="#_x0000_t202" style="position:absolute;margin-left:105pt;margin-top:210.85pt;width:36.75pt;height:34.5pt;z-index:251676160">
            <v:textbox>
              <w:txbxContent>
                <w:p w:rsidR="00283928" w:rsidRDefault="00283928">
                  <w: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5" type="#_x0000_t202" style="position:absolute;margin-left:40.5pt;margin-top:84.1pt;width:38.25pt;height:23.25pt;z-index:251675136">
            <v:textbox>
              <w:txbxContent>
                <w:p w:rsidR="00283928" w:rsidRDefault="00283928">
                  <w:r>
                    <w:t>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6" type="#_x0000_t202" style="position:absolute;margin-left:245.25pt;margin-top:58.6pt;width:47.25pt;height:25.5pt;z-index:251674112">
            <v:textbox>
              <w:txbxContent>
                <w:p w:rsidR="00283928" w:rsidRDefault="00283928">
                  <w:r>
                    <w:t>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7" type="#_x0000_t202" style="position:absolute;margin-left:360.75pt;margin-top:58.6pt;width:45pt;height:25.5pt;z-index:251673088">
            <v:textbox>
              <w:txbxContent>
                <w:p w:rsidR="00283928" w:rsidRDefault="00283928">
                  <w:r>
                    <w:t>15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8" type="#_x0000_t202" style="position:absolute;margin-left:488.25pt;margin-top:296.35pt;width:44.25pt;height:28.5pt;z-index:251672064">
            <v:textbox>
              <w:txbxContent>
                <w:p w:rsidR="00283928" w:rsidRDefault="00283928">
                  <w:r>
                    <w:t>19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9" type="#_x0000_t202" style="position:absolute;margin-left:460.5pt;margin-top:259.6pt;width:34.5pt;height:21.75pt;z-index:251671040">
            <v:textbox>
              <w:txbxContent>
                <w:p w:rsidR="00283928" w:rsidRDefault="00283928">
                  <w:r>
                    <w:t>17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0" type="#_x0000_t202" style="position:absolute;margin-left:315.75pt;margin-top:240.85pt;width:38.25pt;height:24pt;z-index:251670016">
            <v:textbox>
              <w:txbxContent>
                <w:p w:rsidR="00283928" w:rsidRDefault="00283928">
                  <w:r>
                    <w:t>18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1" type="#_x0000_t202" style="position:absolute;margin-left:163.5pt;margin-top:47.35pt;width:30pt;height:18.75pt;z-index:251668992">
            <v:textbox>
              <w:txbxContent>
                <w:p w:rsidR="00283928" w:rsidRDefault="00283928">
                  <w:r>
                    <w:t>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2" type="#_x0000_t202" style="position:absolute;margin-left:333.75pt;margin-top:177.85pt;width:27pt;height:22.5pt;z-index:251667968">
            <v:textbox>
              <w:txbxContent>
                <w:p w:rsidR="00283928" w:rsidRDefault="00283928">
                  <w:r>
                    <w:t>10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3" type="#_x0000_t202" style="position:absolute;margin-left:301.5pt;margin-top:142.6pt;width:27.75pt;height:21pt;z-index:251666944">
            <v:textbox>
              <w:txbxContent>
                <w:p w:rsidR="00283928" w:rsidRDefault="00283928">
                  <w:r>
                    <w:t>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4" type="#_x0000_t202" style="position:absolute;margin-left:460.5pt;margin-top:125.35pt;width:34.5pt;height:21pt;z-index:251665920">
            <v:textbox>
              <w:txbxContent>
                <w:p w:rsidR="00283928" w:rsidRDefault="00283928">
                  <w:r>
                    <w:t>14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5" type="#_x0000_t202" style="position:absolute;margin-left:412.5pt;margin-top:146.35pt;width:28.5pt;height:27.75pt;z-index:251664896">
            <v:textbox>
              <w:txbxContent>
                <w:p w:rsidR="00283928" w:rsidRDefault="00283928">
                  <w:r>
                    <w:t>12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6" type="#_x0000_t75" style="position:absolute;margin-left:-22.7pt;margin-top:30.05pt;width:571.7pt;height:315.85pt;z-index:251662848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">
            <v:imagedata r:id="rId10" o:title=""/>
            <o:lock v:ext="edit" aspectratio="f"/>
            <w10:wrap type="square"/>
          </v:shape>
        </w:pict>
      </w:r>
      <w:r w:rsidRPr="00800786">
        <w:rPr>
          <w:b/>
        </w:rPr>
        <w:t>4) AŞAĞIDAKİ DÜNYA HARİTASINI DOLDURUNUZ.</w:t>
      </w:r>
      <w:r>
        <w:rPr>
          <w:b/>
        </w:rPr>
        <w:t xml:space="preserve"> </w:t>
      </w:r>
      <w:hyperlink r:id="rId11" w:history="1">
        <w:r>
          <w:rPr>
            <w:rStyle w:val="Hyperlink"/>
            <w:rFonts w:ascii="Arial Narrow" w:hAnsi="Arial Narrow"/>
            <w:b/>
            <w:sz w:val="20"/>
            <w:szCs w:val="20"/>
          </w:rPr>
          <w:t>http://www.sorubak.com</w:t>
        </w:r>
      </w:hyperlink>
    </w:p>
    <w:p w:rsidR="00283928" w:rsidRPr="00D73A9B" w:rsidRDefault="00283928" w:rsidP="00D73A9B">
      <w:pPr>
        <w:ind w:firstLine="708"/>
      </w:pPr>
    </w:p>
    <w:sectPr w:rsidR="00283928" w:rsidRPr="00D73A9B" w:rsidSect="00200CF8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38BB"/>
    <w:rsid w:val="000A2B69"/>
    <w:rsid w:val="000B4578"/>
    <w:rsid w:val="00181087"/>
    <w:rsid w:val="00200CF8"/>
    <w:rsid w:val="002259FE"/>
    <w:rsid w:val="00283928"/>
    <w:rsid w:val="002F38BB"/>
    <w:rsid w:val="00323C61"/>
    <w:rsid w:val="0034044A"/>
    <w:rsid w:val="0055296A"/>
    <w:rsid w:val="005B45D9"/>
    <w:rsid w:val="0064751D"/>
    <w:rsid w:val="007E6044"/>
    <w:rsid w:val="00800786"/>
    <w:rsid w:val="00831CD8"/>
    <w:rsid w:val="00956691"/>
    <w:rsid w:val="009E649B"/>
    <w:rsid w:val="00A81AF0"/>
    <w:rsid w:val="00A9026B"/>
    <w:rsid w:val="00AA2C7F"/>
    <w:rsid w:val="00B35943"/>
    <w:rsid w:val="00BA6527"/>
    <w:rsid w:val="00D61AB3"/>
    <w:rsid w:val="00D73A9B"/>
    <w:rsid w:val="00E07CE0"/>
    <w:rsid w:val="00EE4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52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A2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A2C7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55296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://www.sorubak.com/" TargetMode="External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119</TotalTime>
  <Pages>2</Pages>
  <Words>54</Words>
  <Characters>309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BİRSEN</cp:lastModifiedBy>
  <cp:revision>7</cp:revision>
  <dcterms:created xsi:type="dcterms:W3CDTF">2014-12-23T18:59:00Z</dcterms:created>
  <dcterms:modified xsi:type="dcterms:W3CDTF">2015-10-22T18:38:00Z</dcterms:modified>
</cp:coreProperties>
</file>