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D86" w:rsidRDefault="007F7D86" w:rsidP="00260B73">
      <w:pPr>
        <w:spacing w:after="0" w:line="240" w:lineRule="auto"/>
        <w:jc w:val="center"/>
        <w:rPr>
          <w:rFonts w:ascii="Times New Roman" w:hAnsi="Times New Roman"/>
        </w:rPr>
      </w:pPr>
    </w:p>
    <w:p w:rsidR="007F7D86" w:rsidRPr="00783C24" w:rsidRDefault="007F7D86" w:rsidP="007904F7">
      <w:pPr>
        <w:spacing w:after="0" w:line="240" w:lineRule="auto"/>
        <w:jc w:val="center"/>
        <w:rPr>
          <w:rFonts w:ascii="Times New Roman" w:hAnsi="Times New Roman"/>
          <w:color w:val="FF0000"/>
        </w:rPr>
      </w:pPr>
      <w:r w:rsidRPr="00783C24">
        <w:rPr>
          <w:rFonts w:ascii="Times New Roman" w:hAnsi="Times New Roman"/>
          <w:color w:val="FF0000"/>
        </w:rPr>
        <w:t>GAZİ İLKOKULU</w:t>
      </w:r>
    </w:p>
    <w:p w:rsidR="007F7D86" w:rsidRPr="00783C24" w:rsidRDefault="007F7D86" w:rsidP="007904F7">
      <w:pPr>
        <w:spacing w:after="0" w:line="240" w:lineRule="auto"/>
        <w:jc w:val="center"/>
        <w:rPr>
          <w:rFonts w:ascii="Times New Roman" w:hAnsi="Times New Roman"/>
          <w:b/>
        </w:rPr>
      </w:pPr>
      <w:r w:rsidRPr="00783C24">
        <w:rPr>
          <w:rFonts w:ascii="Times New Roman" w:hAnsi="Times New Roman"/>
          <w:b/>
        </w:rPr>
        <w:t>1. SINIF İHTİYAÇ LİSTESİ</w:t>
      </w:r>
    </w:p>
    <w:tbl>
      <w:tblPr>
        <w:tblpPr w:leftFromText="141" w:rightFromText="141" w:vertAnchor="text" w:horzAnchor="margin" w:tblpX="-176" w:tblpY="201"/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4"/>
      </w:tblGrid>
      <w:tr w:rsidR="007F7D86" w:rsidRPr="001444FD" w:rsidTr="00783C24">
        <w:trPr>
          <w:trHeight w:val="126"/>
        </w:trPr>
        <w:tc>
          <w:tcPr>
            <w:tcW w:w="9884" w:type="dxa"/>
            <w:vAlign w:val="center"/>
          </w:tcPr>
          <w:p w:rsidR="007F7D86" w:rsidRPr="00783C24" w:rsidRDefault="007F7D86" w:rsidP="007904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783C24">
              <w:rPr>
                <w:rFonts w:ascii="Times New Roman" w:hAnsi="Times New Roman"/>
                <w:b/>
                <w:color w:val="FF0000"/>
              </w:rPr>
              <w:t>A-ÖĞRETMENE TESLİM EDİLECEK MALZEMELER</w:t>
            </w:r>
          </w:p>
        </w:tc>
      </w:tr>
      <w:tr w:rsidR="007F7D86" w:rsidRPr="001444FD" w:rsidTr="00783C24">
        <w:trPr>
          <w:trHeight w:val="387"/>
        </w:trPr>
        <w:tc>
          <w:tcPr>
            <w:tcW w:w="9884" w:type="dxa"/>
          </w:tcPr>
          <w:p w:rsidR="007F7D86" w:rsidRPr="001444FD" w:rsidRDefault="007F7D86" w:rsidP="007904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 xml:space="preserve">1 Top A4 fotokopi </w:t>
            </w:r>
            <w:r w:rsidRPr="001444FD">
              <w:rPr>
                <w:rFonts w:ascii="Times New Roman" w:hAnsi="Times New Roman"/>
              </w:rPr>
              <w:t>kâğıdı.</w:t>
            </w:r>
          </w:p>
          <w:p w:rsidR="007F7D86" w:rsidRPr="007A116D" w:rsidRDefault="007F7D86" w:rsidP="007904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44FD">
              <w:rPr>
                <w:rFonts w:ascii="Times New Roman" w:hAnsi="Times New Roman"/>
              </w:rPr>
              <w:t xml:space="preserve">5 adet kırmızı kalem. 5 adet kurşun kalem </w:t>
            </w:r>
            <w:r w:rsidRPr="007A116D">
              <w:rPr>
                <w:rFonts w:ascii="Times New Roman" w:hAnsi="Times New Roman"/>
              </w:rPr>
              <w:t>(Kalemler Köşeli Değil Mutlaka Yuvarlak Olmalı) (Kesinlikle çocuklarınıza basmalı kalem almayınız. )</w:t>
            </w:r>
          </w:p>
          <w:p w:rsidR="007F7D86" w:rsidRPr="001444FD" w:rsidRDefault="007F7D86" w:rsidP="007904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1444FD">
              <w:rPr>
                <w:rFonts w:ascii="Times New Roman" w:hAnsi="Times New Roman"/>
              </w:rPr>
              <w:t>2’li kâğıt havlu</w:t>
            </w:r>
          </w:p>
          <w:p w:rsidR="007F7D86" w:rsidRPr="001444FD" w:rsidRDefault="007F7D86" w:rsidP="007904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 xml:space="preserve">Öğrencinin 2 tane vesikalık resmi  </w:t>
            </w:r>
          </w:p>
          <w:p w:rsidR="007F7D86" w:rsidRPr="00783C24" w:rsidRDefault="007F7D86" w:rsidP="007904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  <w:lang w:eastAsia="tr-TR"/>
              </w:rPr>
              <w:t>2 adet çıtçıtlı plastik zarf dosya</w:t>
            </w:r>
          </w:p>
          <w:p w:rsidR="007F7D86" w:rsidRPr="007A116D" w:rsidRDefault="007F7D86" w:rsidP="00783C2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7F7D86" w:rsidRPr="001444FD" w:rsidTr="00783C24">
        <w:trPr>
          <w:trHeight w:val="129"/>
        </w:trPr>
        <w:tc>
          <w:tcPr>
            <w:tcW w:w="9884" w:type="dxa"/>
            <w:vAlign w:val="center"/>
          </w:tcPr>
          <w:p w:rsidR="007F7D86" w:rsidRPr="00783C24" w:rsidRDefault="007F7D86" w:rsidP="007904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</w:rPr>
            </w:pPr>
            <w:r w:rsidRPr="001444FD">
              <w:rPr>
                <w:rFonts w:ascii="Times New Roman" w:hAnsi="Times New Roman"/>
                <w:b/>
                <w:color w:val="0070C0"/>
              </w:rPr>
              <w:t>B- SINIF DOLABINDA BULUNMASI GEREKEN MALZEMELER</w:t>
            </w:r>
          </w:p>
        </w:tc>
      </w:tr>
      <w:tr w:rsidR="007F7D86" w:rsidRPr="001444FD" w:rsidTr="00783C24">
        <w:trPr>
          <w:trHeight w:val="378"/>
        </w:trPr>
        <w:tc>
          <w:tcPr>
            <w:tcW w:w="9884" w:type="dxa"/>
          </w:tcPr>
          <w:p w:rsidR="007F7D86" w:rsidRPr="001444FD" w:rsidRDefault="007F7D8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noProof/>
                <w:lang w:eastAsia="tr-TR"/>
              </w:rPr>
              <w:pict>
                <v:rect id="Rectangle 2" o:spid="_x0000_s1026" style="position:absolute;left:0;text-align:left;margin-left:297.55pt;margin-top:2.2pt;width:182.5pt;height:89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" strokecolor="white">
                  <v:textbox>
                    <w:txbxContent>
                      <w:p w:rsidR="007F7D86" w:rsidRPr="000B3965" w:rsidRDefault="007F7D86" w:rsidP="000B3965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>Pirit, uhu</w:t>
                        </w:r>
                      </w:p>
                      <w:p w:rsidR="007F7D86" w:rsidRPr="000B3965" w:rsidRDefault="007F7D86" w:rsidP="000B3965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hAnsi="Times New Roman"/>
                            <w:sz w:val="20"/>
                            <w:szCs w:val="20"/>
                            <w:lang w:eastAsia="tr-TR"/>
                          </w:rPr>
                          <w:t>Cetvel Seti</w:t>
                        </w:r>
                      </w:p>
                      <w:p w:rsidR="007F7D86" w:rsidRPr="000B3965" w:rsidRDefault="007F7D86" w:rsidP="000B3965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Islak mendil (1 paket)</w:t>
                        </w:r>
                      </w:p>
                      <w:p w:rsidR="007F7D86" w:rsidRPr="000B3965" w:rsidRDefault="007F7D86" w:rsidP="000B3965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Peçete (1 paket)</w:t>
                        </w:r>
                      </w:p>
                      <w:p w:rsidR="007F7D86" w:rsidRPr="000B3965" w:rsidRDefault="007F7D86" w:rsidP="000B3965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Kâğıt havlu (1 adet)</w:t>
                        </w:r>
                      </w:p>
                      <w:p w:rsidR="007F7D86" w:rsidRPr="000B3965" w:rsidRDefault="007F7D86" w:rsidP="000B3965">
                        <w:pPr>
                          <w:pStyle w:val="ListParagraph"/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0B3965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Şeffaf izole bant</w:t>
                        </w:r>
                      </w:p>
                      <w:p w:rsidR="007F7D86" w:rsidRDefault="007F7D86"/>
                    </w:txbxContent>
                  </v:textbox>
                </v:rect>
              </w:pict>
            </w:r>
            <w:r w:rsidRPr="00E15056">
              <w:rPr>
                <w:rFonts w:ascii="Times New Roman" w:hAnsi="Times New Roman"/>
                <w:lang w:eastAsia="tr-TR"/>
              </w:rPr>
              <w:t>Abaküs</w:t>
            </w:r>
          </w:p>
          <w:p w:rsidR="007F7D86" w:rsidRPr="001444FD" w:rsidRDefault="007F7D8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15056">
              <w:rPr>
                <w:rFonts w:ascii="Times New Roman" w:hAnsi="Times New Roman"/>
                <w:lang w:eastAsia="tr-TR"/>
              </w:rPr>
              <w:t xml:space="preserve">12 'li kuru boya </w:t>
            </w:r>
            <w:r w:rsidRPr="007A116D">
              <w:rPr>
                <w:rFonts w:ascii="Times New Roman" w:hAnsi="Times New Roman"/>
                <w:lang w:eastAsia="tr-TR"/>
              </w:rPr>
              <w:t>(kaliteli bir marka (çocuğunuzun sağlığı için))</w:t>
            </w:r>
          </w:p>
          <w:p w:rsidR="007F7D86" w:rsidRPr="001444FD" w:rsidRDefault="007F7D8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15056">
              <w:rPr>
                <w:rFonts w:ascii="Times New Roman" w:hAnsi="Times New Roman"/>
                <w:lang w:eastAsia="tr-TR"/>
              </w:rPr>
              <w:t>12 '</w:t>
            </w:r>
            <w:r w:rsidRPr="007A116D">
              <w:rPr>
                <w:rFonts w:ascii="Times New Roman" w:hAnsi="Times New Roman"/>
                <w:lang w:eastAsia="tr-TR"/>
              </w:rPr>
              <w:t>li sulu</w:t>
            </w:r>
            <w:r w:rsidRPr="00E15056">
              <w:rPr>
                <w:rFonts w:ascii="Times New Roman" w:hAnsi="Times New Roman"/>
                <w:lang w:eastAsia="tr-TR"/>
              </w:rPr>
              <w:t xml:space="preserve"> boya</w:t>
            </w:r>
            <w:r w:rsidRPr="007A116D">
              <w:rPr>
                <w:rFonts w:ascii="Times New Roman" w:hAnsi="Times New Roman"/>
                <w:lang w:eastAsia="tr-TR"/>
              </w:rPr>
              <w:t xml:space="preserve"> (kaliteli bir marka (çocuğunuzun sağlığı için))</w:t>
            </w:r>
          </w:p>
          <w:p w:rsidR="007F7D86" w:rsidRPr="001444FD" w:rsidRDefault="007F7D8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15056">
              <w:rPr>
                <w:rFonts w:ascii="Times New Roman" w:hAnsi="Times New Roman"/>
                <w:lang w:eastAsia="tr-TR"/>
              </w:rPr>
              <w:t>12 'li</w:t>
            </w:r>
            <w:r w:rsidRPr="007A116D">
              <w:rPr>
                <w:rFonts w:ascii="Times New Roman" w:hAnsi="Times New Roman"/>
                <w:lang w:eastAsia="tr-TR"/>
              </w:rPr>
              <w:t xml:space="preserve"> pastel boya (kaliteli bir marka (çocuğunuzun sağlığı için))</w:t>
            </w:r>
          </w:p>
          <w:p w:rsidR="007F7D86" w:rsidRPr="001444FD" w:rsidRDefault="007F7D8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15056">
              <w:rPr>
                <w:rFonts w:ascii="Times New Roman" w:hAnsi="Times New Roman"/>
                <w:lang w:eastAsia="tr-TR"/>
              </w:rPr>
              <w:t>Oyun hamuru</w:t>
            </w:r>
          </w:p>
          <w:p w:rsidR="007F7D86" w:rsidRPr="001444FD" w:rsidRDefault="007F7D8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15056">
              <w:rPr>
                <w:rFonts w:ascii="Times New Roman" w:hAnsi="Times New Roman"/>
                <w:lang w:eastAsia="tr-TR"/>
              </w:rPr>
              <w:t xml:space="preserve">Renkli </w:t>
            </w:r>
            <w:r w:rsidRPr="007A116D">
              <w:rPr>
                <w:rFonts w:ascii="Times New Roman" w:hAnsi="Times New Roman"/>
                <w:lang w:eastAsia="tr-TR"/>
              </w:rPr>
              <w:t>fasulye</w:t>
            </w:r>
            <w:r w:rsidRPr="00E15056">
              <w:rPr>
                <w:rFonts w:ascii="Times New Roman" w:hAnsi="Times New Roman"/>
                <w:lang w:eastAsia="tr-TR"/>
              </w:rPr>
              <w:t xml:space="preserve"> ve çubuklar</w:t>
            </w:r>
          </w:p>
          <w:p w:rsidR="007F7D86" w:rsidRPr="001444FD" w:rsidRDefault="007F7D86" w:rsidP="000B396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>Defter düzeni için 1 kutu ataç</w:t>
            </w:r>
          </w:p>
          <w:p w:rsidR="007F7D86" w:rsidRPr="001444FD" w:rsidRDefault="007F7D86" w:rsidP="000B396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>Makas (plastik ve küt uçlu olmalı)</w:t>
            </w:r>
          </w:p>
          <w:p w:rsidR="007F7D86" w:rsidRPr="001444FD" w:rsidRDefault="007F7D86" w:rsidP="00783C2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7F7D86" w:rsidRPr="001444FD" w:rsidTr="00783C24">
        <w:trPr>
          <w:trHeight w:val="143"/>
        </w:trPr>
        <w:tc>
          <w:tcPr>
            <w:tcW w:w="9884" w:type="dxa"/>
            <w:vAlign w:val="center"/>
          </w:tcPr>
          <w:p w:rsidR="007F7D86" w:rsidRPr="00783C24" w:rsidRDefault="007F7D86" w:rsidP="007904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E36C0A"/>
              </w:rPr>
            </w:pPr>
            <w:r w:rsidRPr="00783C24">
              <w:rPr>
                <w:rFonts w:ascii="Times New Roman" w:hAnsi="Times New Roman"/>
                <w:b/>
                <w:color w:val="E36C0A"/>
              </w:rPr>
              <w:t>C-KALEM KUTUSUNDA BULUNMASI GEREKEN MALZEMELER</w:t>
            </w:r>
          </w:p>
        </w:tc>
      </w:tr>
      <w:tr w:rsidR="007F7D86" w:rsidRPr="001444FD" w:rsidTr="00783C24">
        <w:trPr>
          <w:trHeight w:val="475"/>
        </w:trPr>
        <w:tc>
          <w:tcPr>
            <w:tcW w:w="9884" w:type="dxa"/>
          </w:tcPr>
          <w:p w:rsidR="007F7D86" w:rsidRPr="001444FD" w:rsidRDefault="007F7D86" w:rsidP="007904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 xml:space="preserve">3 Adet kaliteli yuvarlak kurşun kalem </w:t>
            </w:r>
          </w:p>
          <w:p w:rsidR="007F7D86" w:rsidRPr="007A116D" w:rsidRDefault="007F7D86" w:rsidP="007904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>3 Adet yuvarlak kırmızı kurşun kalem</w:t>
            </w:r>
          </w:p>
          <w:p w:rsidR="007F7D86" w:rsidRPr="007A116D" w:rsidRDefault="007F7D86" w:rsidP="007904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 xml:space="preserve">Yumuşak, Leke Bırakmayan Kaliteli Silgi (Kanserojen Olduğu </w:t>
            </w:r>
            <w:r w:rsidRPr="001444FD">
              <w:rPr>
                <w:rFonts w:ascii="Times New Roman" w:hAnsi="Times New Roman"/>
              </w:rPr>
              <w:t>İçin Kokulu</w:t>
            </w:r>
            <w:r w:rsidRPr="007A116D">
              <w:rPr>
                <w:rFonts w:ascii="Times New Roman" w:hAnsi="Times New Roman"/>
              </w:rPr>
              <w:t xml:space="preserve"> Silgi Alınmamalı)</w:t>
            </w:r>
          </w:p>
          <w:p w:rsidR="007F7D86" w:rsidRPr="00783C24" w:rsidRDefault="007F7D86" w:rsidP="007904F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</w:rPr>
              <w:t>Kalemtıraş</w:t>
            </w:r>
            <w:r w:rsidRPr="001444FD">
              <w:rPr>
                <w:rFonts w:ascii="Times New Roman" w:hAnsi="Times New Roman"/>
              </w:rPr>
              <w:t xml:space="preserve"> (</w:t>
            </w:r>
            <w:r w:rsidRPr="007A116D">
              <w:rPr>
                <w:rFonts w:ascii="Times New Roman" w:hAnsi="Times New Roman"/>
              </w:rPr>
              <w:t>çöpü içinde biriktirenlerden olsun</w:t>
            </w:r>
            <w:r w:rsidRPr="001444FD">
              <w:rPr>
                <w:rFonts w:ascii="Times New Roman" w:hAnsi="Times New Roman"/>
              </w:rPr>
              <w:t>)</w:t>
            </w:r>
          </w:p>
          <w:p w:rsidR="007F7D86" w:rsidRPr="007A116D" w:rsidRDefault="007F7D86" w:rsidP="00783C2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7F7D86" w:rsidRPr="001444FD" w:rsidTr="00783C24">
        <w:trPr>
          <w:trHeight w:val="152"/>
        </w:trPr>
        <w:tc>
          <w:tcPr>
            <w:tcW w:w="9884" w:type="dxa"/>
            <w:vAlign w:val="center"/>
          </w:tcPr>
          <w:p w:rsidR="007F7D86" w:rsidRPr="00783C24" w:rsidRDefault="007F7D86" w:rsidP="007904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</w:rPr>
            </w:pPr>
            <w:r w:rsidRPr="00783C24">
              <w:rPr>
                <w:rFonts w:ascii="Times New Roman" w:hAnsi="Times New Roman"/>
                <w:b/>
                <w:color w:val="00B050"/>
              </w:rPr>
              <w:t>Ç-OKUL ÇANTASINDA OLMASI GEREKEN KIRTASİYE MALZEMELERİ</w:t>
            </w:r>
          </w:p>
        </w:tc>
      </w:tr>
      <w:tr w:rsidR="007F7D86" w:rsidRPr="001444FD" w:rsidTr="00783C24">
        <w:trPr>
          <w:trHeight w:val="528"/>
        </w:trPr>
        <w:tc>
          <w:tcPr>
            <w:tcW w:w="9884" w:type="dxa"/>
          </w:tcPr>
          <w:p w:rsidR="007F7D86" w:rsidRPr="001444FD" w:rsidRDefault="007F7D8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15056">
              <w:rPr>
                <w:rFonts w:ascii="Times New Roman" w:hAnsi="Times New Roman"/>
                <w:lang w:eastAsia="tr-TR"/>
              </w:rPr>
              <w:t>3 adet kılavuz çizgili yazı defteri</w:t>
            </w:r>
          </w:p>
          <w:p w:rsidR="007F7D86" w:rsidRPr="001444FD" w:rsidRDefault="007F7D8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15056">
              <w:rPr>
                <w:rFonts w:ascii="Times New Roman" w:hAnsi="Times New Roman"/>
                <w:lang w:eastAsia="tr-TR"/>
              </w:rPr>
              <w:t xml:space="preserve">40 </w:t>
            </w:r>
            <w:r w:rsidRPr="007A116D">
              <w:rPr>
                <w:rFonts w:ascii="Times New Roman" w:hAnsi="Times New Roman"/>
                <w:lang w:eastAsia="tr-TR"/>
              </w:rPr>
              <w:t>yapraklı kareli</w:t>
            </w:r>
            <w:r w:rsidRPr="00E15056">
              <w:rPr>
                <w:rFonts w:ascii="Times New Roman" w:hAnsi="Times New Roman"/>
                <w:lang w:eastAsia="tr-TR"/>
              </w:rPr>
              <w:t xml:space="preserve"> matematik defteri</w:t>
            </w:r>
          </w:p>
          <w:p w:rsidR="007F7D86" w:rsidRPr="001444FD" w:rsidRDefault="007F7D8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15056">
              <w:rPr>
                <w:rFonts w:ascii="Times New Roman" w:hAnsi="Times New Roman"/>
                <w:lang w:eastAsia="tr-TR"/>
              </w:rPr>
              <w:t xml:space="preserve">Kendinden poşetli sunum dosyası ( </w:t>
            </w:r>
            <w:r w:rsidRPr="007A116D">
              <w:rPr>
                <w:rFonts w:ascii="Times New Roman" w:hAnsi="Times New Roman"/>
                <w:lang w:eastAsia="tr-TR"/>
              </w:rPr>
              <w:t>4</w:t>
            </w:r>
            <w:r w:rsidRPr="00E15056">
              <w:rPr>
                <w:rFonts w:ascii="Times New Roman" w:hAnsi="Times New Roman"/>
                <w:lang w:eastAsia="tr-TR"/>
              </w:rPr>
              <w:t>0 sayfalık)</w:t>
            </w:r>
            <w:r w:rsidRPr="007A116D">
              <w:rPr>
                <w:rFonts w:ascii="Times New Roman" w:hAnsi="Times New Roman"/>
                <w:lang w:eastAsia="tr-TR"/>
              </w:rPr>
              <w:t xml:space="preserve"> (5 adet)</w:t>
            </w:r>
          </w:p>
          <w:p w:rsidR="007F7D86" w:rsidRPr="007A116D" w:rsidRDefault="007F7D8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  <w:bCs/>
              </w:rPr>
              <w:t xml:space="preserve">Bir adet kalem </w:t>
            </w:r>
            <w:r w:rsidRPr="001444FD">
              <w:rPr>
                <w:rFonts w:ascii="Times New Roman" w:hAnsi="Times New Roman"/>
                <w:bCs/>
              </w:rPr>
              <w:t>kutusu</w:t>
            </w:r>
            <w:r w:rsidRPr="001444FD">
              <w:rPr>
                <w:rFonts w:ascii="Times New Roman" w:hAnsi="Times New Roman"/>
              </w:rPr>
              <w:t xml:space="preserve"> iki</w:t>
            </w:r>
            <w:r w:rsidRPr="007A116D">
              <w:rPr>
                <w:rFonts w:ascii="Times New Roman" w:hAnsi="Times New Roman"/>
              </w:rPr>
              <w:t xml:space="preserve"> gözlü(Ses çıkarmayan, dikkat dağıtmayan olmalı.</w:t>
            </w:r>
            <w:r w:rsidRPr="001444FD">
              <w:rPr>
                <w:rFonts w:ascii="Times New Roman" w:hAnsi="Times New Roman"/>
              </w:rPr>
              <w:t>)</w:t>
            </w:r>
          </w:p>
          <w:p w:rsidR="007F7D86" w:rsidRPr="00783C24" w:rsidRDefault="007F7D86" w:rsidP="007904F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  <w:bCs/>
              </w:rPr>
              <w:t>Çıtçıtlı dosya:</w:t>
            </w:r>
            <w:r w:rsidRPr="007A116D">
              <w:rPr>
                <w:rFonts w:ascii="Times New Roman" w:hAnsi="Times New Roman"/>
              </w:rPr>
              <w:t>(Ödevlerini koymak üzere kullanacak..)</w:t>
            </w:r>
            <w:r w:rsidRPr="001444FD">
              <w:rPr>
                <w:rFonts w:ascii="Times New Roman" w:hAnsi="Times New Roman"/>
              </w:rPr>
              <w:t xml:space="preserve"> (</w:t>
            </w:r>
            <w:r w:rsidRPr="001444FD">
              <w:rPr>
                <w:rFonts w:ascii="Times New Roman" w:hAnsi="Times New Roman"/>
                <w:bCs/>
              </w:rPr>
              <w:t>1 adet</w:t>
            </w:r>
            <w:r w:rsidRPr="001444FD">
              <w:rPr>
                <w:rFonts w:ascii="Times New Roman" w:hAnsi="Times New Roman"/>
              </w:rPr>
              <w:t>)</w:t>
            </w:r>
          </w:p>
          <w:p w:rsidR="007F7D86" w:rsidRPr="00783C24" w:rsidRDefault="007F7D86" w:rsidP="00783C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F7D86" w:rsidRPr="001444FD" w:rsidTr="00783C24">
        <w:trPr>
          <w:trHeight w:val="306"/>
        </w:trPr>
        <w:tc>
          <w:tcPr>
            <w:tcW w:w="9884" w:type="dxa"/>
            <w:vAlign w:val="center"/>
          </w:tcPr>
          <w:p w:rsidR="007F7D86" w:rsidRPr="00783C24" w:rsidRDefault="007F7D86" w:rsidP="007904F7">
            <w:pPr>
              <w:pStyle w:val="NoSpacing"/>
              <w:jc w:val="center"/>
              <w:rPr>
                <w:rFonts w:ascii="Times New Roman" w:hAnsi="Times New Roman"/>
                <w:color w:val="7030A0"/>
                <w:lang w:eastAsia="tr-TR"/>
              </w:rPr>
            </w:pPr>
            <w:r w:rsidRPr="00783C24">
              <w:rPr>
                <w:rFonts w:ascii="Times New Roman" w:hAnsi="Times New Roman"/>
                <w:b/>
                <w:color w:val="7030A0"/>
              </w:rPr>
              <w:t>D-BESLENME ÇANTASINDA OLMASI GEREKEN MALZEMELERİ</w:t>
            </w:r>
          </w:p>
        </w:tc>
      </w:tr>
      <w:tr w:rsidR="007F7D86" w:rsidRPr="001444FD" w:rsidTr="00783C24">
        <w:trPr>
          <w:trHeight w:val="528"/>
        </w:trPr>
        <w:tc>
          <w:tcPr>
            <w:tcW w:w="9884" w:type="dxa"/>
          </w:tcPr>
          <w:p w:rsidR="007F7D86" w:rsidRPr="007A116D" w:rsidRDefault="007F7D86" w:rsidP="007904F7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lang w:eastAsia="tr-TR"/>
              </w:rPr>
            </w:pPr>
            <w:r w:rsidRPr="007A116D">
              <w:rPr>
                <w:rFonts w:ascii="Times New Roman" w:hAnsi="Times New Roman"/>
              </w:rPr>
              <w:t>Masaya sermek için bezden dikilmiş beslenme havlusu</w:t>
            </w:r>
          </w:p>
          <w:p w:rsidR="007F7D86" w:rsidRPr="007A116D" w:rsidRDefault="007F7D86" w:rsidP="007904F7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lang w:eastAsia="tr-TR"/>
              </w:rPr>
            </w:pPr>
            <w:r w:rsidRPr="007A116D">
              <w:rPr>
                <w:rFonts w:ascii="Times New Roman" w:hAnsi="Times New Roman"/>
                <w:lang w:eastAsia="tr-TR"/>
              </w:rPr>
              <w:t>Beslenme kapları.</w:t>
            </w:r>
          </w:p>
          <w:p w:rsidR="007F7D86" w:rsidRPr="007A116D" w:rsidRDefault="007F7D86" w:rsidP="007904F7">
            <w:pPr>
              <w:pStyle w:val="NoSpacing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lang w:eastAsia="tr-TR"/>
              </w:rPr>
            </w:pPr>
            <w:r w:rsidRPr="007A116D">
              <w:rPr>
                <w:rFonts w:ascii="Times New Roman" w:hAnsi="Times New Roman"/>
                <w:lang w:eastAsia="tr-TR"/>
              </w:rPr>
              <w:t>Peçete ve ıslak mendil(küçük boy)</w:t>
            </w:r>
          </w:p>
          <w:p w:rsidR="007F7D86" w:rsidRPr="007A116D" w:rsidRDefault="007F7D86" w:rsidP="000B3965">
            <w:pPr>
              <w:pStyle w:val="NoSpacing"/>
              <w:ind w:left="360"/>
              <w:rPr>
                <w:rFonts w:ascii="Times New Roman" w:hAnsi="Times New Roman"/>
                <w:b/>
                <w:u w:val="single"/>
                <w:lang w:eastAsia="tr-TR"/>
              </w:rPr>
            </w:pPr>
          </w:p>
          <w:p w:rsidR="007F7D86" w:rsidRPr="00783C24" w:rsidRDefault="007F7D86" w:rsidP="000B3965">
            <w:pPr>
              <w:pStyle w:val="NoSpacing"/>
              <w:ind w:left="360"/>
              <w:jc w:val="center"/>
              <w:rPr>
                <w:rFonts w:ascii="Times New Roman" w:hAnsi="Times New Roman"/>
                <w:b/>
                <w:color w:val="FF0000"/>
                <w:u w:val="single"/>
                <w:lang w:eastAsia="tr-TR"/>
              </w:rPr>
            </w:pPr>
            <w:r w:rsidRPr="00783C24">
              <w:rPr>
                <w:rFonts w:ascii="Times New Roman" w:hAnsi="Times New Roman"/>
                <w:b/>
                <w:color w:val="FF0000"/>
                <w:u w:val="single"/>
                <w:lang w:eastAsia="tr-TR"/>
              </w:rPr>
              <w:t>Beslenme malzemeleri kesinlikle okul çantasında taşınmayacaktır.</w:t>
            </w:r>
          </w:p>
          <w:p w:rsidR="007F7D86" w:rsidRPr="007A116D" w:rsidRDefault="007F7D86" w:rsidP="000B3965">
            <w:pPr>
              <w:pStyle w:val="NoSpacing"/>
              <w:ind w:left="360"/>
              <w:rPr>
                <w:rFonts w:ascii="Times New Roman" w:hAnsi="Times New Roman"/>
                <w:b/>
                <w:u w:val="single"/>
                <w:lang w:eastAsia="tr-TR"/>
              </w:rPr>
            </w:pPr>
          </w:p>
        </w:tc>
      </w:tr>
      <w:tr w:rsidR="007F7D86" w:rsidRPr="001444FD" w:rsidTr="00783C24">
        <w:trPr>
          <w:trHeight w:val="2277"/>
        </w:trPr>
        <w:tc>
          <w:tcPr>
            <w:tcW w:w="9884" w:type="dxa"/>
          </w:tcPr>
          <w:p w:rsidR="007F7D86" w:rsidRPr="007A116D" w:rsidRDefault="007F7D86" w:rsidP="007904F7">
            <w:pPr>
              <w:pStyle w:val="NoSpacing"/>
              <w:jc w:val="both"/>
              <w:rPr>
                <w:rFonts w:ascii="Times New Roman" w:hAnsi="Times New Roman"/>
              </w:rPr>
            </w:pPr>
            <w:r w:rsidRPr="007A116D">
              <w:rPr>
                <w:rFonts w:ascii="Times New Roman" w:hAnsi="Times New Roman"/>
                <w:lang w:eastAsia="tr-TR"/>
              </w:rPr>
              <w:t>Sayın Velim:</w:t>
            </w:r>
            <w:r w:rsidRPr="007A116D">
              <w:rPr>
                <w:rFonts w:ascii="Times New Roman" w:hAnsi="Times New Roman"/>
              </w:rPr>
              <w:t xml:space="preserve"> Öğrencilerimiz okumayı bilmediğinden, kitaplarını çantalarından daha rahat ve hızlı çıkarabilmesi için; sınıfça yapmamız gereken kitap ve defter düzenimiz aşağıdaki şekilde olmalıdır. Velilerimizin bu düzene uymaları gerekmektedir.</w:t>
            </w:r>
          </w:p>
          <w:p w:rsidR="007F7D86" w:rsidRDefault="007F7D86" w:rsidP="007904F7">
            <w:pPr>
              <w:pStyle w:val="NoSpacing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noProof/>
                <w:u w:val="single"/>
                <w:lang w:eastAsia="tr-TR"/>
              </w:rPr>
            </w:pPr>
            <w:r w:rsidRPr="00A86ADF">
              <w:rPr>
                <w:rFonts w:ascii="Times New Roman" w:hAnsi="Times New Roman"/>
                <w:color w:val="FF0000"/>
              </w:rPr>
              <w:t xml:space="preserve"> </w:t>
            </w:r>
            <w:r w:rsidRPr="007A116D">
              <w:rPr>
                <w:rFonts w:ascii="Times New Roman" w:hAnsi="Times New Roman"/>
                <w:b/>
                <w:noProof/>
                <w:lang w:eastAsia="tr-TR"/>
              </w:rPr>
              <w:t>Okuma YazmaÖğreniyorum</w:t>
            </w:r>
            <w:r w:rsidRPr="007A116D">
              <w:rPr>
                <w:rFonts w:ascii="Times New Roman" w:hAnsi="Times New Roman"/>
                <w:noProof/>
                <w:lang w:eastAsia="tr-TR"/>
              </w:rPr>
              <w:t xml:space="preserve"> kitabı </w:t>
            </w:r>
            <w:r w:rsidRPr="007A116D">
              <w:rPr>
                <w:rFonts w:ascii="Times New Roman" w:hAnsi="Times New Roman"/>
                <w:b/>
                <w:noProof/>
                <w:lang w:eastAsia="tr-TR"/>
              </w:rPr>
              <w:t>KIRMIZI</w:t>
            </w:r>
            <w:r w:rsidRPr="007A116D">
              <w:rPr>
                <w:rFonts w:ascii="Times New Roman" w:hAnsi="Times New Roman"/>
                <w:noProof/>
                <w:lang w:eastAsia="tr-TR"/>
              </w:rPr>
              <w:t xml:space="preserve"> renk,</w:t>
            </w:r>
          </w:p>
          <w:p w:rsidR="007F7D86" w:rsidRDefault="007F7D86" w:rsidP="007904F7">
            <w:pPr>
              <w:pStyle w:val="NoSpacing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noProof/>
                <w:u w:val="single"/>
                <w:lang w:eastAsia="tr-TR"/>
              </w:rPr>
            </w:pPr>
            <w:r w:rsidRPr="00783C24">
              <w:rPr>
                <w:rFonts w:ascii="Times New Roman" w:hAnsi="Times New Roman"/>
                <w:b/>
              </w:rPr>
              <w:t>Hayat Bilgisi</w:t>
            </w:r>
            <w:r w:rsidRPr="00783C24">
              <w:rPr>
                <w:rFonts w:ascii="Times New Roman" w:hAnsi="Times New Roman"/>
              </w:rPr>
              <w:t xml:space="preserve"> kitabı </w:t>
            </w:r>
            <w:r w:rsidRPr="00783C24">
              <w:rPr>
                <w:rFonts w:ascii="Times New Roman" w:hAnsi="Times New Roman"/>
                <w:b/>
              </w:rPr>
              <w:t>SARI</w:t>
            </w:r>
            <w:r w:rsidRPr="00783C24">
              <w:rPr>
                <w:rFonts w:ascii="Times New Roman" w:hAnsi="Times New Roman"/>
              </w:rPr>
              <w:t xml:space="preserve"> renk</w:t>
            </w:r>
            <w:r w:rsidRPr="00783C24">
              <w:rPr>
                <w:rFonts w:ascii="Times New Roman" w:hAnsi="Times New Roman"/>
                <w:noProof/>
                <w:u w:val="single"/>
                <w:lang w:eastAsia="tr-TR"/>
              </w:rPr>
              <w:t>,</w:t>
            </w:r>
          </w:p>
          <w:p w:rsidR="007F7D86" w:rsidRPr="00783C24" w:rsidRDefault="007F7D86" w:rsidP="007A116D">
            <w:pPr>
              <w:pStyle w:val="NoSpacing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noProof/>
                <w:u w:val="single"/>
                <w:lang w:eastAsia="tr-TR"/>
              </w:rPr>
            </w:pPr>
            <w:r w:rsidRPr="00783C24">
              <w:rPr>
                <w:rFonts w:ascii="Times New Roman" w:hAnsi="Times New Roman"/>
                <w:b/>
                <w:noProof/>
                <w:lang w:eastAsia="tr-TR"/>
              </w:rPr>
              <w:t>Matematik</w:t>
            </w:r>
            <w:r w:rsidRPr="00783C24">
              <w:rPr>
                <w:rFonts w:ascii="Times New Roman" w:hAnsi="Times New Roman"/>
                <w:noProof/>
                <w:lang w:eastAsia="tr-TR"/>
              </w:rPr>
              <w:t xml:space="preserve"> kitabı </w:t>
            </w:r>
            <w:r w:rsidRPr="00783C24">
              <w:rPr>
                <w:rFonts w:ascii="Times New Roman" w:hAnsi="Times New Roman"/>
                <w:b/>
                <w:noProof/>
                <w:lang w:eastAsia="tr-TR"/>
              </w:rPr>
              <w:t>MAVİ</w:t>
            </w:r>
            <w:r w:rsidRPr="00783C24">
              <w:rPr>
                <w:rFonts w:ascii="Times New Roman" w:hAnsi="Times New Roman"/>
                <w:noProof/>
                <w:lang w:eastAsia="tr-TR"/>
              </w:rPr>
              <w:t xml:space="preserve"> renk,</w:t>
            </w:r>
          </w:p>
          <w:p w:rsidR="007F7D86" w:rsidRPr="00783C24" w:rsidRDefault="007F7D86" w:rsidP="007A116D">
            <w:pPr>
              <w:pStyle w:val="NoSpacing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noProof/>
                <w:u w:val="single"/>
                <w:lang w:eastAsia="tr-TR"/>
              </w:rPr>
            </w:pPr>
            <w:r w:rsidRPr="00783C24">
              <w:rPr>
                <w:rFonts w:ascii="Times New Roman" w:hAnsi="Times New Roman"/>
              </w:rPr>
              <w:t xml:space="preserve"> </w:t>
            </w:r>
            <w:r w:rsidRPr="00783C24">
              <w:rPr>
                <w:rFonts w:ascii="Times New Roman" w:hAnsi="Times New Roman"/>
                <w:b/>
              </w:rPr>
              <w:t>Türkçe</w:t>
            </w:r>
            <w:r w:rsidRPr="00783C24">
              <w:rPr>
                <w:rFonts w:ascii="Times New Roman" w:hAnsi="Times New Roman"/>
              </w:rPr>
              <w:t xml:space="preserve"> kitabı </w:t>
            </w:r>
            <w:r w:rsidRPr="00783C24">
              <w:rPr>
                <w:rFonts w:ascii="Times New Roman" w:hAnsi="Times New Roman"/>
                <w:b/>
              </w:rPr>
              <w:t xml:space="preserve">BEYAZ </w:t>
            </w:r>
            <w:r w:rsidRPr="00783C24">
              <w:rPr>
                <w:rFonts w:ascii="Times New Roman" w:hAnsi="Times New Roman"/>
              </w:rPr>
              <w:t xml:space="preserve">renk </w:t>
            </w:r>
          </w:p>
          <w:p w:rsidR="007F7D86" w:rsidRPr="001444FD" w:rsidRDefault="007F7D86" w:rsidP="007A116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44FD">
              <w:rPr>
                <w:rFonts w:ascii="Times New Roman" w:hAnsi="Times New Roman"/>
              </w:rPr>
              <w:t xml:space="preserve">             Kitaplarımız ve defterlerimiz </w:t>
            </w:r>
            <w:r w:rsidRPr="001444FD">
              <w:rPr>
                <w:rFonts w:ascii="Times New Roman" w:hAnsi="Times New Roman"/>
                <w:b/>
                <w:u w:val="single"/>
              </w:rPr>
              <w:t>jelâtin (</w:t>
            </w:r>
            <w:r w:rsidRPr="001444FD">
              <w:rPr>
                <w:rFonts w:ascii="Times New Roman" w:hAnsi="Times New Roman"/>
              </w:rPr>
              <w:t xml:space="preserve"> yırtılmayan şeffaf kap) ile kaplanacaktır.</w:t>
            </w:r>
          </w:p>
          <w:p w:rsidR="007F7D86" w:rsidRDefault="007F7D86" w:rsidP="00E53DC3">
            <w:pPr>
              <w:pStyle w:val="NoSpacing"/>
              <w:jc w:val="both"/>
              <w:rPr>
                <w:rFonts w:ascii="Times New Roman" w:hAnsi="Times New Roman"/>
                <w:u w:val="single"/>
              </w:rPr>
            </w:pPr>
            <w:r w:rsidRPr="007A116D">
              <w:rPr>
                <w:rFonts w:ascii="Times New Roman" w:hAnsi="Times New Roman"/>
              </w:rPr>
              <w:t xml:space="preserve">     NOT: </w:t>
            </w:r>
            <w:r w:rsidRPr="007A116D">
              <w:rPr>
                <w:rFonts w:ascii="Times New Roman" w:hAnsi="Times New Roman"/>
                <w:u w:val="single"/>
              </w:rPr>
              <w:t>Tüm defter ve kitaplar kaplanıp, etiketlenecek; ad, soyadı, sınıf mutlaka yazılacak.</w:t>
            </w:r>
          </w:p>
          <w:p w:rsidR="007F7D86" w:rsidRPr="00E53DC3" w:rsidRDefault="007F7D86" w:rsidP="00E53DC3">
            <w:pPr>
              <w:pStyle w:val="NoSpacing"/>
              <w:jc w:val="both"/>
              <w:rPr>
                <w:rFonts w:ascii="Times New Roman" w:hAnsi="Times New Roman"/>
                <w:u w:val="single"/>
              </w:rPr>
            </w:pPr>
          </w:p>
        </w:tc>
      </w:tr>
    </w:tbl>
    <w:p w:rsidR="007F7D86" w:rsidRPr="000B3965" w:rsidRDefault="007F7D86" w:rsidP="00783C24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pict>
          <v:shape id="Resim 3" o:spid="_x0000_s1027" type="#_x0000_t75" style="position:absolute;margin-left:164.7pt;margin-top:644pt;width:144.5pt;height:28pt;z-index:251659264;visibility:visible;mso-position-horizontal-relative:text;mso-position-vertical-relative:text">
            <v:imagedata r:id="rId7" o:title=""/>
          </v:shape>
        </w:pict>
      </w:r>
      <w:r>
        <w:rPr>
          <w:noProof/>
          <w:lang w:eastAsia="tr-TR"/>
        </w:rPr>
        <w:t xml:space="preserve">www.sorubak.com  </w:t>
      </w:r>
      <w:r>
        <w:rPr>
          <w:rFonts w:ascii="Times New Roman" w:hAnsi="Times New Roman"/>
          <w:sz w:val="20"/>
          <w:szCs w:val="20"/>
        </w:rPr>
        <w:t xml:space="preserve"> </w:t>
      </w:r>
      <w:bookmarkStart w:id="0" w:name="_GoBack"/>
      <w:bookmarkEnd w:id="0"/>
    </w:p>
    <w:sectPr w:rsidR="007F7D86" w:rsidRPr="000B3965" w:rsidSect="00783C24">
      <w:footerReference w:type="default" r:id="rId8"/>
      <w:pgSz w:w="11906" w:h="16838"/>
      <w:pgMar w:top="851" w:right="991" w:bottom="1276" w:left="1276" w:header="708" w:footer="568" w:gutter="0"/>
      <w:pgBorders w:offsetFrom="page">
        <w:top w:val="threeDEngrave" w:sz="24" w:space="24" w:color="FF0000"/>
        <w:left w:val="threeDEngrave" w:sz="24" w:space="24" w:color="FF0000"/>
        <w:bottom w:val="threeDEmboss" w:sz="24" w:space="24" w:color="FF0000"/>
        <w:right w:val="threeDEmboss" w:sz="2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D86" w:rsidRDefault="007F7D86" w:rsidP="00523C6B">
      <w:pPr>
        <w:spacing w:after="0" w:line="240" w:lineRule="auto"/>
      </w:pPr>
      <w:r>
        <w:separator/>
      </w:r>
    </w:p>
  </w:endnote>
  <w:endnote w:type="continuationSeparator" w:id="0">
    <w:p w:rsidR="007F7D86" w:rsidRDefault="007F7D86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D86" w:rsidRDefault="007F7D86" w:rsidP="00523C6B">
    <w:pPr>
      <w:pStyle w:val="NoSpacing"/>
      <w:jc w:val="both"/>
      <w:rPr>
        <w:rFonts w:ascii="Times New Roman" w:hAnsi="Times New Roman"/>
        <w:b/>
        <w:sz w:val="20"/>
        <w:szCs w:val="20"/>
      </w:rPr>
    </w:pPr>
    <w:r w:rsidRPr="000B3965">
      <w:rPr>
        <w:rFonts w:ascii="Times New Roman" w:hAnsi="Times New Roman"/>
        <w:b/>
        <w:sz w:val="20"/>
        <w:szCs w:val="20"/>
        <w:u w:val="single"/>
      </w:rPr>
      <w:t>Uyarı:</w:t>
    </w:r>
    <w:r w:rsidRPr="000B3965">
      <w:rPr>
        <w:rFonts w:ascii="Times New Roman" w:hAnsi="Times New Roman"/>
        <w:b/>
        <w:sz w:val="20"/>
        <w:szCs w:val="20"/>
      </w:rPr>
      <w:t xml:space="preserve"> Sayın Velim; aldığınız malzemelerin çocuklarımızın sağlığı için kanserojen maddeler içeren Çin malı olmamasına; sade ve kullanışlı olmalarına dikkat ediniz! (Süslü, ses çıkaran, dikkat dağıtan araçların sınıfta kullanılmasına izin verilmeyecektir.)</w:t>
    </w:r>
  </w:p>
  <w:p w:rsidR="007F7D86" w:rsidRDefault="007F7D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D86" w:rsidRDefault="007F7D86" w:rsidP="00523C6B">
      <w:pPr>
        <w:spacing w:after="0" w:line="240" w:lineRule="auto"/>
      </w:pPr>
      <w:r>
        <w:separator/>
      </w:r>
    </w:p>
  </w:footnote>
  <w:footnote w:type="continuationSeparator" w:id="0">
    <w:p w:rsidR="007F7D86" w:rsidRDefault="007F7D86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985391"/>
    <w:multiLevelType w:val="hybridMultilevel"/>
    <w:tmpl w:val="E78A291A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FF0000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571970"/>
    <w:multiLevelType w:val="hybridMultilevel"/>
    <w:tmpl w:val="C43A62FA"/>
    <w:lvl w:ilvl="0" w:tplc="83C0C28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7030A0"/>
        <w:sz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056"/>
    <w:rsid w:val="00054889"/>
    <w:rsid w:val="000B3965"/>
    <w:rsid w:val="000E6F46"/>
    <w:rsid w:val="001444FD"/>
    <w:rsid w:val="00260B73"/>
    <w:rsid w:val="0043288A"/>
    <w:rsid w:val="00523C6B"/>
    <w:rsid w:val="006C7B17"/>
    <w:rsid w:val="00783C24"/>
    <w:rsid w:val="007904F7"/>
    <w:rsid w:val="007A116D"/>
    <w:rsid w:val="007A32B3"/>
    <w:rsid w:val="007C3E43"/>
    <w:rsid w:val="007F7D86"/>
    <w:rsid w:val="00886A15"/>
    <w:rsid w:val="00942801"/>
    <w:rsid w:val="00A1422F"/>
    <w:rsid w:val="00A86ADF"/>
    <w:rsid w:val="00BB0324"/>
    <w:rsid w:val="00BE4D23"/>
    <w:rsid w:val="00C10B63"/>
    <w:rsid w:val="00CB7C90"/>
    <w:rsid w:val="00CD43B7"/>
    <w:rsid w:val="00CF441E"/>
    <w:rsid w:val="00D41270"/>
    <w:rsid w:val="00E15056"/>
    <w:rsid w:val="00E53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80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150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23C6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23C6B"/>
    <w:rPr>
      <w:rFonts w:cs="Times New Roman"/>
    </w:rPr>
  </w:style>
  <w:style w:type="paragraph" w:styleId="NoSpacing">
    <w:name w:val="No Spacing"/>
    <w:uiPriority w:val="99"/>
    <w:qFormat/>
    <w:rsid w:val="00523C6B"/>
    <w:rPr>
      <w:lang w:eastAsia="en-US"/>
    </w:rPr>
  </w:style>
  <w:style w:type="character" w:styleId="Hyperlink">
    <w:name w:val="Hyperlink"/>
    <w:basedOn w:val="DefaultParagraphFont"/>
    <w:uiPriority w:val="99"/>
    <w:rsid w:val="00886A1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98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313</Words>
  <Characters>1787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BİRSEN</cp:lastModifiedBy>
  <cp:revision>3</cp:revision>
  <dcterms:created xsi:type="dcterms:W3CDTF">2015-07-12T21:04:00Z</dcterms:created>
  <dcterms:modified xsi:type="dcterms:W3CDTF">2015-07-13T06:16:00Z</dcterms:modified>
</cp:coreProperties>
</file>