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B53" w:rsidRPr="002E1776" w:rsidRDefault="00CC3B53" w:rsidP="00A9641C">
      <w:pPr>
        <w:spacing w:line="360" w:lineRule="auto"/>
        <w:jc w:val="center"/>
        <w:rPr>
          <w:rFonts w:ascii="Times New Roman" w:hAnsi="Times New Roman" w:cs="Times New Roman"/>
          <w:b/>
          <w:bCs/>
          <w:i/>
          <w:iCs/>
          <w:sz w:val="24"/>
          <w:szCs w:val="24"/>
        </w:rPr>
      </w:pPr>
      <w:r w:rsidRPr="002E1776">
        <w:rPr>
          <w:rFonts w:ascii="Times New Roman" w:hAnsi="Times New Roman" w:cs="Times New Roman"/>
          <w:b/>
          <w:bCs/>
          <w:i/>
          <w:iCs/>
          <w:sz w:val="24"/>
          <w:szCs w:val="24"/>
        </w:rPr>
        <w:t>2014-2015 EĞİTİM ÖĞRETİM YILI 2.DÖNEM 1.SINIFLAR 48. EĞİTİM BÖLGESİ ZÜMRE ÖĞRETMENLER KURULU TOPLANTI TUTANAĞI</w:t>
      </w:r>
    </w:p>
    <w:p w:rsidR="00CC3B53" w:rsidRPr="002E1776" w:rsidRDefault="00CC3B53" w:rsidP="00A9641C">
      <w:pPr>
        <w:pStyle w:val="NoSpacing"/>
        <w:jc w:val="both"/>
        <w:rPr>
          <w:rFonts w:ascii="Times New Roman" w:hAnsi="Times New Roman" w:cs="Times New Roman"/>
          <w:sz w:val="24"/>
          <w:szCs w:val="24"/>
        </w:rPr>
      </w:pPr>
      <w:r w:rsidRPr="002E1776">
        <w:rPr>
          <w:rFonts w:ascii="Times New Roman" w:hAnsi="Times New Roman" w:cs="Times New Roman"/>
          <w:b/>
          <w:bCs/>
          <w:sz w:val="24"/>
          <w:szCs w:val="24"/>
        </w:rPr>
        <w:t>TOPLANTI TARİHİ</w:t>
      </w:r>
      <w:r w:rsidRPr="002E1776">
        <w:rPr>
          <w:rFonts w:ascii="Times New Roman" w:hAnsi="Times New Roman" w:cs="Times New Roman"/>
          <w:sz w:val="24"/>
          <w:szCs w:val="24"/>
        </w:rPr>
        <w:tab/>
      </w:r>
      <w:r w:rsidRPr="002E1776">
        <w:rPr>
          <w:rFonts w:ascii="Times New Roman" w:hAnsi="Times New Roman" w:cs="Times New Roman"/>
          <w:sz w:val="24"/>
          <w:szCs w:val="24"/>
        </w:rPr>
        <w:tab/>
        <w:t>: 17.02.2015</w:t>
      </w:r>
    </w:p>
    <w:p w:rsidR="00CC3B53" w:rsidRPr="002E1776" w:rsidRDefault="00CC3B53" w:rsidP="00A9641C">
      <w:pPr>
        <w:pStyle w:val="NoSpacing"/>
        <w:jc w:val="both"/>
        <w:rPr>
          <w:rFonts w:ascii="Times New Roman" w:hAnsi="Times New Roman" w:cs="Times New Roman"/>
          <w:b/>
          <w:bCs/>
          <w:sz w:val="24"/>
          <w:szCs w:val="24"/>
        </w:rPr>
      </w:pPr>
      <w:r w:rsidRPr="002E1776">
        <w:rPr>
          <w:rFonts w:ascii="Times New Roman" w:hAnsi="Times New Roman" w:cs="Times New Roman"/>
          <w:b/>
          <w:bCs/>
          <w:sz w:val="24"/>
          <w:szCs w:val="24"/>
        </w:rPr>
        <w:t>TOPLANTI SAATİ</w:t>
      </w:r>
      <w:r w:rsidRPr="002E1776">
        <w:rPr>
          <w:rFonts w:ascii="Times New Roman" w:hAnsi="Times New Roman" w:cs="Times New Roman"/>
          <w:b/>
          <w:bCs/>
          <w:sz w:val="24"/>
          <w:szCs w:val="24"/>
        </w:rPr>
        <w:tab/>
      </w:r>
      <w:r w:rsidRPr="002E1776">
        <w:rPr>
          <w:rFonts w:ascii="Times New Roman" w:hAnsi="Times New Roman" w:cs="Times New Roman"/>
          <w:b/>
          <w:bCs/>
          <w:sz w:val="24"/>
          <w:szCs w:val="24"/>
        </w:rPr>
        <w:tab/>
      </w:r>
      <w:r w:rsidRPr="002E1776">
        <w:rPr>
          <w:rFonts w:ascii="Times New Roman" w:hAnsi="Times New Roman" w:cs="Times New Roman"/>
          <w:b/>
          <w:bCs/>
          <w:sz w:val="24"/>
          <w:szCs w:val="24"/>
        </w:rPr>
        <w:tab/>
      </w:r>
      <w:r w:rsidRPr="002E1776">
        <w:rPr>
          <w:rFonts w:ascii="Times New Roman" w:hAnsi="Times New Roman" w:cs="Times New Roman"/>
          <w:sz w:val="24"/>
          <w:szCs w:val="24"/>
        </w:rPr>
        <w:t>: 09.00</w:t>
      </w:r>
    </w:p>
    <w:p w:rsidR="00CC3B53" w:rsidRPr="002E1776" w:rsidRDefault="00CC3B53" w:rsidP="00A9641C">
      <w:pPr>
        <w:pStyle w:val="NoSpacing"/>
        <w:jc w:val="both"/>
        <w:rPr>
          <w:rFonts w:ascii="Times New Roman" w:hAnsi="Times New Roman" w:cs="Times New Roman"/>
          <w:sz w:val="24"/>
          <w:szCs w:val="24"/>
        </w:rPr>
      </w:pPr>
      <w:r w:rsidRPr="002E1776">
        <w:rPr>
          <w:rFonts w:ascii="Times New Roman" w:hAnsi="Times New Roman" w:cs="Times New Roman"/>
          <w:b/>
          <w:bCs/>
          <w:sz w:val="24"/>
          <w:szCs w:val="24"/>
        </w:rPr>
        <w:t>TOPLANTI NO</w:t>
      </w:r>
      <w:r w:rsidRPr="002E1776">
        <w:rPr>
          <w:rFonts w:ascii="Times New Roman" w:hAnsi="Times New Roman" w:cs="Times New Roman"/>
          <w:b/>
          <w:bCs/>
          <w:sz w:val="24"/>
          <w:szCs w:val="24"/>
        </w:rPr>
        <w:tab/>
      </w:r>
      <w:r w:rsidRPr="002E1776">
        <w:rPr>
          <w:rFonts w:ascii="Times New Roman" w:hAnsi="Times New Roman" w:cs="Times New Roman"/>
          <w:b/>
          <w:bCs/>
          <w:sz w:val="24"/>
          <w:szCs w:val="24"/>
        </w:rPr>
        <w:tab/>
      </w:r>
      <w:r w:rsidRPr="002E1776">
        <w:rPr>
          <w:rFonts w:ascii="Times New Roman" w:hAnsi="Times New Roman" w:cs="Times New Roman"/>
          <w:b/>
          <w:bCs/>
          <w:sz w:val="24"/>
          <w:szCs w:val="24"/>
        </w:rPr>
        <w:tab/>
      </w:r>
      <w:r w:rsidRPr="002E1776">
        <w:rPr>
          <w:rFonts w:ascii="Times New Roman" w:hAnsi="Times New Roman" w:cs="Times New Roman"/>
          <w:sz w:val="24"/>
          <w:szCs w:val="24"/>
        </w:rPr>
        <w:t>: 2</w:t>
      </w:r>
    </w:p>
    <w:p w:rsidR="00CC3B53" w:rsidRPr="002E1776" w:rsidRDefault="00CC3B53" w:rsidP="00A9641C">
      <w:pPr>
        <w:pStyle w:val="NoSpacing"/>
        <w:jc w:val="both"/>
        <w:rPr>
          <w:rFonts w:ascii="Times New Roman" w:hAnsi="Times New Roman" w:cs="Times New Roman"/>
          <w:b/>
          <w:bCs/>
          <w:sz w:val="24"/>
          <w:szCs w:val="24"/>
        </w:rPr>
      </w:pPr>
      <w:r w:rsidRPr="002E1776">
        <w:rPr>
          <w:rFonts w:ascii="Times New Roman" w:hAnsi="Times New Roman" w:cs="Times New Roman"/>
          <w:b/>
          <w:bCs/>
          <w:sz w:val="24"/>
          <w:szCs w:val="24"/>
        </w:rPr>
        <w:t>TOPLANTI YERİ</w:t>
      </w:r>
      <w:r w:rsidRPr="002E1776">
        <w:rPr>
          <w:rFonts w:ascii="Times New Roman" w:hAnsi="Times New Roman" w:cs="Times New Roman"/>
          <w:sz w:val="24"/>
          <w:szCs w:val="24"/>
        </w:rPr>
        <w:tab/>
      </w:r>
      <w:r w:rsidRPr="002E1776">
        <w:rPr>
          <w:rFonts w:ascii="Times New Roman" w:hAnsi="Times New Roman" w:cs="Times New Roman"/>
          <w:sz w:val="24"/>
          <w:szCs w:val="24"/>
        </w:rPr>
        <w:tab/>
      </w:r>
      <w:r w:rsidRPr="002E1776">
        <w:rPr>
          <w:rFonts w:ascii="Times New Roman" w:hAnsi="Times New Roman" w:cs="Times New Roman"/>
          <w:sz w:val="24"/>
          <w:szCs w:val="24"/>
        </w:rPr>
        <w:tab/>
        <w:t>: ALİ MİSTİLLİ İLKOKULU</w:t>
      </w:r>
    </w:p>
    <w:p w:rsidR="00CC3B53" w:rsidRPr="002E1776" w:rsidRDefault="00CC3B53" w:rsidP="00A9641C">
      <w:pPr>
        <w:pStyle w:val="NoSpacing"/>
        <w:jc w:val="both"/>
        <w:rPr>
          <w:rFonts w:ascii="Times New Roman" w:hAnsi="Times New Roman" w:cs="Times New Roman"/>
          <w:sz w:val="24"/>
          <w:szCs w:val="24"/>
        </w:rPr>
      </w:pPr>
      <w:r w:rsidRPr="002E1776">
        <w:rPr>
          <w:rFonts w:ascii="Times New Roman" w:hAnsi="Times New Roman" w:cs="Times New Roman"/>
          <w:b/>
          <w:bCs/>
          <w:sz w:val="24"/>
          <w:szCs w:val="24"/>
        </w:rPr>
        <w:t>TOPLANTIYA KATILANLAR</w:t>
      </w:r>
      <w:r w:rsidRPr="002E1776">
        <w:rPr>
          <w:rFonts w:ascii="Times New Roman" w:hAnsi="Times New Roman" w:cs="Times New Roman"/>
          <w:sz w:val="24"/>
          <w:szCs w:val="24"/>
        </w:rPr>
        <w:tab/>
        <w:t xml:space="preserve">: </w:t>
      </w:r>
    </w:p>
    <w:p w:rsidR="00CC3B53" w:rsidRPr="002E1776" w:rsidRDefault="00CC3B53" w:rsidP="00A9641C">
      <w:pPr>
        <w:pStyle w:val="NoSpacing"/>
        <w:rPr>
          <w:rFonts w:ascii="Times New Roman" w:hAnsi="Times New Roman" w:cs="Times New Roman"/>
          <w:sz w:val="24"/>
          <w:szCs w:val="24"/>
        </w:rPr>
      </w:pPr>
    </w:p>
    <w:p w:rsidR="00CC3B53" w:rsidRPr="002E1776" w:rsidRDefault="00CC3B53" w:rsidP="00EC0EB2">
      <w:pPr>
        <w:pStyle w:val="NoSpacing"/>
        <w:rPr>
          <w:rFonts w:ascii="Times New Roman" w:hAnsi="Times New Roman" w:cs="Times New Roman"/>
          <w:sz w:val="24"/>
          <w:szCs w:val="24"/>
        </w:rPr>
      </w:pPr>
      <w:r w:rsidRPr="002E1776">
        <w:rPr>
          <w:rFonts w:ascii="Times New Roman" w:hAnsi="Times New Roman" w:cs="Times New Roman"/>
          <w:sz w:val="24"/>
          <w:szCs w:val="24"/>
        </w:rPr>
        <w:t>Ali Mistilli İlkokulu                       1.sınıflar zümre başkanı: Temel GÖVCE</w:t>
      </w:r>
    </w:p>
    <w:p w:rsidR="00CC3B53" w:rsidRPr="002E1776" w:rsidRDefault="00CC3B53" w:rsidP="00EC0EB2">
      <w:pPr>
        <w:pStyle w:val="NoSpacing"/>
        <w:rPr>
          <w:rFonts w:ascii="Times New Roman" w:hAnsi="Times New Roman" w:cs="Times New Roman"/>
          <w:sz w:val="24"/>
          <w:szCs w:val="24"/>
        </w:rPr>
      </w:pPr>
      <w:r w:rsidRPr="002E1776">
        <w:rPr>
          <w:rFonts w:ascii="Times New Roman" w:hAnsi="Times New Roman" w:cs="Times New Roman"/>
          <w:sz w:val="24"/>
          <w:szCs w:val="24"/>
        </w:rPr>
        <w:t>Atatürk İlkokulu                             1.sınıflar zümre başkanı:  Lütfi KARASLAN</w:t>
      </w:r>
    </w:p>
    <w:p w:rsidR="00CC3B53" w:rsidRPr="002E1776" w:rsidRDefault="00CC3B53" w:rsidP="00EC0EB2">
      <w:pPr>
        <w:pStyle w:val="NoSpacing"/>
        <w:rPr>
          <w:rFonts w:ascii="Times New Roman" w:hAnsi="Times New Roman" w:cs="Times New Roman"/>
          <w:sz w:val="24"/>
          <w:szCs w:val="24"/>
        </w:rPr>
      </w:pPr>
      <w:r w:rsidRPr="002E1776">
        <w:rPr>
          <w:rFonts w:ascii="Times New Roman" w:hAnsi="Times New Roman" w:cs="Times New Roman"/>
          <w:sz w:val="24"/>
          <w:szCs w:val="24"/>
        </w:rPr>
        <w:t>Hayrunnisa Köylügil İlkokulu       1.sınıflar zümre başkanı: Erdoğan DİNÇER</w:t>
      </w:r>
    </w:p>
    <w:p w:rsidR="00CC3B53" w:rsidRPr="002E1776" w:rsidRDefault="00CC3B53" w:rsidP="00EC0EB2">
      <w:pPr>
        <w:pStyle w:val="NoSpacing"/>
        <w:rPr>
          <w:rFonts w:ascii="Times New Roman" w:hAnsi="Times New Roman" w:cs="Times New Roman"/>
          <w:sz w:val="24"/>
          <w:szCs w:val="24"/>
        </w:rPr>
      </w:pPr>
      <w:r w:rsidRPr="002E1776">
        <w:rPr>
          <w:rFonts w:ascii="Times New Roman" w:hAnsi="Times New Roman" w:cs="Times New Roman"/>
          <w:sz w:val="24"/>
          <w:szCs w:val="24"/>
        </w:rPr>
        <w:t>Lütfiye Benli İlkokulu                   1.sınıflar zümre başkanı: Hüseyin SABUNCUOĞLU</w:t>
      </w:r>
    </w:p>
    <w:p w:rsidR="00CC3B53" w:rsidRPr="002E1776" w:rsidRDefault="00CC3B53" w:rsidP="00EC0EB2">
      <w:pPr>
        <w:pStyle w:val="NoSpacing"/>
        <w:rPr>
          <w:rFonts w:ascii="Times New Roman" w:hAnsi="Times New Roman" w:cs="Times New Roman"/>
          <w:sz w:val="24"/>
          <w:szCs w:val="24"/>
        </w:rPr>
      </w:pPr>
      <w:r w:rsidRPr="002E1776">
        <w:rPr>
          <w:rFonts w:ascii="Times New Roman" w:hAnsi="Times New Roman" w:cs="Times New Roman"/>
          <w:sz w:val="24"/>
          <w:szCs w:val="24"/>
        </w:rPr>
        <w:t>Yunus Emre İlkokulu</w:t>
      </w:r>
      <w:r w:rsidRPr="002E1776">
        <w:rPr>
          <w:rFonts w:ascii="Times New Roman" w:hAnsi="Times New Roman" w:cs="Times New Roman"/>
          <w:sz w:val="24"/>
          <w:szCs w:val="24"/>
        </w:rPr>
        <w:tab/>
        <w:t xml:space="preserve">                    1.sınıflar zümre başkanı:  Ercan BENGÜL</w:t>
      </w:r>
    </w:p>
    <w:p w:rsidR="00CC3B53" w:rsidRPr="002E1776" w:rsidRDefault="00CC3B53" w:rsidP="00EC0EB2">
      <w:pPr>
        <w:pStyle w:val="NoSpacing"/>
        <w:rPr>
          <w:rFonts w:ascii="Times New Roman" w:hAnsi="Times New Roman" w:cs="Times New Roman"/>
          <w:sz w:val="24"/>
          <w:szCs w:val="24"/>
        </w:rPr>
      </w:pPr>
      <w:r w:rsidRPr="002E1776">
        <w:rPr>
          <w:rFonts w:ascii="Times New Roman" w:hAnsi="Times New Roman" w:cs="Times New Roman"/>
          <w:sz w:val="24"/>
          <w:szCs w:val="24"/>
        </w:rPr>
        <w:t>Şehitishak İlkokulu</w:t>
      </w:r>
      <w:r w:rsidRPr="002E1776">
        <w:rPr>
          <w:rFonts w:ascii="Times New Roman" w:hAnsi="Times New Roman" w:cs="Times New Roman"/>
          <w:sz w:val="24"/>
          <w:szCs w:val="24"/>
        </w:rPr>
        <w:tab/>
        <w:t xml:space="preserve">                    1.sınıflar zümre başkanı:  Vedat DOĞAN</w:t>
      </w:r>
    </w:p>
    <w:p w:rsidR="00CC3B53" w:rsidRPr="002E1776" w:rsidRDefault="00CC3B53" w:rsidP="00EC0EB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Mehmet Akif Ersoy İlkokulu</w:t>
      </w:r>
      <w:r w:rsidRPr="002E1776">
        <w:rPr>
          <w:rFonts w:ascii="Times New Roman" w:hAnsi="Times New Roman" w:cs="Times New Roman"/>
          <w:sz w:val="24"/>
          <w:szCs w:val="24"/>
        </w:rPr>
        <w:tab/>
        <w:t xml:space="preserve">        1.sınıflar zümre başkanı:  Tuba SEVEN</w:t>
      </w:r>
    </w:p>
    <w:p w:rsidR="00CC3B53" w:rsidRPr="002E1776" w:rsidRDefault="00CC3B53" w:rsidP="00EC0EB2">
      <w:pPr>
        <w:pStyle w:val="NoSpacing"/>
        <w:rPr>
          <w:rFonts w:ascii="Times New Roman" w:hAnsi="Times New Roman" w:cs="Times New Roman"/>
          <w:b/>
          <w:bCs/>
          <w:sz w:val="24"/>
          <w:szCs w:val="24"/>
        </w:rPr>
      </w:pPr>
      <w:r w:rsidRPr="002E1776">
        <w:rPr>
          <w:rFonts w:ascii="Times New Roman" w:hAnsi="Times New Roman" w:cs="Times New Roman"/>
          <w:b/>
          <w:bCs/>
          <w:sz w:val="24"/>
          <w:szCs w:val="24"/>
        </w:rPr>
        <w:t>GÜNDEM MADDELERİ</w:t>
      </w:r>
    </w:p>
    <w:p w:rsidR="00CC3B53" w:rsidRPr="002E1776" w:rsidRDefault="00CC3B53" w:rsidP="003C4F24">
      <w:pPr>
        <w:pStyle w:val="NoSpacing"/>
        <w:rPr>
          <w:rFonts w:ascii="Times New Roman" w:hAnsi="Times New Roman" w:cs="Times New Roman"/>
          <w:sz w:val="24"/>
          <w:szCs w:val="24"/>
        </w:rPr>
      </w:pP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sz w:val="24"/>
          <w:szCs w:val="24"/>
        </w:rPr>
        <w:t>Açılış ,yoklama,Saygı duruşu ve İstiklal Marşı</w:t>
      </w: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sz w:val="24"/>
          <w:szCs w:val="24"/>
        </w:rPr>
        <w:t>Birinci dönemin “48. Bölge zümre başkanlar kurulu” kararlarının uygulama sonuçlarının değerlendirilmesi ve uygulamaya yönelik yeni kararların alınması.</w:t>
      </w: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 Eğitim ve öğretim programlarının uygulanmasında karşılaşılan güçlükler ve bu güçlüklerin giderilmesi, </w:t>
      </w: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 Öğrencilerin çalışma ve eğitim durumları ile bölgenin özellikleri incelenerek öğrencilerin başarılı olmaları konusunda alınması gereken önlemler, </w:t>
      </w: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Ders programlarının ve derslerin birbirlerine paralel olarak yürütülmesine, bölgede bulunan ders araçlarından lâboratuvar, spor salonu, kütüphane, işlik vb. imkânlardan bir program çerçevesinde plânlı bir şekilde yararlanılması, </w:t>
      </w: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Derslerde izlenecek yöntem ve teknikler ile zümre/sınıf öğretmenlerinin eğitim ihtiyaçları ve derslerde kullanılacak eğitim araç ve gerecine ilişkin donatım önceliklerinin belirlenmesi, </w:t>
      </w: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Yıllık, ünite ve günlük plânlar ile gezi, gözlem, deney ve inceleme plânları arasında bölgede birlik ve koordinasyonun sağlanması, </w:t>
      </w: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Ölçme ve değerlendirmede birlik ve beraberliğin sağlanması, </w:t>
      </w: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Meslekî eserler ile eğitim ve öğretim alanındaki yeni gelişmelerden öğretmenlerin bilgilendirilmesi, </w:t>
      </w: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Bölgedeki eğitim ve öğretimin plânlanmasına, zümre ve branşlar arası bilgi akışı ve paylaşımı ile öğrenci başarısının artırılması, </w:t>
      </w:r>
    </w:p>
    <w:p w:rsidR="00CC3B53" w:rsidRPr="002E1776" w:rsidRDefault="00CC3B53" w:rsidP="003C4F24">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Öğrenme güçlüğü çeken öğrencilerle öğrenme güçlüğü çekilen konuların ilgili sınıf/zümre öğretmenleri ile iş birliği yapılarak belirlenmesine ve gerekli önlemlerin alınması, </w:t>
      </w:r>
    </w:p>
    <w:p w:rsidR="00CC3B53" w:rsidRPr="002E1776" w:rsidRDefault="00CC3B53" w:rsidP="000E5722">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Öğretim programları ile öğretim hizmetlerinin değerlendirilerek öğretimin kalitesinin yükseltilmesi, </w:t>
      </w:r>
    </w:p>
    <w:p w:rsidR="00CC3B53" w:rsidRPr="002E1776" w:rsidRDefault="00CC3B53" w:rsidP="000E5722">
      <w:pPr>
        <w:pStyle w:val="NoSpacing"/>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Bölgenin eğitim ihtiyacı belirlenerek bu ihtiyacın giderilmesi</w:t>
      </w:r>
    </w:p>
    <w:p w:rsidR="00CC3B53" w:rsidRPr="002E1776" w:rsidRDefault="00CC3B53" w:rsidP="009872B1">
      <w:pPr>
        <w:pStyle w:val="ListParagraph"/>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rsidR="00CC3B53" w:rsidRPr="002E1776" w:rsidRDefault="00CC3B53" w:rsidP="009872B1">
      <w:pPr>
        <w:pStyle w:val="NoSpacing"/>
        <w:rPr>
          <w:rFonts w:ascii="Times New Roman" w:hAnsi="Times New Roman" w:cs="Times New Roman"/>
          <w:sz w:val="24"/>
          <w:szCs w:val="24"/>
        </w:rPr>
      </w:pPr>
    </w:p>
    <w:p w:rsidR="00CC3B53" w:rsidRPr="002E1776" w:rsidRDefault="00CC3B53" w:rsidP="00112A47">
      <w:pPr>
        <w:pStyle w:val="NoSpacing"/>
        <w:ind w:left="720"/>
        <w:rPr>
          <w:rFonts w:ascii="Times New Roman" w:hAnsi="Times New Roman" w:cs="Times New Roman"/>
          <w:color w:val="000000"/>
          <w:sz w:val="24"/>
          <w:szCs w:val="24"/>
        </w:rPr>
      </w:pPr>
    </w:p>
    <w:p w:rsidR="00CC3B53" w:rsidRPr="002E1776" w:rsidRDefault="00CC3B53" w:rsidP="00112A47">
      <w:pPr>
        <w:pStyle w:val="NoSpacing"/>
        <w:ind w:left="720"/>
        <w:rPr>
          <w:rFonts w:ascii="Times New Roman" w:hAnsi="Times New Roman" w:cs="Times New Roman"/>
          <w:color w:val="000000"/>
          <w:sz w:val="24"/>
          <w:szCs w:val="24"/>
        </w:rPr>
      </w:pPr>
    </w:p>
    <w:p w:rsidR="00CC3B53" w:rsidRPr="002E1776" w:rsidRDefault="00CC3B53" w:rsidP="00112A47">
      <w:pPr>
        <w:pStyle w:val="NoSpacing"/>
        <w:ind w:left="720"/>
        <w:rPr>
          <w:rFonts w:ascii="Times New Roman" w:hAnsi="Times New Roman" w:cs="Times New Roman"/>
          <w:color w:val="000000"/>
          <w:sz w:val="24"/>
          <w:szCs w:val="24"/>
        </w:rPr>
      </w:pPr>
    </w:p>
    <w:p w:rsidR="00CC3B53" w:rsidRPr="002E1776" w:rsidRDefault="00CC3B53" w:rsidP="00112A47">
      <w:pPr>
        <w:pStyle w:val="NoSpacing"/>
        <w:ind w:left="720"/>
        <w:rPr>
          <w:rFonts w:ascii="Times New Roman" w:hAnsi="Times New Roman" w:cs="Times New Roman"/>
          <w:color w:val="000000"/>
          <w:sz w:val="24"/>
          <w:szCs w:val="24"/>
        </w:rPr>
      </w:pPr>
    </w:p>
    <w:p w:rsidR="00CC3B53" w:rsidRPr="002E1776" w:rsidRDefault="00CC3B53" w:rsidP="00112A47">
      <w:pPr>
        <w:pStyle w:val="NoSpacing"/>
        <w:ind w:left="720"/>
        <w:rPr>
          <w:rFonts w:ascii="Times New Roman" w:hAnsi="Times New Roman" w:cs="Times New Roman"/>
          <w:color w:val="000000"/>
          <w:sz w:val="24"/>
          <w:szCs w:val="24"/>
        </w:rPr>
      </w:pPr>
    </w:p>
    <w:p w:rsidR="00CC3B53" w:rsidRPr="002E1776" w:rsidRDefault="00CC3B53" w:rsidP="00112A47">
      <w:pPr>
        <w:pStyle w:val="NoSpacing"/>
        <w:ind w:left="720"/>
        <w:rPr>
          <w:rFonts w:ascii="Times New Roman" w:hAnsi="Times New Roman" w:cs="Times New Roman"/>
          <w:color w:val="000000"/>
          <w:sz w:val="24"/>
          <w:szCs w:val="24"/>
        </w:rPr>
      </w:pPr>
    </w:p>
    <w:p w:rsidR="00CC3B53" w:rsidRPr="002E1776" w:rsidRDefault="00CC3B53" w:rsidP="00112A47">
      <w:pPr>
        <w:pStyle w:val="NoSpacing"/>
        <w:ind w:left="720"/>
        <w:rPr>
          <w:rFonts w:ascii="Times New Roman" w:hAnsi="Times New Roman" w:cs="Times New Roman"/>
          <w:color w:val="000000"/>
          <w:sz w:val="24"/>
          <w:szCs w:val="24"/>
        </w:rPr>
      </w:pPr>
    </w:p>
    <w:p w:rsidR="00CC3B53" w:rsidRPr="002E1776" w:rsidRDefault="00CC3B53" w:rsidP="00112A47">
      <w:pPr>
        <w:pStyle w:val="NoSpacing"/>
        <w:ind w:left="720"/>
        <w:rPr>
          <w:rFonts w:ascii="Times New Roman" w:hAnsi="Times New Roman" w:cs="Times New Roman"/>
          <w:color w:val="000000"/>
          <w:sz w:val="24"/>
          <w:szCs w:val="24"/>
        </w:rPr>
      </w:pPr>
    </w:p>
    <w:p w:rsidR="00CC3B53" w:rsidRPr="002E1776" w:rsidRDefault="00CC3B53" w:rsidP="00112A47">
      <w:pPr>
        <w:pStyle w:val="NoSpacing"/>
        <w:ind w:left="720"/>
        <w:rPr>
          <w:rFonts w:ascii="Times New Roman" w:hAnsi="Times New Roman" w:cs="Times New Roman"/>
          <w:color w:val="000000"/>
          <w:sz w:val="24"/>
          <w:szCs w:val="24"/>
        </w:rPr>
      </w:pPr>
    </w:p>
    <w:p w:rsidR="00CC3B53" w:rsidRPr="002E1776" w:rsidRDefault="00CC3B53" w:rsidP="002E1776">
      <w:pPr>
        <w:pStyle w:val="NoSpacing"/>
        <w:rPr>
          <w:rFonts w:ascii="Times New Roman" w:hAnsi="Times New Roman" w:cs="Times New Roman"/>
          <w:color w:val="000000"/>
          <w:sz w:val="24"/>
          <w:szCs w:val="24"/>
        </w:rPr>
      </w:pPr>
    </w:p>
    <w:p w:rsidR="00CC3B53" w:rsidRPr="002E1776" w:rsidRDefault="00CC3B53" w:rsidP="00112A47">
      <w:pPr>
        <w:pStyle w:val="NoSpacing"/>
        <w:ind w:left="720"/>
        <w:rPr>
          <w:rFonts w:ascii="Times New Roman" w:hAnsi="Times New Roman" w:cs="Times New Roman"/>
          <w:color w:val="000000"/>
          <w:sz w:val="24"/>
          <w:szCs w:val="24"/>
        </w:rPr>
      </w:pPr>
    </w:p>
    <w:p w:rsidR="00CC3B53" w:rsidRPr="002E1776" w:rsidRDefault="00CC3B53" w:rsidP="00112A47">
      <w:pPr>
        <w:jc w:val="center"/>
        <w:rPr>
          <w:rFonts w:ascii="Times New Roman" w:hAnsi="Times New Roman" w:cs="Times New Roman"/>
          <w:b/>
          <w:bCs/>
          <w:sz w:val="36"/>
          <w:szCs w:val="36"/>
        </w:rPr>
      </w:pPr>
      <w:r w:rsidRPr="002E1776">
        <w:rPr>
          <w:rFonts w:ascii="Times New Roman" w:hAnsi="Times New Roman" w:cs="Times New Roman"/>
          <w:b/>
          <w:bCs/>
          <w:sz w:val="36"/>
          <w:szCs w:val="36"/>
        </w:rPr>
        <w:t>GÜNDEM MADDELERİNİN GÖRÜŞÜLMESİ</w:t>
      </w:r>
    </w:p>
    <w:p w:rsidR="00CC3B53" w:rsidRPr="002E1776" w:rsidRDefault="00CC3B53" w:rsidP="00112A47">
      <w:pPr>
        <w:jc w:val="both"/>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1- AÇILIŞ VE YOKLAMA</w:t>
      </w:r>
    </w:p>
    <w:p w:rsidR="00CC3B53" w:rsidRPr="002E1776" w:rsidRDefault="00CC3B53" w:rsidP="00112A47">
      <w:pPr>
        <w:ind w:right="-1" w:firstLine="708"/>
        <w:jc w:val="both"/>
        <w:rPr>
          <w:rFonts w:ascii="Times New Roman" w:hAnsi="Times New Roman" w:cs="Times New Roman"/>
          <w:sz w:val="24"/>
          <w:szCs w:val="24"/>
        </w:rPr>
      </w:pPr>
      <w:r w:rsidRPr="002E1776">
        <w:rPr>
          <w:rFonts w:ascii="Times New Roman" w:hAnsi="Times New Roman" w:cs="Times New Roman"/>
          <w:color w:val="000000"/>
          <w:sz w:val="24"/>
          <w:szCs w:val="24"/>
        </w:rPr>
        <w:t>Millî Eğitim Bakanlığı Eğitim Bölgeleri Ve Eğitim Kurulları Yönergesi</w:t>
      </w:r>
      <w:r w:rsidRPr="002E1776">
        <w:rPr>
          <w:rFonts w:ascii="Times New Roman" w:hAnsi="Times New Roman" w:cs="Times New Roman"/>
          <w:sz w:val="24"/>
          <w:szCs w:val="24"/>
        </w:rPr>
        <w:t>nin 16.maddesi gereğince 2. Dönem 48.Eğitim Bölgesi Zümre Başkanlar Kurulu Toplantısını yapmak üzere yukarıda okulları ve isimleri bulunan 1. sınıf Zümre Başkanları Temel GÖVCE başkanlığında toplanmıştır. Toplantıya tüm 48.Eğitim Bölgesi Zümre Başkanlarının katıldığı görülmüştür.</w:t>
      </w:r>
    </w:p>
    <w:p w:rsidR="00CC3B53" w:rsidRPr="002E1776" w:rsidRDefault="00CC3B53" w:rsidP="00112A47">
      <w:pPr>
        <w:jc w:val="both"/>
        <w:rPr>
          <w:rFonts w:ascii="Times New Roman" w:hAnsi="Times New Roman" w:cs="Times New Roman"/>
          <w:b/>
          <w:bCs/>
          <w:caps/>
          <w:sz w:val="24"/>
          <w:szCs w:val="24"/>
        </w:rPr>
      </w:pPr>
      <w:r w:rsidRPr="002E1776">
        <w:rPr>
          <w:rFonts w:ascii="Times New Roman" w:hAnsi="Times New Roman" w:cs="Times New Roman"/>
          <w:b/>
          <w:bCs/>
          <w:caps/>
          <w:sz w:val="24"/>
          <w:szCs w:val="24"/>
        </w:rPr>
        <w:t>2-Birinci dönemin “</w:t>
      </w:r>
      <w:r>
        <w:rPr>
          <w:rFonts w:ascii="Times New Roman" w:hAnsi="Times New Roman" w:cs="Times New Roman"/>
          <w:b/>
          <w:bCs/>
          <w:color w:val="000000"/>
          <w:sz w:val="24"/>
          <w:szCs w:val="24"/>
        </w:rPr>
        <w:t xml:space="preserve">48. EĞİTİM BÖLGE </w:t>
      </w:r>
      <w:r w:rsidRPr="002E1776">
        <w:rPr>
          <w:rFonts w:ascii="Times New Roman" w:hAnsi="Times New Roman" w:cs="Times New Roman"/>
          <w:b/>
          <w:bCs/>
          <w:color w:val="000000"/>
          <w:sz w:val="24"/>
          <w:szCs w:val="24"/>
        </w:rPr>
        <w:t>ZÜMRE BAŞKANLARI KURULU TOPLANTISI</w:t>
      </w:r>
      <w:r w:rsidRPr="002E1776">
        <w:rPr>
          <w:rFonts w:ascii="Times New Roman" w:hAnsi="Times New Roman" w:cs="Times New Roman"/>
          <w:b/>
          <w:bCs/>
          <w:caps/>
          <w:sz w:val="24"/>
          <w:szCs w:val="24"/>
        </w:rPr>
        <w:t>” kararlarının uygulama sonuçlarının değerlendirilmesi ve uygulamaya yönelik yeni kararların alınması</w:t>
      </w:r>
    </w:p>
    <w:p w:rsidR="00CC3B53" w:rsidRPr="002E1776" w:rsidRDefault="00CC3B53" w:rsidP="00112A47">
      <w:pPr>
        <w:jc w:val="both"/>
        <w:rPr>
          <w:rFonts w:ascii="Times New Roman" w:hAnsi="Times New Roman" w:cs="Times New Roman"/>
          <w:sz w:val="24"/>
          <w:szCs w:val="24"/>
        </w:rPr>
      </w:pPr>
      <w:r w:rsidRPr="002E1776">
        <w:rPr>
          <w:rFonts w:ascii="Times New Roman" w:hAnsi="Times New Roman" w:cs="Times New Roman"/>
          <w:sz w:val="24"/>
          <w:szCs w:val="24"/>
        </w:rPr>
        <w:t xml:space="preserve">          Lütfi KARASLAN Birinci dönemin 48. Bölge zümre başkanlar kurulu  kararlarını okudu. Alınan kararlar kısaca değerlendirildi.</w:t>
      </w:r>
      <w:r w:rsidRPr="002E1776">
        <w:rPr>
          <w:rFonts w:ascii="Times New Roman" w:hAnsi="Times New Roman" w:cs="Times New Roman"/>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Genel olarak yıllık planlara uyulduğu ve derslerin işlenmesi sırasında öğretim tekniklerinin uygulandığına, tüm derslerin temalar arasında bağlantı sağlandığı ve sürelerine riayet edildiği belirtildi.</w:t>
      </w:r>
    </w:p>
    <w:p w:rsidR="00CC3B53" w:rsidRPr="002E1776" w:rsidRDefault="00CC3B53" w:rsidP="002E1776">
      <w:pPr>
        <w:jc w:val="both"/>
        <w:rPr>
          <w:rFonts w:ascii="Times New Roman" w:hAnsi="Times New Roman" w:cs="Times New Roman"/>
          <w:sz w:val="24"/>
          <w:szCs w:val="24"/>
        </w:rPr>
      </w:pPr>
      <w:r w:rsidRPr="002E1776">
        <w:rPr>
          <w:rFonts w:ascii="Times New Roman" w:hAnsi="Times New Roman" w:cs="Times New Roman"/>
          <w:sz w:val="24"/>
          <w:szCs w:val="24"/>
        </w:rPr>
        <w:t>1. Dönemin genel olarak verimli geçtiği Ercan BENGÜL tarafından ifade edilmiştir. Okuma yazma çalışmalarının büyük ölçüde tamamlandığı görülmüştür.</w:t>
      </w:r>
    </w:p>
    <w:p w:rsidR="00CC3B53" w:rsidRPr="002E1776" w:rsidRDefault="00CC3B53" w:rsidP="00112A47">
      <w:pPr>
        <w:jc w:val="both"/>
        <w:rPr>
          <w:rFonts w:ascii="Times New Roman" w:hAnsi="Times New Roman" w:cs="Times New Roman"/>
          <w:sz w:val="24"/>
          <w:szCs w:val="24"/>
        </w:rPr>
      </w:pPr>
      <w:r w:rsidRPr="002E1776">
        <w:rPr>
          <w:rFonts w:ascii="Times New Roman" w:hAnsi="Times New Roman" w:cs="Times New Roman"/>
          <w:sz w:val="24"/>
          <w:szCs w:val="24"/>
        </w:rPr>
        <w:t>Temel GÖVCE 60-66 aylık öğrencilerin kas gelişimlerinin yetersiz oluşu nedeniyle özellikle yazı çalışmalarında zorlukla karşılaşmasına neden olduğunu söyledi.Ana sınıfına giden öğrencilerin daha başarılı olması nedeniyle ana sınıfına gitme konusunun öneminin anlatılması gerektiğine inandığını söyledi.</w:t>
      </w:r>
    </w:p>
    <w:p w:rsidR="00CC3B53" w:rsidRPr="002E1776" w:rsidRDefault="00CC3B53" w:rsidP="00B27D28">
      <w:pPr>
        <w:rPr>
          <w:rFonts w:ascii="Times New Roman" w:hAnsi="Times New Roman" w:cs="Times New Roman"/>
          <w:b/>
          <w:bCs/>
          <w:sz w:val="24"/>
          <w:szCs w:val="24"/>
        </w:rPr>
      </w:pPr>
      <w:r w:rsidRPr="002E1776">
        <w:rPr>
          <w:rFonts w:ascii="Times New Roman" w:hAnsi="Times New Roman" w:cs="Times New Roman"/>
          <w:b/>
          <w:bCs/>
          <w:sz w:val="24"/>
          <w:szCs w:val="24"/>
        </w:rPr>
        <w:t>3- EĞİTİM VE ÖĞRETİM PROGRAMLARININ UYGULANMASINDA KARŞILAŞILAN GÜÇLÜKLER VE BU GÜÇLÜKLERİN GİDERİLMESİ</w:t>
      </w:r>
    </w:p>
    <w:p w:rsidR="00CC3B53" w:rsidRPr="002E1776" w:rsidRDefault="00CC3B53" w:rsidP="002E1776">
      <w:pPr>
        <w:pStyle w:val="NoSpacing"/>
        <w:rPr>
          <w:rFonts w:ascii="Times New Roman" w:hAnsi="Times New Roman" w:cs="Times New Roman"/>
          <w:sz w:val="24"/>
          <w:szCs w:val="24"/>
        </w:rPr>
      </w:pPr>
      <w:r w:rsidRPr="002E1776">
        <w:rPr>
          <w:rFonts w:ascii="Times New Roman" w:hAnsi="Times New Roman" w:cs="Times New Roman"/>
          <w:sz w:val="24"/>
          <w:szCs w:val="24"/>
        </w:rPr>
        <w:t>Tuba SEVEN: Dersliklerin sınıf mevcutlarına göre bazı okullarda yetersiz olduğunu belirtti.</w:t>
      </w:r>
    </w:p>
    <w:p w:rsidR="00CC3B53" w:rsidRPr="002E1776" w:rsidRDefault="00CC3B53" w:rsidP="002E1776">
      <w:pPr>
        <w:pStyle w:val="NoSpacing"/>
        <w:rPr>
          <w:rFonts w:ascii="Times New Roman" w:hAnsi="Times New Roman" w:cs="Times New Roman"/>
          <w:sz w:val="24"/>
          <w:szCs w:val="24"/>
        </w:rPr>
      </w:pPr>
    </w:p>
    <w:p w:rsidR="00CC3B53" w:rsidRPr="002E1776" w:rsidRDefault="00CC3B53" w:rsidP="002E1776">
      <w:pPr>
        <w:pStyle w:val="NoSpacing"/>
        <w:rPr>
          <w:rFonts w:ascii="Times New Roman" w:hAnsi="Times New Roman" w:cs="Times New Roman"/>
          <w:sz w:val="24"/>
          <w:szCs w:val="24"/>
        </w:rPr>
      </w:pPr>
      <w:r w:rsidRPr="002E1776">
        <w:rPr>
          <w:rFonts w:ascii="Times New Roman" w:hAnsi="Times New Roman" w:cs="Times New Roman"/>
          <w:sz w:val="24"/>
          <w:szCs w:val="24"/>
        </w:rPr>
        <w:t>Ercan BENGÜ: Veli desteğinin yetersiz olduğu ve bu durumun başarıyı düşürdüğünü belirtti. Veli desteğinin eğitim öğretime katkı sağlayacağını belirtti.Bu yüzden okullarda yapılacak etkinliklerle veliler okula çekilmelidir.</w:t>
      </w:r>
    </w:p>
    <w:p w:rsidR="00CC3B53" w:rsidRPr="002E1776" w:rsidRDefault="00CC3B53" w:rsidP="002E1776">
      <w:pPr>
        <w:pStyle w:val="NoSpacing"/>
        <w:rPr>
          <w:rFonts w:ascii="Times New Roman" w:hAnsi="Times New Roman" w:cs="Times New Roman"/>
          <w:sz w:val="24"/>
          <w:szCs w:val="24"/>
        </w:rPr>
      </w:pPr>
    </w:p>
    <w:p w:rsidR="00CC3B53" w:rsidRPr="002E1776" w:rsidRDefault="00CC3B53" w:rsidP="002E1776">
      <w:pPr>
        <w:pStyle w:val="NoSpacing"/>
        <w:rPr>
          <w:rFonts w:ascii="Times New Roman" w:hAnsi="Times New Roman" w:cs="Times New Roman"/>
          <w:sz w:val="24"/>
          <w:szCs w:val="24"/>
        </w:rPr>
      </w:pPr>
      <w:r w:rsidRPr="002E1776">
        <w:rPr>
          <w:rFonts w:ascii="Times New Roman" w:hAnsi="Times New Roman" w:cs="Times New Roman"/>
          <w:sz w:val="24"/>
          <w:szCs w:val="24"/>
        </w:rPr>
        <w:t>Hüseyin SABUNCUOĞLU :Okul idarelerinin sınıf oluşturulurken kız-erkek oranına dikkat etmemesi sınıf yönetimini zorlaştırdığını söyledi.</w:t>
      </w:r>
    </w:p>
    <w:p w:rsidR="00CC3B53" w:rsidRPr="002E1776" w:rsidRDefault="00CC3B53" w:rsidP="002E1776">
      <w:pPr>
        <w:pStyle w:val="NoSpacing"/>
        <w:rPr>
          <w:rFonts w:ascii="Times New Roman" w:hAnsi="Times New Roman" w:cs="Times New Roman"/>
          <w:sz w:val="24"/>
          <w:szCs w:val="24"/>
        </w:rPr>
      </w:pPr>
    </w:p>
    <w:p w:rsidR="00CC3B53" w:rsidRPr="002E1776" w:rsidRDefault="00CC3B53" w:rsidP="00330BFA">
      <w:pPr>
        <w:pStyle w:val="NoSpacing"/>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4-ÖĞRENCİLERİN ÇALIŞMA VE EĞİTİM DURUMLARI İLE BÖLGENİN ÖZELLİKLERİ İNCELENEREK ÖĞRENCİLERİN BAŞARILI OLMALARI KONUSUNDA ALINMASI GEREKEN ÖNLEMLER</w:t>
      </w:r>
    </w:p>
    <w:p w:rsidR="00CC3B53" w:rsidRPr="002E1776" w:rsidRDefault="00CC3B53" w:rsidP="00330BFA">
      <w:pPr>
        <w:pStyle w:val="NoSpacing"/>
        <w:rPr>
          <w:rFonts w:ascii="Times New Roman" w:hAnsi="Times New Roman" w:cs="Times New Roman"/>
          <w:color w:val="000000"/>
          <w:sz w:val="24"/>
          <w:szCs w:val="24"/>
        </w:rPr>
      </w:pPr>
    </w:p>
    <w:p w:rsidR="00CC3B53" w:rsidRDefault="00CC3B53" w:rsidP="00330BFA">
      <w:pPr>
        <w:pStyle w:val="NoSpacing"/>
        <w:rPr>
          <w:rFonts w:ascii="Times New Roman" w:hAnsi="Times New Roman" w:cs="Times New Roman"/>
          <w:sz w:val="24"/>
          <w:szCs w:val="24"/>
        </w:rPr>
      </w:pPr>
      <w:r w:rsidRPr="002E1776">
        <w:rPr>
          <w:rFonts w:ascii="Times New Roman" w:hAnsi="Times New Roman" w:cs="Times New Roman"/>
          <w:sz w:val="24"/>
          <w:szCs w:val="24"/>
        </w:rPr>
        <w:t>Vedat DOĞAN:Öğrenci başarısının artması için velilerin daha fazla bilinçlendirilmesi gerekiyor.Bu yüzden 2.dönem en az 2 veli toplantısı yapılmalıdır.Ayrıca ailelerin gelir durumu da öğrenci başarısı</w:t>
      </w:r>
      <w:r>
        <w:rPr>
          <w:rFonts w:ascii="Times New Roman" w:hAnsi="Times New Roman" w:cs="Times New Roman"/>
          <w:sz w:val="24"/>
          <w:szCs w:val="24"/>
        </w:rPr>
        <w:t>nı</w:t>
      </w:r>
      <w:r w:rsidRPr="002E1776">
        <w:rPr>
          <w:rFonts w:ascii="Times New Roman" w:hAnsi="Times New Roman" w:cs="Times New Roman"/>
          <w:sz w:val="24"/>
          <w:szCs w:val="24"/>
        </w:rPr>
        <w:t xml:space="preserve"> dolaylı olarak etkilemektedir dedi.</w:t>
      </w:r>
    </w:p>
    <w:p w:rsidR="00CC3B53" w:rsidRPr="002E1776" w:rsidRDefault="00CC3B53" w:rsidP="00330BFA">
      <w:pPr>
        <w:pStyle w:val="NoSpacing"/>
        <w:rPr>
          <w:rFonts w:ascii="Times New Roman" w:hAnsi="Times New Roman" w:cs="Times New Roman"/>
          <w:sz w:val="24"/>
          <w:szCs w:val="24"/>
        </w:rPr>
      </w:pPr>
    </w:p>
    <w:p w:rsidR="00CC3B53" w:rsidRDefault="00CC3B53" w:rsidP="00FF2741">
      <w:pPr>
        <w:pStyle w:val="NoSpacing"/>
        <w:rPr>
          <w:rFonts w:ascii="Times New Roman" w:hAnsi="Times New Roman" w:cs="Times New Roman"/>
          <w:sz w:val="24"/>
          <w:szCs w:val="24"/>
        </w:rPr>
      </w:pPr>
      <w:r w:rsidRPr="002E1776">
        <w:rPr>
          <w:rFonts w:ascii="Times New Roman" w:hAnsi="Times New Roman" w:cs="Times New Roman"/>
          <w:sz w:val="24"/>
          <w:szCs w:val="24"/>
        </w:rPr>
        <w:t>Lütfi KARASLAN:Öğrenci başarısının artması için öğrencilerin okuma ve anlama düzeylerinin yükseltilmesi gerekmektedir.Bu yüzden öğrencilerin bol kitap okumaları sağlanmalıdır dedi.</w:t>
      </w:r>
    </w:p>
    <w:p w:rsidR="00CC3B53" w:rsidRDefault="00CC3B53" w:rsidP="00FF2741">
      <w:pPr>
        <w:pStyle w:val="NoSpacing"/>
        <w:rPr>
          <w:rFonts w:ascii="Times New Roman" w:hAnsi="Times New Roman" w:cs="Times New Roman"/>
          <w:sz w:val="24"/>
          <w:szCs w:val="24"/>
        </w:rPr>
      </w:pPr>
    </w:p>
    <w:p w:rsidR="00CC3B53" w:rsidRDefault="00CC3B53" w:rsidP="00FF2741">
      <w:pPr>
        <w:pStyle w:val="NoSpacing"/>
        <w:rPr>
          <w:rFonts w:ascii="Times New Roman" w:hAnsi="Times New Roman" w:cs="Times New Roman"/>
          <w:sz w:val="24"/>
          <w:szCs w:val="24"/>
        </w:rPr>
      </w:pPr>
    </w:p>
    <w:p w:rsidR="00CC3B53" w:rsidRPr="002E1776" w:rsidRDefault="00CC3B53" w:rsidP="00FF2741">
      <w:pPr>
        <w:pStyle w:val="NoSpacing"/>
        <w:rPr>
          <w:rFonts w:ascii="Times New Roman" w:hAnsi="Times New Roman" w:cs="Times New Roman"/>
          <w:sz w:val="24"/>
          <w:szCs w:val="24"/>
        </w:rPr>
      </w:pPr>
    </w:p>
    <w:p w:rsidR="00CC3B53" w:rsidRPr="002E1776" w:rsidRDefault="00CC3B53" w:rsidP="00A33BC1">
      <w:pPr>
        <w:pStyle w:val="NoSpacing"/>
        <w:rPr>
          <w:rFonts w:ascii="Times New Roman" w:hAnsi="Times New Roman" w:cs="Times New Roman"/>
          <w:sz w:val="24"/>
          <w:szCs w:val="24"/>
        </w:rPr>
      </w:pPr>
      <w:r w:rsidRPr="002E1776">
        <w:rPr>
          <w:rFonts w:ascii="Times New Roman" w:hAnsi="Times New Roman" w:cs="Times New Roman"/>
          <w:b/>
          <w:bCs/>
          <w:color w:val="000000"/>
          <w:sz w:val="24"/>
          <w:szCs w:val="24"/>
        </w:rPr>
        <w:t>5-</w:t>
      </w:r>
      <w:r w:rsidRPr="002E1776">
        <w:rPr>
          <w:rFonts w:ascii="Times New Roman" w:hAnsi="Times New Roman" w:cs="Times New Roman"/>
          <w:b/>
          <w:bCs/>
          <w:sz w:val="24"/>
          <w:szCs w:val="24"/>
        </w:rPr>
        <w:t>DERS PROGRAMLARININ VE DERSLERİN BİRBİRLERİNE PARALEL OLARAK YÜRÜTÜLMESİNE, BÖLGEDE BULUNAN DERS ARAÇLARINDAN LÂBORATUVAR, SPOR SALONU, KÜTÜPHANE, İŞLİK VB. İMKÂNLARDAN BİR PROGRAM ÇERÇEVESİNDE PLÂNLI BİR ŞEKİLDE YARARLANILMASI</w:t>
      </w:r>
    </w:p>
    <w:p w:rsidR="00CC3B53" w:rsidRPr="002E1776" w:rsidRDefault="00CC3B53" w:rsidP="00A33BC1">
      <w:pPr>
        <w:pStyle w:val="NoSpacing"/>
        <w:rPr>
          <w:rFonts w:ascii="Times New Roman" w:hAnsi="Times New Roman" w:cs="Times New Roman"/>
          <w:color w:val="000000"/>
          <w:sz w:val="24"/>
          <w:szCs w:val="24"/>
        </w:rPr>
      </w:pPr>
      <w:r w:rsidRPr="002E1776">
        <w:rPr>
          <w:rFonts w:ascii="Times New Roman" w:hAnsi="Times New Roman" w:cs="Times New Roman"/>
          <w:color w:val="000000"/>
          <w:sz w:val="24"/>
          <w:szCs w:val="24"/>
        </w:rPr>
        <w:t>Temel GÖVCE:Ders programlarına uygun  şekilde  ders işlenmesi gerekir.Bu yüzden Görsel sanatlar,Oyun ve fiziki etkinlikler gibi dersleri aksatılmadan işlenmelidir.Dersler birbirlerine paralel olarak yürütülmeli, ders araçlarından ve lâboratuvar, spor salonu, kütüphane, işlik vb. imkânlardan bir program çerçevesinde plânlı bir şekilde yararlanılması gerektiğini belirtti.</w:t>
      </w:r>
    </w:p>
    <w:p w:rsidR="00CC3B53" w:rsidRPr="002E1776" w:rsidRDefault="00CC3B53" w:rsidP="00A33BC1">
      <w:pPr>
        <w:pStyle w:val="NoSpacing"/>
        <w:rPr>
          <w:rFonts w:ascii="Times New Roman" w:hAnsi="Times New Roman" w:cs="Times New Roman"/>
          <w:color w:val="000000"/>
          <w:sz w:val="24"/>
          <w:szCs w:val="24"/>
        </w:rPr>
      </w:pPr>
    </w:p>
    <w:p w:rsidR="00CC3B53" w:rsidRPr="002E1776" w:rsidRDefault="00CC3B53" w:rsidP="00F66845">
      <w:pPr>
        <w:pStyle w:val="NoSpacing"/>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6-DERSLERDE İZLENECEK YÖNTEM VE TEKNİKLER İLE ZÜMRE/SINIF ÖĞRETMENLERİNİN EĞİTİM İHTİYAÇLARI VE DERSLERDE KULLANILACAK EĞİTİM ARAÇ VE GERECİNE İLİŞKİN DONATIM ÖNCELİKLERİNİN BELİRLENMESİ</w:t>
      </w:r>
    </w:p>
    <w:p w:rsidR="00CC3B53" w:rsidRPr="002E1776" w:rsidRDefault="00CC3B53" w:rsidP="00F66845">
      <w:pPr>
        <w:pStyle w:val="NoSpacing"/>
        <w:rPr>
          <w:rFonts w:ascii="Times New Roman" w:hAnsi="Times New Roman" w:cs="Times New Roman"/>
          <w:b/>
          <w:bCs/>
          <w:sz w:val="24"/>
          <w:szCs w:val="24"/>
        </w:rPr>
      </w:pPr>
    </w:p>
    <w:p w:rsidR="00CC3B53" w:rsidRPr="002E1776" w:rsidRDefault="00CC3B53" w:rsidP="00F66845">
      <w:pPr>
        <w:pStyle w:val="NoSpacing"/>
        <w:rPr>
          <w:rFonts w:ascii="Times New Roman" w:hAnsi="Times New Roman" w:cs="Times New Roman"/>
          <w:sz w:val="24"/>
          <w:szCs w:val="24"/>
        </w:rPr>
      </w:pPr>
      <w:r w:rsidRPr="002E1776">
        <w:rPr>
          <w:rFonts w:ascii="Times New Roman" w:hAnsi="Times New Roman" w:cs="Times New Roman"/>
          <w:sz w:val="24"/>
          <w:szCs w:val="24"/>
        </w:rPr>
        <w:t xml:space="preserve">Erdoğan DİNÇER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belirlendi:Soru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rsidR="00CC3B53" w:rsidRPr="002E1776" w:rsidRDefault="00CC3B53" w:rsidP="00F66845">
      <w:pPr>
        <w:pStyle w:val="NoSpacing"/>
        <w:rPr>
          <w:rFonts w:ascii="Times New Roman" w:hAnsi="Times New Roman" w:cs="Times New Roman"/>
          <w:sz w:val="24"/>
          <w:szCs w:val="24"/>
        </w:rPr>
      </w:pPr>
    </w:p>
    <w:p w:rsidR="00CC3B53" w:rsidRPr="002E1776" w:rsidRDefault="00CC3B53" w:rsidP="000F0786">
      <w:pPr>
        <w:pStyle w:val="NoSpacing"/>
        <w:rPr>
          <w:rFonts w:ascii="Times New Roman" w:hAnsi="Times New Roman" w:cs="Times New Roman"/>
          <w:b/>
          <w:bCs/>
          <w:sz w:val="24"/>
          <w:szCs w:val="24"/>
        </w:rPr>
      </w:pPr>
      <w:r w:rsidRPr="002E1776">
        <w:rPr>
          <w:rFonts w:ascii="Times New Roman" w:hAnsi="Times New Roman" w:cs="Times New Roman"/>
          <w:b/>
          <w:bCs/>
          <w:color w:val="000000"/>
          <w:sz w:val="24"/>
          <w:szCs w:val="24"/>
        </w:rPr>
        <w:t xml:space="preserve">7-YILLIK, ÜNİTE VE GÜNLÜK PLÂNLAR İLE GEZİ, GÖZLEM, DENEY VE İNCELEME PLÂNLARI ARASINDA BÖLGEDE BİRLİK VE KOORDİNASYONUN SAĞLANMASI, </w:t>
      </w:r>
    </w:p>
    <w:p w:rsidR="00CC3B53" w:rsidRPr="002E1776" w:rsidRDefault="00CC3B53" w:rsidP="00461E3F">
      <w:pPr>
        <w:pStyle w:val="NoSpacing"/>
        <w:jc w:val="both"/>
        <w:rPr>
          <w:rFonts w:ascii="Times New Roman" w:hAnsi="Times New Roman" w:cs="Times New Roman"/>
          <w:sz w:val="24"/>
          <w:szCs w:val="24"/>
        </w:rPr>
      </w:pPr>
    </w:p>
    <w:p w:rsidR="00CC3B53" w:rsidRDefault="00CC3B53" w:rsidP="00461E3F">
      <w:pPr>
        <w:pStyle w:val="NoSpacing"/>
        <w:jc w:val="both"/>
        <w:rPr>
          <w:rFonts w:ascii="Times New Roman" w:hAnsi="Times New Roman" w:cs="Times New Roman"/>
          <w:color w:val="000000"/>
          <w:sz w:val="24"/>
          <w:szCs w:val="24"/>
        </w:rPr>
      </w:pPr>
      <w:r w:rsidRPr="002E1776">
        <w:rPr>
          <w:rFonts w:ascii="Times New Roman" w:hAnsi="Times New Roman" w:cs="Times New Roman"/>
          <w:color w:val="000000"/>
          <w:sz w:val="24"/>
          <w:szCs w:val="24"/>
        </w:rPr>
        <w:t>Temel GÖVCE: 1.sınıfa başlayan 60-66 aylık öğrencilerin algılama düzeylerinin düşük olmasından dolayı bu sınıfların yıllık planda biraz geri kaldıkları ancak diğer sınıfların yıllık plana uygun olarak ilerlediklerini söyledi.</w:t>
      </w:r>
    </w:p>
    <w:p w:rsidR="00CC3B53" w:rsidRPr="002E1776" w:rsidRDefault="00CC3B53" w:rsidP="00461E3F">
      <w:pPr>
        <w:pStyle w:val="NoSpacing"/>
        <w:jc w:val="both"/>
        <w:rPr>
          <w:rFonts w:ascii="Times New Roman" w:hAnsi="Times New Roman" w:cs="Times New Roman"/>
          <w:color w:val="000000"/>
          <w:sz w:val="24"/>
          <w:szCs w:val="24"/>
        </w:rPr>
      </w:pPr>
    </w:p>
    <w:p w:rsidR="00CC3B53" w:rsidRPr="002E1776" w:rsidRDefault="00CC3B53" w:rsidP="00461E3F">
      <w:pPr>
        <w:pStyle w:val="NoSpacing"/>
        <w:jc w:val="both"/>
        <w:rPr>
          <w:rFonts w:ascii="Times New Roman" w:hAnsi="Times New Roman" w:cs="Times New Roman"/>
          <w:sz w:val="24"/>
          <w:szCs w:val="24"/>
        </w:rPr>
      </w:pPr>
      <w:r w:rsidRPr="002E1776">
        <w:rPr>
          <w:rFonts w:ascii="Times New Roman" w:hAnsi="Times New Roman" w:cs="Times New Roman"/>
          <w:sz w:val="24"/>
          <w:szCs w:val="24"/>
        </w:rPr>
        <w:t>Tuba SEVEN:Yıl içinde ders konularını destekleyecek ölçüde geziler, inceleme ve araştırma etkinliklerinin en az 2 defa 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rsidR="00CC3B53" w:rsidRPr="002E1776" w:rsidRDefault="00CC3B53" w:rsidP="00461E3F">
      <w:pPr>
        <w:pStyle w:val="NoSpacing"/>
        <w:jc w:val="both"/>
        <w:rPr>
          <w:rFonts w:ascii="Times New Roman" w:hAnsi="Times New Roman" w:cs="Times New Roman"/>
          <w:b/>
          <w:bCs/>
          <w:sz w:val="24"/>
          <w:szCs w:val="24"/>
        </w:rPr>
      </w:pPr>
    </w:p>
    <w:p w:rsidR="00CC3B53" w:rsidRPr="002E1776" w:rsidRDefault="00CC3B53" w:rsidP="00FF2741">
      <w:pPr>
        <w:pStyle w:val="NoSpacing"/>
        <w:rPr>
          <w:rFonts w:ascii="Times New Roman" w:hAnsi="Times New Roman" w:cs="Times New Roman"/>
          <w:b/>
          <w:bCs/>
          <w:sz w:val="24"/>
          <w:szCs w:val="24"/>
        </w:rPr>
      </w:pPr>
      <w:r w:rsidRPr="002E1776">
        <w:rPr>
          <w:rFonts w:ascii="Times New Roman" w:hAnsi="Times New Roman" w:cs="Times New Roman"/>
          <w:b/>
          <w:bCs/>
          <w:color w:val="000000"/>
          <w:sz w:val="24"/>
          <w:szCs w:val="24"/>
        </w:rPr>
        <w:t>8-ÖLÇME VE DEĞERLENDİRMEDE BİRLİK VE BERABERLİĞİN SAĞLANMASI</w:t>
      </w:r>
    </w:p>
    <w:p w:rsidR="00CC3B53" w:rsidRPr="002E1776" w:rsidRDefault="00CC3B53" w:rsidP="00C22E4A">
      <w:pPr>
        <w:ind w:firstLine="566"/>
        <w:jc w:val="both"/>
        <w:rPr>
          <w:rFonts w:ascii="Times New Roman" w:hAnsi="Times New Roman" w:cs="Times New Roman"/>
          <w:b/>
          <w:bCs/>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bCs/>
          <w:sz w:val="24"/>
          <w:szCs w:val="24"/>
        </w:rPr>
        <w:t xml:space="preserve"> </w:t>
      </w:r>
      <w:r w:rsidRPr="002E1776">
        <w:rPr>
          <w:rFonts w:ascii="Times New Roman" w:hAnsi="Times New Roman" w:cs="Times New Roman"/>
          <w:sz w:val="24"/>
          <w:szCs w:val="24"/>
        </w:rPr>
        <w:t xml:space="preserve">Ölçme ve değerlendirmenin genel esasları konulu maddesini Zümre Başkanı Temel GÖVCE okudu. </w:t>
      </w:r>
    </w:p>
    <w:p w:rsidR="00CC3B53" w:rsidRPr="002E1776" w:rsidRDefault="00CC3B53" w:rsidP="00C22E4A">
      <w:pPr>
        <w:pStyle w:val="3-NormalYaz"/>
        <w:spacing w:line="240" w:lineRule="exact"/>
        <w:ind w:firstLine="566"/>
        <w:rPr>
          <w:rFonts w:hAnsi="Times New Roman"/>
          <w:b/>
          <w:bCs/>
          <w:sz w:val="24"/>
          <w:szCs w:val="24"/>
        </w:rPr>
      </w:pPr>
      <w:r w:rsidRPr="002E1776">
        <w:rPr>
          <w:rFonts w:hAnsi="Times New Roman"/>
          <w:b/>
          <w:bCs/>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CC3B53" w:rsidRPr="002E1776" w:rsidRDefault="00CC3B53" w:rsidP="00C22E4A">
      <w:pPr>
        <w:pStyle w:val="3-NormalYaz"/>
        <w:spacing w:line="240" w:lineRule="exact"/>
        <w:rPr>
          <w:rFonts w:hAnsi="Times New Roman"/>
          <w:b/>
          <w:bCs/>
          <w:sz w:val="24"/>
          <w:szCs w:val="24"/>
        </w:rPr>
      </w:pPr>
      <w:r w:rsidRPr="002E1776">
        <w:rPr>
          <w:rFonts w:hAnsi="Times New Roman"/>
          <w:b/>
          <w:bCs/>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CC3B53" w:rsidRPr="002E1776" w:rsidRDefault="00CC3B53" w:rsidP="00C22E4A">
      <w:pPr>
        <w:jc w:val="both"/>
        <w:rPr>
          <w:rFonts w:ascii="Times New Roman" w:hAnsi="Times New Roman" w:cs="Times New Roman"/>
          <w:b/>
          <w:bCs/>
          <w:sz w:val="24"/>
          <w:szCs w:val="24"/>
        </w:rPr>
      </w:pPr>
      <w:r w:rsidRPr="002E1776">
        <w:rPr>
          <w:rFonts w:ascii="Times New Roman" w:hAnsi="Times New Roman" w:cs="Times New Roman"/>
          <w:b/>
          <w:bCs/>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CC3B53" w:rsidRDefault="00CC3B53" w:rsidP="00C22E4A">
      <w:pPr>
        <w:ind w:firstLine="708"/>
        <w:jc w:val="both"/>
        <w:rPr>
          <w:rFonts w:ascii="Times New Roman" w:hAnsi="Times New Roman" w:cs="Times New Roman"/>
          <w:sz w:val="24"/>
          <w:szCs w:val="24"/>
        </w:rPr>
      </w:pPr>
      <w:r w:rsidRPr="002E1776">
        <w:rPr>
          <w:rFonts w:ascii="Times New Roman" w:hAnsi="Times New Roman" w:cs="Times New Roman"/>
          <w:sz w:val="24"/>
          <w:szCs w:val="24"/>
        </w:rPr>
        <w:t>Ercan BENGÜL: Bu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söyledi.</w:t>
      </w:r>
    </w:p>
    <w:p w:rsidR="00CC3B53" w:rsidRPr="002E1776" w:rsidRDefault="00CC3B53" w:rsidP="00C22E4A">
      <w:pPr>
        <w:ind w:firstLine="708"/>
        <w:jc w:val="both"/>
        <w:rPr>
          <w:rFonts w:ascii="Times New Roman" w:hAnsi="Times New Roman" w:cs="Times New Roman"/>
          <w:sz w:val="24"/>
          <w:szCs w:val="24"/>
        </w:rPr>
      </w:pPr>
    </w:p>
    <w:p w:rsidR="00CC3B53" w:rsidRPr="002E1776" w:rsidRDefault="00CC3B53" w:rsidP="00C22E4A">
      <w:pPr>
        <w:jc w:val="both"/>
        <w:rPr>
          <w:rFonts w:ascii="Times New Roman" w:hAnsi="Times New Roman" w:cs="Times New Roman"/>
          <w:b/>
          <w:bCs/>
          <w:sz w:val="24"/>
          <w:szCs w:val="24"/>
        </w:rPr>
      </w:pPr>
      <w:r w:rsidRPr="002E1776">
        <w:rPr>
          <w:rFonts w:ascii="Times New Roman" w:hAnsi="Times New Roman" w:cs="Times New Roman"/>
          <w:b/>
          <w:bCs/>
          <w:color w:val="000000"/>
          <w:sz w:val="24"/>
          <w:szCs w:val="24"/>
        </w:rPr>
        <w:t>9-MESLEKÎ ESERLER İLE EĞİTİM VE ÖĞRETİM ALANINDAKİ YENİ GELİŞMELERDEN ÖĞRETMENLERİN BİLGİLENDİRİLMESİ,</w:t>
      </w:r>
    </w:p>
    <w:p w:rsidR="00CC3B53" w:rsidRPr="002E1776" w:rsidRDefault="00CC3B53" w:rsidP="00EC15F0">
      <w:pPr>
        <w:pStyle w:val="NoSpacing"/>
        <w:rPr>
          <w:rFonts w:ascii="Times New Roman" w:hAnsi="Times New Roman" w:cs="Times New Roman"/>
          <w:color w:val="000000"/>
          <w:sz w:val="24"/>
          <w:szCs w:val="24"/>
          <w:lang w:eastAsia="tr-TR"/>
        </w:rPr>
      </w:pPr>
      <w:r w:rsidRPr="002E1776">
        <w:rPr>
          <w:rFonts w:ascii="Times New Roman" w:hAnsi="Times New Roman" w:cs="Times New Roman"/>
          <w:sz w:val="24"/>
          <w:szCs w:val="24"/>
        </w:rPr>
        <w:t xml:space="preserve">Vedat DOĞAN :İlköğretim yönetmeliğinin 31.maddesine göre </w:t>
      </w:r>
      <w:r w:rsidRPr="002E1776">
        <w:rPr>
          <w:rFonts w:ascii="Times New Roman" w:hAnsi="Times New Roman" w:cs="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CC3B53" w:rsidRPr="002E1776" w:rsidRDefault="00CC3B53" w:rsidP="00EC15F0">
      <w:pPr>
        <w:pStyle w:val="NoSpacing"/>
        <w:rPr>
          <w:rFonts w:ascii="Times New Roman" w:hAnsi="Times New Roman" w:cs="Times New Roman"/>
          <w:color w:val="000000"/>
          <w:sz w:val="24"/>
          <w:szCs w:val="24"/>
          <w:lang w:eastAsia="tr-TR"/>
        </w:rPr>
      </w:pPr>
    </w:p>
    <w:p w:rsidR="00CC3B53" w:rsidRPr="002E1776" w:rsidRDefault="00CC3B53" w:rsidP="00EC15F0">
      <w:pPr>
        <w:pStyle w:val="NoSpacing"/>
        <w:rPr>
          <w:rFonts w:ascii="Times New Roman" w:hAnsi="Times New Roman" w:cs="Times New Roman"/>
          <w:color w:val="000000"/>
          <w:sz w:val="24"/>
          <w:szCs w:val="24"/>
          <w:lang w:eastAsia="tr-TR"/>
        </w:rPr>
      </w:pPr>
      <w:r w:rsidRPr="002E1776">
        <w:rPr>
          <w:rFonts w:ascii="Times New Roman" w:hAnsi="Times New Roman" w:cs="Times New Roman"/>
          <w:sz w:val="24"/>
          <w:szCs w:val="24"/>
        </w:rPr>
        <w:t>Hüseyin SABUNCUOĞLU :</w:t>
      </w:r>
      <w:r>
        <w:rPr>
          <w:rFonts w:ascii="Times New Roman" w:hAnsi="Times New Roman" w:cs="Times New Roman"/>
          <w:sz w:val="24"/>
          <w:szCs w:val="24"/>
        </w:rPr>
        <w:t xml:space="preserve"> “</w:t>
      </w:r>
      <w:r w:rsidRPr="002E1776">
        <w:rPr>
          <w:rFonts w:ascii="Times New Roman" w:hAnsi="Times New Roman" w:cs="Times New Roman"/>
          <w:sz w:val="24"/>
          <w:szCs w:val="24"/>
        </w:rPr>
        <w:t>İlkokul 1, 2 ve 3 üncü sınıflarda gelişim raporu kaldırılmıştır.İlkokul 1, 2 ve 3 üncü sınıflarda öğrencilerin başarısı karnede “çok iyi”, “iyi” ve “geliştirilmeli” şeklinde gösterilmektedir.</w:t>
      </w:r>
      <w:r w:rsidRPr="002E177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Ancak bu puanlama sisteminde iyi ve geliştirmeli notları arasında farklı bir notta olması gerekir.</w:t>
      </w:r>
      <w:r w:rsidRPr="002E1776">
        <w:rPr>
          <w:rFonts w:ascii="Times New Roman" w:hAnsi="Times New Roman" w:cs="Times New Roman"/>
          <w:color w:val="000000"/>
          <w:sz w:val="24"/>
          <w:szCs w:val="24"/>
          <w:lang w:eastAsia="tr-TR"/>
        </w:rPr>
        <w:t>Öğrencilere dağıtılan karneler geri alınma</w:t>
      </w:r>
      <w:r w:rsidRPr="002E1776">
        <w:rPr>
          <w:rFonts w:ascii="Times New Roman" w:hAnsi="Times New Roman" w:cs="Times New Roman"/>
          <w:color w:val="000000"/>
          <w:sz w:val="24"/>
          <w:szCs w:val="24"/>
        </w:rPr>
        <w:t>maktadır.</w:t>
      </w:r>
      <w:r>
        <w:rPr>
          <w:rFonts w:ascii="Times New Roman" w:hAnsi="Times New Roman" w:cs="Times New Roman"/>
          <w:color w:val="000000"/>
          <w:sz w:val="24"/>
          <w:szCs w:val="24"/>
        </w:rPr>
        <w:t>”dedi.</w:t>
      </w:r>
    </w:p>
    <w:p w:rsidR="00CC3B53" w:rsidRPr="002E1776" w:rsidRDefault="00CC3B53" w:rsidP="00FF2741">
      <w:pPr>
        <w:pStyle w:val="NoSpacing"/>
        <w:rPr>
          <w:rFonts w:ascii="Times New Roman" w:hAnsi="Times New Roman" w:cs="Times New Roman"/>
          <w:color w:val="000000"/>
          <w:sz w:val="24"/>
          <w:szCs w:val="24"/>
          <w:lang w:eastAsia="tr-TR"/>
        </w:rPr>
      </w:pPr>
    </w:p>
    <w:p w:rsidR="00CC3B53" w:rsidRPr="002E1776" w:rsidRDefault="00CC3B53" w:rsidP="00EC15F0">
      <w:pPr>
        <w:pStyle w:val="NoSpacing"/>
        <w:rPr>
          <w:rFonts w:ascii="Times New Roman" w:hAnsi="Times New Roman" w:cs="Times New Roman"/>
          <w:b/>
          <w:bCs/>
          <w:sz w:val="24"/>
          <w:szCs w:val="24"/>
        </w:rPr>
      </w:pPr>
      <w:r w:rsidRPr="002E1776">
        <w:rPr>
          <w:rFonts w:ascii="Times New Roman" w:hAnsi="Times New Roman" w:cs="Times New Roman"/>
          <w:b/>
          <w:bCs/>
          <w:color w:val="000000"/>
          <w:sz w:val="24"/>
          <w:szCs w:val="24"/>
        </w:rPr>
        <w:t>10-BÖLGEDEKİ EĞİTİM VE ÖĞRETİMİN PLÂNLANMASINA, ZÜMRE VE BRANŞLAR ARASI BİLGİ AKIŞI VE PAYLAŞIMI İLE ÖĞRENCİ BAŞARISININ ARTIRILMASI</w:t>
      </w:r>
    </w:p>
    <w:p w:rsidR="00CC3B53" w:rsidRPr="002E1776" w:rsidRDefault="00CC3B53" w:rsidP="00FF2741">
      <w:pPr>
        <w:pStyle w:val="NoSpacing"/>
        <w:rPr>
          <w:rFonts w:ascii="Times New Roman" w:hAnsi="Times New Roman" w:cs="Times New Roman"/>
          <w:sz w:val="24"/>
          <w:szCs w:val="24"/>
        </w:rPr>
      </w:pPr>
    </w:p>
    <w:p w:rsidR="00CC3B53" w:rsidRPr="002E1776" w:rsidRDefault="00CC3B53" w:rsidP="00FF2741">
      <w:pPr>
        <w:pStyle w:val="NoSpacing"/>
        <w:rPr>
          <w:rFonts w:ascii="Times New Roman" w:hAnsi="Times New Roman" w:cs="Times New Roman"/>
          <w:sz w:val="24"/>
          <w:szCs w:val="24"/>
        </w:rPr>
      </w:pPr>
      <w:r w:rsidRPr="002E1776">
        <w:rPr>
          <w:rFonts w:ascii="Times New Roman" w:hAnsi="Times New Roman" w:cs="Times New Roman"/>
          <w:sz w:val="24"/>
          <w:szCs w:val="24"/>
        </w:rPr>
        <w:t>Lütfi KARASLAN :Öğrenci başarısının artması için öğrencilerin devamsızlıklarının sıkı şekilde kontrol edilmesi gerektiğini belirtti.</w:t>
      </w:r>
    </w:p>
    <w:p w:rsidR="00CC3B53" w:rsidRPr="002E1776" w:rsidRDefault="00CC3B53" w:rsidP="00FF2741">
      <w:pPr>
        <w:pStyle w:val="NoSpacing"/>
        <w:rPr>
          <w:rFonts w:ascii="Times New Roman" w:hAnsi="Times New Roman" w:cs="Times New Roman"/>
          <w:sz w:val="24"/>
          <w:szCs w:val="24"/>
        </w:rPr>
      </w:pPr>
      <w:r w:rsidRPr="002E1776">
        <w:rPr>
          <w:rFonts w:ascii="Times New Roman" w:hAnsi="Times New Roman" w:cs="Times New Roman"/>
          <w:sz w:val="24"/>
          <w:szCs w:val="24"/>
        </w:rPr>
        <w:t>Erdoğan DİNÇER : Öğrenci başarısının artması için veli ziyaretleri yapılması gerekir dedi.</w:t>
      </w:r>
    </w:p>
    <w:p w:rsidR="00CC3B53" w:rsidRDefault="00CC3B53" w:rsidP="00FF2741">
      <w:pPr>
        <w:pStyle w:val="NoSpacing"/>
        <w:rPr>
          <w:rFonts w:ascii="Times New Roman" w:hAnsi="Times New Roman" w:cs="Times New Roman"/>
          <w:color w:val="000000"/>
          <w:sz w:val="24"/>
          <w:szCs w:val="24"/>
          <w:lang w:eastAsia="tr-TR"/>
        </w:rPr>
      </w:pPr>
      <w:r w:rsidRPr="002E1776">
        <w:rPr>
          <w:rFonts w:ascii="Times New Roman" w:hAnsi="Times New Roman" w:cs="Times New Roman"/>
          <w:sz w:val="24"/>
          <w:szCs w:val="24"/>
        </w:rPr>
        <w:t>Temel GÖVCE :</w:t>
      </w:r>
      <w:r w:rsidRPr="002E1776">
        <w:rPr>
          <w:rFonts w:ascii="Times New Roman" w:hAnsi="Times New Roman" w:cs="Times New Roman"/>
          <w:color w:val="000000"/>
          <w:sz w:val="24"/>
          <w:szCs w:val="24"/>
          <w:lang w:eastAsia="tr-TR"/>
        </w:rPr>
        <w:t>İ.K.Yönetmeliğinde Öğrenci başarısının değerlendirilmesi için</w:t>
      </w:r>
      <w:r w:rsidRPr="002E1776">
        <w:rPr>
          <w:rFonts w:ascii="Times New Roman" w:hAnsi="Times New Roman" w:cs="Times New Roman"/>
          <w:color w:val="000000"/>
          <w:sz w:val="24"/>
          <w:szCs w:val="24"/>
          <w:lang w:eastAsia="tr-TR"/>
        </w:rPr>
        <w:br/>
      </w:r>
      <w:r w:rsidRPr="002E1776">
        <w:rPr>
          <w:rFonts w:ascii="Times New Roman" w:hAnsi="Times New Roman" w:cs="Times New Roman"/>
          <w:color w:val="000000"/>
          <w:sz w:val="24"/>
          <w:szCs w:val="24"/>
          <w:lang w:eastAsia="tr-TR"/>
        </w:rPr>
        <w:br/>
        <w:t>“MADDE 31 – (1) İlkokullarda öğrencilere sınıf tekrarı yaptırılmaması esastır.</w:t>
      </w:r>
      <w:r w:rsidRPr="002E1776">
        <w:rPr>
          <w:rFonts w:ascii="Times New Roman" w:hAnsi="Times New Roman" w:cs="Times New Roman"/>
          <w:color w:val="000000"/>
          <w:sz w:val="24"/>
          <w:szCs w:val="24"/>
          <w:lang w:eastAsia="tr-TR"/>
        </w:rPr>
        <w:br/>
      </w:r>
      <w:r w:rsidRPr="002E1776">
        <w:rPr>
          <w:rFonts w:ascii="Times New Roman" w:hAnsi="Times New Roman" w:cs="Times New Roman"/>
          <w:color w:val="000000"/>
          <w:sz w:val="24"/>
          <w:szCs w:val="24"/>
          <w:lang w:eastAsia="tr-TR"/>
        </w:rPr>
        <w:b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yaptırılır.”denilmektedir.Öğrencilerin başarılarının artması için okuma saati yapılması gerekir dedi.</w:t>
      </w:r>
    </w:p>
    <w:p w:rsidR="00CC3B53" w:rsidRDefault="00CC3B53" w:rsidP="00FF2741">
      <w:pPr>
        <w:pStyle w:val="NoSpacing"/>
        <w:rPr>
          <w:rFonts w:ascii="Times New Roman" w:hAnsi="Times New Roman" w:cs="Times New Roman"/>
          <w:color w:val="000000"/>
          <w:sz w:val="24"/>
          <w:szCs w:val="24"/>
          <w:lang w:eastAsia="tr-TR"/>
        </w:rPr>
      </w:pPr>
    </w:p>
    <w:p w:rsidR="00CC3B53" w:rsidRPr="002E1776" w:rsidRDefault="00CC3B53" w:rsidP="00FF2741">
      <w:pPr>
        <w:pStyle w:val="NoSpacing"/>
        <w:rPr>
          <w:rFonts w:ascii="Times New Roman" w:hAnsi="Times New Roman" w:cs="Times New Roman"/>
          <w:sz w:val="24"/>
          <w:szCs w:val="24"/>
        </w:rPr>
      </w:pPr>
      <w:r w:rsidRPr="002E1776">
        <w:rPr>
          <w:rFonts w:ascii="Times New Roman" w:hAnsi="Times New Roman" w:cs="Times New Roman"/>
          <w:sz w:val="24"/>
          <w:szCs w:val="24"/>
        </w:rPr>
        <w:t xml:space="preserve"> Hüseyin SABUNCUOĞLU</w:t>
      </w:r>
      <w:r>
        <w:rPr>
          <w:rFonts w:ascii="Times New Roman" w:hAnsi="Times New Roman" w:cs="Times New Roman"/>
          <w:sz w:val="24"/>
          <w:szCs w:val="24"/>
        </w:rPr>
        <w:t>:</w:t>
      </w:r>
      <w:r w:rsidRPr="009763C6">
        <w:rPr>
          <w:rFonts w:ascii="Times New Roman" w:hAnsi="Times New Roman" w:cs="Times New Roman"/>
          <w:sz w:val="24"/>
          <w:szCs w:val="24"/>
        </w:rPr>
        <w:t xml:space="preserve"> </w:t>
      </w:r>
      <w:r w:rsidRPr="002E1776">
        <w:rPr>
          <w:rFonts w:ascii="Times New Roman" w:hAnsi="Times New Roman" w:cs="Times New Roman"/>
          <w:sz w:val="24"/>
          <w:szCs w:val="24"/>
        </w:rPr>
        <w:t>Öğrenci başarı seviyesini yükseltmek için oyunlardan yararlanılması gerektiği</w:t>
      </w:r>
      <w:r>
        <w:rPr>
          <w:rFonts w:ascii="Times New Roman" w:hAnsi="Times New Roman" w:cs="Times New Roman"/>
          <w:sz w:val="24"/>
          <w:szCs w:val="24"/>
        </w:rPr>
        <w:t>ni söyledi.</w:t>
      </w:r>
      <w:r w:rsidRPr="002E1776">
        <w:rPr>
          <w:rFonts w:ascii="Times New Roman" w:hAnsi="Times New Roman" w:cs="Times New Roman"/>
          <w:color w:val="000000"/>
          <w:sz w:val="24"/>
          <w:szCs w:val="24"/>
          <w:lang w:eastAsia="tr-TR"/>
        </w:rPr>
        <w:br/>
      </w:r>
    </w:p>
    <w:p w:rsidR="00CC3B53" w:rsidRPr="002E1776" w:rsidRDefault="00CC3B53" w:rsidP="001A7618">
      <w:pPr>
        <w:pStyle w:val="NoSpacing"/>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11-ÖĞRENME GÜÇLÜĞÜ ÇEKEN ÖĞRENCİLERLE ÖĞRENME GÜÇLÜĞÜ ÇEKİLEN KONULARIN İLGİLİ SINIF/ZÜMRE ÖĞRETMENLERİ İLE İŞ BİRLİĞİ YAPILARAK BELİRLENMESİNE VE GEREKLİ ÖNLEMLERİN ALINMASI</w:t>
      </w:r>
    </w:p>
    <w:p w:rsidR="00CC3B53" w:rsidRPr="002E1776" w:rsidRDefault="00CC3B53" w:rsidP="001A7618">
      <w:pPr>
        <w:pStyle w:val="NoSpacing"/>
        <w:rPr>
          <w:rFonts w:ascii="Times New Roman" w:hAnsi="Times New Roman" w:cs="Times New Roman"/>
          <w:b/>
          <w:bCs/>
          <w:color w:val="000000"/>
          <w:sz w:val="24"/>
          <w:szCs w:val="24"/>
        </w:rPr>
      </w:pPr>
    </w:p>
    <w:p w:rsidR="00CC3B53" w:rsidRPr="002E1776" w:rsidRDefault="00CC3B53" w:rsidP="001A7618">
      <w:pPr>
        <w:pStyle w:val="NoSpacing"/>
        <w:rPr>
          <w:rFonts w:ascii="Times New Roman" w:hAnsi="Times New Roman" w:cs="Times New Roman"/>
          <w:b/>
          <w:bCs/>
          <w:sz w:val="24"/>
          <w:szCs w:val="24"/>
        </w:rPr>
      </w:pPr>
      <w:r>
        <w:rPr>
          <w:rFonts w:ascii="Times New Roman" w:hAnsi="Times New Roman" w:cs="Times New Roman"/>
          <w:sz w:val="24"/>
          <w:szCs w:val="24"/>
        </w:rPr>
        <w:t xml:space="preserve">Vedat DOĞAN </w:t>
      </w:r>
      <w:r w:rsidRPr="002E1776">
        <w:rPr>
          <w:rFonts w:ascii="Times New Roman" w:hAnsi="Times New Roman" w:cs="Times New Roman"/>
          <w:sz w:val="24"/>
          <w:szCs w:val="24"/>
        </w:rPr>
        <w:t>:Sınıf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rsidR="00CC3B53" w:rsidRPr="002E1776" w:rsidRDefault="00CC3B53" w:rsidP="00FF2741">
      <w:pPr>
        <w:pStyle w:val="NoSpacing"/>
        <w:rPr>
          <w:rFonts w:ascii="Times New Roman" w:hAnsi="Times New Roman" w:cs="Times New Roman"/>
          <w:sz w:val="24"/>
          <w:szCs w:val="24"/>
        </w:rPr>
      </w:pPr>
    </w:p>
    <w:p w:rsidR="00CC3B53" w:rsidRPr="002E1776" w:rsidRDefault="00CC3B53" w:rsidP="009872B1">
      <w:pPr>
        <w:pStyle w:val="NoSpacing"/>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12-ÖĞRETİM PROGRAMLARI İLE ÖĞRETİM HİZMETLERİNİN DEĞERLENDİRİLEREK ÖĞRETİMİN KALİTESİNİN YÜKSELTİLMESİ</w:t>
      </w:r>
    </w:p>
    <w:p w:rsidR="00CC3B53" w:rsidRPr="002E1776" w:rsidRDefault="00CC3B53" w:rsidP="009872B1">
      <w:pPr>
        <w:pStyle w:val="NoSpacing"/>
        <w:rPr>
          <w:rFonts w:ascii="Times New Roman" w:hAnsi="Times New Roman" w:cs="Times New Roman"/>
          <w:b/>
          <w:bCs/>
          <w:color w:val="000000"/>
          <w:sz w:val="24"/>
          <w:szCs w:val="24"/>
        </w:rPr>
      </w:pPr>
    </w:p>
    <w:p w:rsidR="00CC3B53" w:rsidRPr="002E1776" w:rsidRDefault="00CC3B53" w:rsidP="009872B1">
      <w:pPr>
        <w:pStyle w:val="NoSpacing"/>
        <w:rPr>
          <w:rFonts w:ascii="Times New Roman" w:hAnsi="Times New Roman" w:cs="Times New Roman"/>
          <w:sz w:val="24"/>
          <w:szCs w:val="24"/>
        </w:rPr>
      </w:pPr>
      <w:r w:rsidRPr="002E1776">
        <w:rPr>
          <w:rFonts w:ascii="Times New Roman" w:hAnsi="Times New Roman" w:cs="Times New Roman"/>
          <w:sz w:val="24"/>
          <w:szCs w:val="24"/>
        </w:rPr>
        <w:t>Müfredat programları ders kitapları ile ilgili olarak:Ders kitaplarındaki etkinliklerin yetersiz olduğu, bu nedenle ek materyal ve çalışma yapraklarının hazırlanıp öğrencilere verilmesinin uygun olduğu zümrece belirtildi.</w:t>
      </w:r>
    </w:p>
    <w:p w:rsidR="00CC3B53" w:rsidRPr="002E1776" w:rsidRDefault="00CC3B53" w:rsidP="009872B1">
      <w:pPr>
        <w:pStyle w:val="NoSpacing"/>
        <w:rPr>
          <w:rFonts w:ascii="Times New Roman" w:hAnsi="Times New Roman" w:cs="Times New Roman"/>
          <w:b/>
          <w:bCs/>
          <w:color w:val="000000"/>
          <w:sz w:val="24"/>
          <w:szCs w:val="24"/>
        </w:rPr>
      </w:pPr>
    </w:p>
    <w:p w:rsidR="00CC3B53" w:rsidRPr="002E1776" w:rsidRDefault="00CC3B53" w:rsidP="009872B1">
      <w:pPr>
        <w:pStyle w:val="NoSpacing"/>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13-BÖLGENİN EĞİTİM İHTİYACI BELİRLENEREK BU İHTİYACIN GİDERİLMESİ</w:t>
      </w:r>
    </w:p>
    <w:p w:rsidR="00CC3B53" w:rsidRPr="002E1776" w:rsidRDefault="00CC3B53" w:rsidP="009872B1">
      <w:pPr>
        <w:pStyle w:val="NoSpacing"/>
        <w:rPr>
          <w:rFonts w:ascii="Times New Roman" w:hAnsi="Times New Roman" w:cs="Times New Roman"/>
          <w:b/>
          <w:bCs/>
          <w:color w:val="000000"/>
          <w:sz w:val="24"/>
          <w:szCs w:val="24"/>
        </w:rPr>
      </w:pPr>
    </w:p>
    <w:p w:rsidR="00CC3B53" w:rsidRPr="002E1776" w:rsidRDefault="00CC3B53" w:rsidP="009872B1">
      <w:pPr>
        <w:pStyle w:val="NoSpacing"/>
        <w:rPr>
          <w:rFonts w:ascii="Times New Roman" w:hAnsi="Times New Roman" w:cs="Times New Roman"/>
          <w:sz w:val="24"/>
          <w:szCs w:val="24"/>
        </w:rPr>
      </w:pPr>
      <w:r w:rsidRPr="002E1776">
        <w:rPr>
          <w:rFonts w:ascii="Times New Roman" w:hAnsi="Times New Roman" w:cs="Times New Roman"/>
          <w:color w:val="000000"/>
          <w:sz w:val="24"/>
          <w:szCs w:val="24"/>
        </w:rPr>
        <w:t>Velilerin gelir durumunu yükseltmek ve kalifiye eleman yetişmesini sağlamak  için okullarda mesleki kurslar açılabilir.</w:t>
      </w:r>
    </w:p>
    <w:p w:rsidR="00CC3B53" w:rsidRPr="002E1776" w:rsidRDefault="00CC3B53" w:rsidP="009872B1">
      <w:pPr>
        <w:pStyle w:val="NoSpacing"/>
        <w:rPr>
          <w:rFonts w:ascii="Times New Roman" w:hAnsi="Times New Roman" w:cs="Times New Roman"/>
          <w:sz w:val="24"/>
          <w:szCs w:val="24"/>
        </w:rPr>
      </w:pPr>
    </w:p>
    <w:p w:rsidR="00CC3B53" w:rsidRPr="002E1776" w:rsidRDefault="00CC3B53" w:rsidP="002E1776">
      <w:pPr>
        <w:spacing w:line="360" w:lineRule="auto"/>
        <w:jc w:val="both"/>
        <w:rPr>
          <w:rFonts w:ascii="Times New Roman" w:hAnsi="Times New Roman" w:cs="Times New Roman"/>
          <w:b/>
          <w:bCs/>
          <w:sz w:val="24"/>
          <w:szCs w:val="24"/>
        </w:rPr>
      </w:pPr>
      <w:r w:rsidRPr="002E1776">
        <w:rPr>
          <w:rFonts w:ascii="Times New Roman" w:hAnsi="Times New Roman" w:cs="Times New Roman"/>
          <w:b/>
          <w:bCs/>
          <w:sz w:val="24"/>
          <w:szCs w:val="24"/>
        </w:rPr>
        <w:t>14-DİLEK VE TEMENNİLER</w:t>
      </w:r>
    </w:p>
    <w:p w:rsidR="00CC3B53" w:rsidRPr="002E1776" w:rsidRDefault="00CC3B53" w:rsidP="002E1776">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rsidR="00CC3B53" w:rsidRPr="002E1776" w:rsidRDefault="00CC3B53" w:rsidP="00FF2741">
      <w:pPr>
        <w:pStyle w:val="NoSpacing"/>
        <w:rPr>
          <w:rFonts w:ascii="Times New Roman" w:hAnsi="Times New Roman" w:cs="Times New Roman"/>
          <w:b/>
          <w:bCs/>
          <w:sz w:val="24"/>
          <w:szCs w:val="24"/>
        </w:rPr>
      </w:pPr>
    </w:p>
    <w:p w:rsidR="00CC3B53" w:rsidRPr="002E1776" w:rsidRDefault="00CC3B53" w:rsidP="00B67FB1">
      <w:pPr>
        <w:spacing w:line="480" w:lineRule="auto"/>
        <w:jc w:val="center"/>
        <w:rPr>
          <w:rFonts w:ascii="Times New Roman" w:hAnsi="Times New Roman" w:cs="Times New Roman"/>
          <w:b/>
          <w:bCs/>
          <w:sz w:val="24"/>
          <w:szCs w:val="24"/>
        </w:rPr>
      </w:pPr>
      <w:r w:rsidRPr="002E1776">
        <w:rPr>
          <w:rFonts w:ascii="Times New Roman" w:hAnsi="Times New Roman" w:cs="Times New Roman"/>
          <w:b/>
          <w:bCs/>
          <w:sz w:val="24"/>
          <w:szCs w:val="24"/>
        </w:rPr>
        <w:t>ALINAN KARARLAR</w:t>
      </w:r>
    </w:p>
    <w:p w:rsidR="00CC3B53" w:rsidRPr="002E1776" w:rsidRDefault="00CC3B53" w:rsidP="00B67FB1">
      <w:pPr>
        <w:pStyle w:val="ListParagraph"/>
        <w:numPr>
          <w:ilvl w:val="0"/>
          <w:numId w:val="4"/>
        </w:numPr>
        <w:spacing w:line="480" w:lineRule="auto"/>
        <w:ind w:left="0" w:firstLine="360"/>
        <w:jc w:val="both"/>
        <w:rPr>
          <w:rFonts w:ascii="Times New Roman" w:hAnsi="Times New Roman" w:cs="Times New Roman"/>
          <w:sz w:val="24"/>
          <w:szCs w:val="24"/>
        </w:rPr>
      </w:pPr>
      <w:r w:rsidRPr="002E1776">
        <w:rPr>
          <w:rFonts w:ascii="Times New Roman" w:hAnsi="Times New Roman" w:cs="Times New Roman"/>
          <w:sz w:val="24"/>
          <w:szCs w:val="24"/>
        </w:rPr>
        <w:t>2014-2015 eğitim öğretim yılı dönem başı 48. Bölge zümre başkanlar kurulu  toplantısında alınan kararlardan faydalanılması kararlaştırıldı.</w:t>
      </w:r>
    </w:p>
    <w:p w:rsidR="00CC3B53" w:rsidRPr="002E1776" w:rsidRDefault="00CC3B53" w:rsidP="00B67FB1">
      <w:pPr>
        <w:pStyle w:val="ListParagraph"/>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Yıl içinde ders konularını destekleyecek ölçüde geziler, inceleme ve araştırma etkinliklerinin en az 2 defa yapılması</w:t>
      </w:r>
      <w:r>
        <w:rPr>
          <w:rFonts w:ascii="Times New Roman" w:hAnsi="Times New Roman" w:cs="Times New Roman"/>
          <w:sz w:val="24"/>
          <w:szCs w:val="24"/>
        </w:rPr>
        <w:t xml:space="preserve">na </w:t>
      </w:r>
      <w:r w:rsidRPr="002E1776">
        <w:rPr>
          <w:rFonts w:ascii="Times New Roman" w:hAnsi="Times New Roman" w:cs="Times New Roman"/>
          <w:sz w:val="24"/>
          <w:szCs w:val="24"/>
        </w:rPr>
        <w:t xml:space="preserve"> karar verildi.</w:t>
      </w:r>
    </w:p>
    <w:p w:rsidR="00CC3B53" w:rsidRPr="002E1776" w:rsidRDefault="00CC3B53" w:rsidP="00B67FB1">
      <w:pPr>
        <w:pStyle w:val="ListParagraph"/>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rsidR="00CC3B53" w:rsidRPr="002E1776" w:rsidRDefault="00CC3B53" w:rsidP="00B67FB1">
      <w:pPr>
        <w:pStyle w:val="ListParagraph"/>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rsidR="00CC3B53" w:rsidRPr="002E1776" w:rsidRDefault="00CC3B53" w:rsidP="00B67FB1">
      <w:pPr>
        <w:pStyle w:val="ListParagraph"/>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Kılavuz kitapların incelenerek derslere hazırlıklı girilmesi kararlaştırıldı.</w:t>
      </w:r>
    </w:p>
    <w:p w:rsidR="00CC3B53" w:rsidRPr="002E1776" w:rsidRDefault="00CC3B53" w:rsidP="00B67FB1">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Hızlı </w:t>
      </w:r>
      <w:r w:rsidRPr="002E1776">
        <w:rPr>
          <w:rFonts w:ascii="Times New Roman" w:hAnsi="Times New Roman" w:cs="Times New Roman"/>
          <w:sz w:val="24"/>
          <w:szCs w:val="24"/>
        </w:rPr>
        <w:t xml:space="preserve">Okuma </w:t>
      </w:r>
      <w:r>
        <w:rPr>
          <w:rFonts w:ascii="Times New Roman" w:hAnsi="Times New Roman" w:cs="Times New Roman"/>
          <w:sz w:val="24"/>
          <w:szCs w:val="24"/>
        </w:rPr>
        <w:t>için okuma saatleri düzenlenmesine</w:t>
      </w:r>
      <w:r w:rsidRPr="002E1776">
        <w:rPr>
          <w:rFonts w:ascii="Times New Roman" w:hAnsi="Times New Roman" w:cs="Times New Roman"/>
          <w:sz w:val="24"/>
          <w:szCs w:val="24"/>
        </w:rPr>
        <w:t xml:space="preserve"> karar verildi.</w:t>
      </w:r>
    </w:p>
    <w:p w:rsidR="00CC3B53" w:rsidRPr="002E1776" w:rsidRDefault="00CC3B53" w:rsidP="00B67FB1">
      <w:pPr>
        <w:pStyle w:val="ListParagraph"/>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rsidR="00CC3B53" w:rsidRPr="002E1776" w:rsidRDefault="00CC3B53" w:rsidP="00B67FB1">
      <w:pPr>
        <w:pStyle w:val="ListParagraph"/>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rsidR="00CC3B53" w:rsidRPr="002E1776" w:rsidRDefault="00CC3B53" w:rsidP="00B67FB1">
      <w:pPr>
        <w:pStyle w:val="ListParagraph"/>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rsidR="00CC3B53" w:rsidRPr="002E1776" w:rsidRDefault="00CC3B53" w:rsidP="00B67FB1">
      <w:pPr>
        <w:pStyle w:val="ListParagraph"/>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rsidR="00CC3B53" w:rsidRPr="002E1776" w:rsidRDefault="00CC3B53" w:rsidP="00B67FB1">
      <w:pPr>
        <w:pStyle w:val="ListParagraph"/>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rsidR="00CC3B53" w:rsidRPr="002E1776" w:rsidRDefault="00CC3B53" w:rsidP="00B67FB1">
      <w:pPr>
        <w:spacing w:line="360" w:lineRule="auto"/>
        <w:jc w:val="both"/>
        <w:rPr>
          <w:rFonts w:ascii="Times New Roman" w:hAnsi="Times New Roman" w:cs="Times New Roman"/>
          <w:sz w:val="24"/>
          <w:szCs w:val="24"/>
        </w:rPr>
      </w:pPr>
    </w:p>
    <w:p w:rsidR="00CC3B53" w:rsidRPr="002E1776" w:rsidRDefault="00CC3B53" w:rsidP="009763C6">
      <w:pPr>
        <w:pStyle w:val="NoSpacing"/>
      </w:pPr>
      <w:r>
        <w:t xml:space="preserve">       </w:t>
      </w:r>
      <w:r w:rsidRPr="002E1776">
        <w:t>Temel GÖVCE</w:t>
      </w:r>
      <w:r w:rsidRPr="002E1776">
        <w:tab/>
        <w:t xml:space="preserve">   </w:t>
      </w:r>
      <w:r>
        <w:t xml:space="preserve">                                                              </w:t>
      </w:r>
      <w:r w:rsidRPr="002E1776">
        <w:t xml:space="preserve"> </w:t>
      </w:r>
      <w:r>
        <w:t xml:space="preserve"> </w:t>
      </w:r>
      <w:r w:rsidRPr="002E1776">
        <w:t xml:space="preserve">  Lütfi KARASLAN</w:t>
      </w:r>
    </w:p>
    <w:p w:rsidR="00CC3B53" w:rsidRDefault="00CC3B53" w:rsidP="009763C6">
      <w:pPr>
        <w:pStyle w:val="NoSpacing"/>
      </w:pPr>
      <w:r>
        <w:t xml:space="preserve">      </w:t>
      </w:r>
      <w:r w:rsidRPr="002E1776">
        <w:t xml:space="preserve">Ali Mistilli İlkokulu                                           </w:t>
      </w:r>
      <w:r>
        <w:t xml:space="preserve">                          </w:t>
      </w:r>
      <w:r w:rsidRPr="002E1776">
        <w:t xml:space="preserve">  Atatürk İlkokulu</w:t>
      </w:r>
    </w:p>
    <w:p w:rsidR="00CC3B53" w:rsidRDefault="00CC3B53" w:rsidP="009763C6">
      <w:pPr>
        <w:pStyle w:val="NoSpacing"/>
      </w:pPr>
    </w:p>
    <w:p w:rsidR="00CC3B53" w:rsidRDefault="00CC3B53" w:rsidP="009763C6">
      <w:pPr>
        <w:pStyle w:val="NoSpacing"/>
      </w:pPr>
    </w:p>
    <w:p w:rsidR="00CC3B53" w:rsidRDefault="00CC3B53" w:rsidP="009763C6">
      <w:pPr>
        <w:pStyle w:val="NoSpacing"/>
      </w:pPr>
    </w:p>
    <w:p w:rsidR="00CC3B53" w:rsidRPr="002E1776" w:rsidRDefault="00CC3B53" w:rsidP="009763C6">
      <w:pPr>
        <w:pStyle w:val="NoSpacing"/>
      </w:pPr>
    </w:p>
    <w:p w:rsidR="00CC3B53" w:rsidRPr="002E1776" w:rsidRDefault="00CC3B53" w:rsidP="009763C6">
      <w:pPr>
        <w:pStyle w:val="NoSpacing"/>
      </w:pPr>
    </w:p>
    <w:p w:rsidR="00CC3B53" w:rsidRDefault="00CC3B53" w:rsidP="009763C6">
      <w:pPr>
        <w:pStyle w:val="NoSpacing"/>
      </w:pPr>
      <w:r w:rsidRPr="002E1776">
        <w:t xml:space="preserve">   </w:t>
      </w:r>
      <w:r>
        <w:t xml:space="preserve">   </w:t>
      </w:r>
      <w:r w:rsidRPr="002E1776">
        <w:t xml:space="preserve"> Erdoğan DİNÇER</w:t>
      </w:r>
      <w:r w:rsidRPr="002E1776">
        <w:tab/>
      </w:r>
      <w:r>
        <w:t xml:space="preserve">                                                   </w:t>
      </w:r>
      <w:r w:rsidRPr="002E1776">
        <w:t>Hüseyin SABUNCUOĞLU</w:t>
      </w:r>
    </w:p>
    <w:p w:rsidR="00CC3B53" w:rsidRDefault="00CC3B53" w:rsidP="009763C6">
      <w:pPr>
        <w:pStyle w:val="NoSpacing"/>
      </w:pPr>
      <w:r w:rsidRPr="002E1776">
        <w:t xml:space="preserve"> Hayrunnisa Köylügilİlkokulu                                                        Lütfiye Benli İlkokulu</w:t>
      </w:r>
    </w:p>
    <w:p w:rsidR="00CC3B53" w:rsidRDefault="00CC3B53" w:rsidP="009763C6">
      <w:pPr>
        <w:pStyle w:val="NoSpacing"/>
      </w:pPr>
    </w:p>
    <w:p w:rsidR="00CC3B53" w:rsidRDefault="00CC3B53" w:rsidP="009763C6">
      <w:pPr>
        <w:pStyle w:val="NoSpacing"/>
      </w:pPr>
    </w:p>
    <w:p w:rsidR="00CC3B53" w:rsidRDefault="00CC3B53" w:rsidP="009763C6">
      <w:pPr>
        <w:pStyle w:val="NoSpacing"/>
      </w:pPr>
    </w:p>
    <w:p w:rsidR="00CC3B53" w:rsidRPr="002E1776" w:rsidRDefault="00CC3B53" w:rsidP="009763C6">
      <w:pPr>
        <w:pStyle w:val="NoSpacing"/>
      </w:pPr>
    </w:p>
    <w:p w:rsidR="00CC3B53" w:rsidRPr="002E1776" w:rsidRDefault="00CC3B53" w:rsidP="009763C6">
      <w:pPr>
        <w:pStyle w:val="NoSpacing"/>
      </w:pPr>
      <w:r>
        <w:t xml:space="preserve">        </w:t>
      </w:r>
      <w:r w:rsidRPr="002E1776">
        <w:t>Ercan BENGÜL                                                                               Vedat DOĞAN</w:t>
      </w:r>
    </w:p>
    <w:p w:rsidR="00CC3B53" w:rsidRDefault="00CC3B53" w:rsidP="009763C6">
      <w:pPr>
        <w:pStyle w:val="NoSpacing"/>
      </w:pPr>
      <w:r>
        <w:t xml:space="preserve">        </w:t>
      </w:r>
      <w:r w:rsidRPr="002E1776">
        <w:t xml:space="preserve">Yunus Emre İlkokulu                                                                 </w:t>
      </w:r>
      <w:r>
        <w:t xml:space="preserve"> </w:t>
      </w:r>
      <w:r w:rsidRPr="002E1776">
        <w:t xml:space="preserve"> Şehitishak İlkokulu</w:t>
      </w:r>
    </w:p>
    <w:p w:rsidR="00CC3B53" w:rsidRPr="002E1776" w:rsidRDefault="00CC3B53" w:rsidP="009763C6">
      <w:pPr>
        <w:pStyle w:val="NoSpacing"/>
      </w:pPr>
    </w:p>
    <w:p w:rsidR="00CC3B53" w:rsidRDefault="00CC3B53" w:rsidP="009763C6">
      <w:pPr>
        <w:pStyle w:val="NoSpacing"/>
      </w:pPr>
    </w:p>
    <w:p w:rsidR="00CC3B53" w:rsidRPr="002E1776" w:rsidRDefault="00CC3B53" w:rsidP="009763C6">
      <w:pPr>
        <w:pStyle w:val="NoSpacing"/>
      </w:pPr>
    </w:p>
    <w:p w:rsidR="00CC3B53" w:rsidRPr="002E1776" w:rsidRDefault="00CC3B53" w:rsidP="009763C6">
      <w:pPr>
        <w:pStyle w:val="NoSpacing"/>
      </w:pPr>
      <w:r>
        <w:t xml:space="preserve">            </w:t>
      </w:r>
      <w:r w:rsidRPr="002E1776">
        <w:t>Tuba SEVEN</w:t>
      </w:r>
    </w:p>
    <w:p w:rsidR="00CC3B53" w:rsidRPr="002E1776" w:rsidRDefault="00CC3B53" w:rsidP="009763C6">
      <w:pPr>
        <w:pStyle w:val="NoSpacing"/>
      </w:pPr>
      <w:r>
        <w:t xml:space="preserve">  </w:t>
      </w:r>
      <w:r w:rsidRPr="002E1776">
        <w:t xml:space="preserve">Mehmet Akif Ersoy İlkokulu                                                                     </w:t>
      </w:r>
    </w:p>
    <w:p w:rsidR="00CC3B53" w:rsidRPr="005F61FB" w:rsidRDefault="00CC3B53" w:rsidP="00FF2741">
      <w:pPr>
        <w:pStyle w:val="NoSpacing"/>
        <w:rPr>
          <w:rFonts w:ascii="Times New Roman" w:hAnsi="Times New Roman" w:cs="Times New Roman"/>
          <w:sz w:val="24"/>
          <w:szCs w:val="24"/>
        </w:rPr>
      </w:pPr>
      <w:r w:rsidRPr="005F61FB">
        <w:rPr>
          <w:rFonts w:ascii="Times New Roman" w:hAnsi="Times New Roman" w:cs="Times New Roman"/>
          <w:sz w:val="24"/>
          <w:szCs w:val="24"/>
        </w:rPr>
        <w:t>sorubak.com</w:t>
      </w:r>
    </w:p>
    <w:sectPr w:rsidR="00CC3B53" w:rsidRPr="005F61FB" w:rsidSect="00844882">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imes">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4C4B"/>
    <w:multiLevelType w:val="hybridMultilevel"/>
    <w:tmpl w:val="0B1EFA48"/>
    <w:lvl w:ilvl="0" w:tplc="041F000F">
      <w:start w:val="1"/>
      <w:numFmt w:val="decimal"/>
      <w:lvlText w:val="%1."/>
      <w:lvlJc w:val="left"/>
      <w:pPr>
        <w:ind w:left="360"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1">
    <w:nsid w:val="1EE444BB"/>
    <w:multiLevelType w:val="hybridMultilevel"/>
    <w:tmpl w:val="AD22A1D8"/>
    <w:lvl w:ilvl="0" w:tplc="31A623AA">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E074D5C"/>
    <w:multiLevelType w:val="hybridMultilevel"/>
    <w:tmpl w:val="F31ADD94"/>
    <w:lvl w:ilvl="0" w:tplc="50DA367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2AD221A"/>
    <w:multiLevelType w:val="hybridMultilevel"/>
    <w:tmpl w:val="D5B88FA8"/>
    <w:lvl w:ilvl="0" w:tplc="1EAC373E">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4632578"/>
    <w:multiLevelType w:val="hybridMultilevel"/>
    <w:tmpl w:val="FBB8843A"/>
    <w:lvl w:ilvl="0" w:tplc="CD06FF9E">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48B4212"/>
    <w:multiLevelType w:val="hybridMultilevel"/>
    <w:tmpl w:val="D5B88FA8"/>
    <w:lvl w:ilvl="0" w:tplc="1EAC373E">
      <w:start w:val="1"/>
      <w:numFmt w:val="decimal"/>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641C"/>
    <w:rsid w:val="000E5722"/>
    <w:rsid w:val="000F0786"/>
    <w:rsid w:val="00112A47"/>
    <w:rsid w:val="0016293D"/>
    <w:rsid w:val="001A7618"/>
    <w:rsid w:val="002946A5"/>
    <w:rsid w:val="002C2B92"/>
    <w:rsid w:val="002E1776"/>
    <w:rsid w:val="00330BFA"/>
    <w:rsid w:val="003827DB"/>
    <w:rsid w:val="003C4F24"/>
    <w:rsid w:val="004057B8"/>
    <w:rsid w:val="00461E3F"/>
    <w:rsid w:val="0048066A"/>
    <w:rsid w:val="004A70E1"/>
    <w:rsid w:val="004E59BC"/>
    <w:rsid w:val="004F0A4F"/>
    <w:rsid w:val="005F61FB"/>
    <w:rsid w:val="00680286"/>
    <w:rsid w:val="00683B26"/>
    <w:rsid w:val="006F5381"/>
    <w:rsid w:val="00844882"/>
    <w:rsid w:val="00911DC0"/>
    <w:rsid w:val="009763C6"/>
    <w:rsid w:val="009872B1"/>
    <w:rsid w:val="00A33BC1"/>
    <w:rsid w:val="00A9641C"/>
    <w:rsid w:val="00B27D28"/>
    <w:rsid w:val="00B67FB1"/>
    <w:rsid w:val="00BE0F85"/>
    <w:rsid w:val="00C22E4A"/>
    <w:rsid w:val="00C90F81"/>
    <w:rsid w:val="00CC3B53"/>
    <w:rsid w:val="00D40645"/>
    <w:rsid w:val="00DC200E"/>
    <w:rsid w:val="00EC0EB2"/>
    <w:rsid w:val="00EC15F0"/>
    <w:rsid w:val="00F16287"/>
    <w:rsid w:val="00F3562B"/>
    <w:rsid w:val="00F66845"/>
    <w:rsid w:val="00FB1A21"/>
    <w:rsid w:val="00FF274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287"/>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9641C"/>
    <w:rPr>
      <w:rFonts w:ascii="Arial" w:hAnsi="Arial" w:cs="Arial"/>
      <w:lang w:eastAsia="en-US"/>
    </w:rPr>
  </w:style>
  <w:style w:type="paragraph" w:styleId="ListParagraph">
    <w:name w:val="List Paragraph"/>
    <w:basedOn w:val="Normal"/>
    <w:uiPriority w:val="99"/>
    <w:qFormat/>
    <w:rsid w:val="006F5381"/>
    <w:pPr>
      <w:ind w:left="720"/>
    </w:pPr>
    <w:rPr>
      <w:lang w:eastAsia="en-US"/>
    </w:rPr>
  </w:style>
  <w:style w:type="paragraph" w:customStyle="1" w:styleId="3-NormalYaz">
    <w:name w:val="3-Normal Yazı"/>
    <w:uiPriority w:val="99"/>
    <w:rsid w:val="00C22E4A"/>
    <w:pPr>
      <w:tabs>
        <w:tab w:val="left" w:pos="566"/>
      </w:tabs>
      <w:jc w:val="both"/>
    </w:pPr>
    <w:rPr>
      <w:rFonts w:ascii="Times New Roman" w:hAnsi="Times"/>
      <w:sz w:val="19"/>
      <w:szCs w:val="19"/>
      <w:lang w:eastAsia="en-US"/>
    </w:rPr>
  </w:style>
  <w:style w:type="character" w:styleId="Hyperlink">
    <w:name w:val="Hyperlink"/>
    <w:basedOn w:val="DefaultParagraphFont"/>
    <w:uiPriority w:val="99"/>
    <w:semiHidden/>
    <w:rsid w:val="00683B2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209</TotalTime>
  <Pages>6</Pages>
  <Words>2040</Words>
  <Characters>11628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dc:creator>
  <cp:keywords/>
  <dc:description/>
  <cp:lastModifiedBy>edanur</cp:lastModifiedBy>
  <cp:revision>21</cp:revision>
  <dcterms:created xsi:type="dcterms:W3CDTF">2015-02-15T23:06:00Z</dcterms:created>
  <dcterms:modified xsi:type="dcterms:W3CDTF">2015-02-24T18:59:00Z</dcterms:modified>
</cp:coreProperties>
</file>