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11" w:rsidRPr="0018197D" w:rsidRDefault="00073B11" w:rsidP="0018197D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bookmarkStart w:id="0" w:name="_GoBack"/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79"/>
        <w:gridCol w:w="171"/>
        <w:gridCol w:w="8212"/>
      </w:tblGrid>
      <w:tr w:rsidR="00073B11" w:rsidRPr="000A3BD0" w:rsidTr="0018197D">
        <w:trPr>
          <w:tblHeader/>
          <w:tblCellSpacing w:w="15" w:type="dxa"/>
        </w:trPr>
        <w:tc>
          <w:tcPr>
            <w:tcW w:w="765" w:type="dxa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790" w:type="dxa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>Lys-1 Konuları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Polinomlar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II. Dereceden Denklemler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II. Dereceden Eşitsizlikler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Parabol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Permütasyon, Kombinasyon, Binom ve Olasılık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Trigonometri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7-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Logaritma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8-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Karmaşık Sayılar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9-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Tümevarım (Toplam ve Çarpım Sembolleri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10-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Diziler ve Seriler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11-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Özel Tanımlı Fonksiyonlar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12-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Limit ve Süreklilik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13-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Türev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14-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İntegral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15-</w:t>
            </w:r>
          </w:p>
        </w:tc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Lineer Cebir (Matris ve Determinant)</w:t>
            </w:r>
          </w:p>
        </w:tc>
      </w:tr>
      <w:tr w:rsidR="00073B11" w:rsidRPr="000A3BD0" w:rsidTr="0018197D">
        <w:trPr>
          <w:tblHeader/>
          <w:tblCellSpacing w:w="15" w:type="dxa"/>
        </w:trPr>
        <w:tc>
          <w:tcPr>
            <w:tcW w:w="945" w:type="dxa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625" w:type="dxa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b/>
                <w:bCs/>
                <w:sz w:val="16"/>
                <w:szCs w:val="16"/>
                <w:lang w:eastAsia="tr-TR"/>
              </w:rPr>
              <w:t xml:space="preserve"> Lys-1 Geometri Konuları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Doğruda Açılar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Üçgende Açılar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3-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Açı Kenar Bağıntıları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4-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Dik Üçgen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5-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Açı ortay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6-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Kenarortay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7-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Açı ortay – Kenarortay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8-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Özel Üçgenler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9-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Üçgende Alan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10-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Üçgende Benzerlik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11-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Benzerlik Alan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12-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Çokgenler – Dörtgenler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13-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Paralelkenar – Eşkenar – Dörtgen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14-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Dikdörtgen – Kare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15-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Yamuk – Deltoid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16-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Çemberde Açı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17-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Çemberde Uzunluk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18-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Dairede Alan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19-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Doğrunun Analitik İncelenmesi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20-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Uzay Geometri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21-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Prizmalar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22-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Piramitler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23-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Çemberin Analitik İncelenmesi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24-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Vektörler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25-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Koniklerin Analitik incelenmesi</w:t>
            </w:r>
          </w:p>
        </w:tc>
      </w:tr>
      <w:tr w:rsidR="00073B11" w:rsidRPr="000A3BD0" w:rsidTr="0018197D">
        <w:trPr>
          <w:tblCellSpacing w:w="15" w:type="dxa"/>
        </w:trPr>
        <w:tc>
          <w:tcPr>
            <w:tcW w:w="0" w:type="auto"/>
            <w:gridSpan w:val="2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26-</w:t>
            </w:r>
          </w:p>
        </w:tc>
        <w:tc>
          <w:tcPr>
            <w:tcW w:w="0" w:type="auto"/>
            <w:shd w:val="clear" w:color="auto" w:fill="CDCDCD"/>
            <w:vAlign w:val="center"/>
          </w:tcPr>
          <w:p w:rsidR="00073B11" w:rsidRPr="0018197D" w:rsidRDefault="00073B11" w:rsidP="0018197D">
            <w:pPr>
              <w:shd w:val="clear" w:color="auto" w:fill="CDCDCD"/>
              <w:spacing w:before="150" w:after="225" w:line="240" w:lineRule="auto"/>
              <w:rPr>
                <w:rFonts w:ascii="Times New Roman" w:hAnsi="Times New Roman"/>
                <w:sz w:val="16"/>
                <w:szCs w:val="16"/>
                <w:lang w:eastAsia="tr-TR"/>
              </w:rPr>
            </w:pPr>
            <w:r w:rsidRPr="0018197D">
              <w:rPr>
                <w:rFonts w:ascii="Times New Roman" w:hAnsi="Times New Roman"/>
                <w:sz w:val="16"/>
                <w:szCs w:val="16"/>
                <w:lang w:eastAsia="tr-TR"/>
              </w:rPr>
              <w:t>Uzayda Doğru ve Düzlem Denklemleri</w:t>
            </w:r>
          </w:p>
        </w:tc>
      </w:tr>
    </w:tbl>
    <w:p w:rsidR="00073B11" w:rsidRDefault="00073B11"/>
    <w:sectPr w:rsidR="00073B11" w:rsidSect="00BC27B0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97D"/>
    <w:rsid w:val="00073B11"/>
    <w:rsid w:val="000A3BD0"/>
    <w:rsid w:val="0018197D"/>
    <w:rsid w:val="00392B44"/>
    <w:rsid w:val="00941492"/>
    <w:rsid w:val="00986FAB"/>
    <w:rsid w:val="00BC27B0"/>
    <w:rsid w:val="00C13232"/>
    <w:rsid w:val="00FA0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A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-table-reloaded1">
    <w:name w:val="wp-table-reloaded1"/>
    <w:basedOn w:val="Normal"/>
    <w:uiPriority w:val="99"/>
    <w:rsid w:val="0018197D"/>
    <w:pPr>
      <w:shd w:val="clear" w:color="auto" w:fill="CDCDCD"/>
      <w:spacing w:before="150" w:after="225" w:line="240" w:lineRule="auto"/>
    </w:pPr>
    <w:rPr>
      <w:rFonts w:ascii="Times New Roman" w:eastAsia="Times New Roman" w:hAnsi="Times New Roman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rsid w:val="001819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18197D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89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89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89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892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151</Words>
  <Characters>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Ogretmenler</dc:creator>
  <cp:keywords/>
  <dc:description/>
  <cp:lastModifiedBy>BİRSEN</cp:lastModifiedBy>
  <cp:revision>4</cp:revision>
  <dcterms:created xsi:type="dcterms:W3CDTF">2013-10-02T07:45:00Z</dcterms:created>
  <dcterms:modified xsi:type="dcterms:W3CDTF">2015-10-04T20:38:00Z</dcterms:modified>
</cp:coreProperties>
</file>