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1417"/>
        <w:gridCol w:w="1375"/>
        <w:gridCol w:w="1842"/>
      </w:tblGrid>
      <w:tr w:rsidR="004E55BA" w:rsidRPr="00886570" w:rsidTr="00886570">
        <w:tc>
          <w:tcPr>
            <w:tcW w:w="577" w:type="dxa"/>
            <w:tcBorders>
              <w:top w:val="nil"/>
              <w:left w:val="nil"/>
            </w:tcBorders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417" w:type="dxa"/>
            <w:shd w:val="clear" w:color="auto" w:fill="FDE9D9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Kemik Çeşitleri</w:t>
            </w:r>
          </w:p>
        </w:tc>
        <w:tc>
          <w:tcPr>
            <w:tcW w:w="1375" w:type="dxa"/>
            <w:shd w:val="clear" w:color="auto" w:fill="FDE9D9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Bulunduğu Yer</w:t>
            </w:r>
          </w:p>
        </w:tc>
        <w:tc>
          <w:tcPr>
            <w:tcW w:w="1842" w:type="dxa"/>
            <w:shd w:val="clear" w:color="auto" w:fill="FDE9D9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Bulunduğu Yer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</w:t>
            </w:r>
          </w:p>
        </w:tc>
        <w:tc>
          <w:tcPr>
            <w:tcW w:w="1417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Uzun Kemik</w:t>
            </w:r>
          </w:p>
        </w:tc>
        <w:tc>
          <w:tcPr>
            <w:tcW w:w="1375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Kollar</w:t>
            </w:r>
          </w:p>
        </w:tc>
        <w:tc>
          <w:tcPr>
            <w:tcW w:w="1842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Bacaklar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</w:t>
            </w:r>
          </w:p>
        </w:tc>
        <w:tc>
          <w:tcPr>
            <w:tcW w:w="1417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Kısa Kemik</w:t>
            </w:r>
          </w:p>
        </w:tc>
        <w:tc>
          <w:tcPr>
            <w:tcW w:w="1375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Kaburga</w:t>
            </w:r>
          </w:p>
        </w:tc>
        <w:tc>
          <w:tcPr>
            <w:tcW w:w="184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El,ayak bilekleri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III</w:t>
            </w:r>
          </w:p>
        </w:tc>
        <w:tc>
          <w:tcPr>
            <w:tcW w:w="1417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Yassı Kemik</w:t>
            </w:r>
          </w:p>
        </w:tc>
        <w:tc>
          <w:tcPr>
            <w:tcW w:w="1375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</w:t>
            </w:r>
          </w:p>
        </w:tc>
        <w:tc>
          <w:tcPr>
            <w:tcW w:w="1842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Göğüs Kafesi</w:t>
            </w:r>
          </w:p>
        </w:tc>
      </w:tr>
    </w:tbl>
    <w:p w:rsidR="004E55BA" w:rsidRPr="001D273B" w:rsidRDefault="004E55BA" w:rsidP="00A44753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tabloda kemik çeşitleri ve bulundukları yerler belirtilmiştir. Buna göre tabloda </w:t>
      </w:r>
      <w:r w:rsidRPr="002A78F9">
        <w:rPr>
          <w:rFonts w:ascii="Comic Sans MS" w:hAnsi="Comic Sans MS"/>
          <w:b/>
        </w:rPr>
        <w:t>hangi satırda yanlışlık</w:t>
      </w:r>
      <w:r>
        <w:rPr>
          <w:rFonts w:ascii="Comic Sans MS" w:hAnsi="Comic Sans MS"/>
        </w:rPr>
        <w:t xml:space="preserve"> yapılmıştır?</w:t>
      </w:r>
    </w:p>
    <w:p w:rsidR="004E55BA" w:rsidRDefault="004E55BA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     B-II             C-II ve III        D-III</w:t>
      </w:r>
    </w:p>
    <w:p w:rsidR="004E55BA" w:rsidRDefault="004E55BA" w:rsidP="00A44753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4209"/>
      </w:tblGrid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left:0;text-align:left;margin-left:2.1pt;margin-top:4.9pt;width:12.5pt;height:9pt;z-index:251617280"/>
              </w:pict>
            </w:r>
          </w:p>
        </w:tc>
        <w:tc>
          <w:tcPr>
            <w:tcW w:w="4209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Omurgadaki eklemler hareketsiz eklemlerdir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7" type="#_x0000_t74" style="position:absolute;left:0;text-align:left;margin-left:2.1pt;margin-top:7.1pt;width:12.5pt;height:7.65pt;z-index:251618304;mso-position-horizontal-relative:text;mso-position-vertical-relative:text"/>
              </w:pict>
            </w:r>
          </w:p>
        </w:tc>
        <w:tc>
          <w:tcPr>
            <w:tcW w:w="4209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Kafatasında bulunan eklemler hareketsizdir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28" type="#_x0000_t183" style="position:absolute;left:0;text-align:left;margin-left:2.1pt;margin-top:6.5pt;width:13.85pt;height:7.15pt;z-index:251619328;mso-position-horizontal-relative:text;mso-position-vertical-relative:text"/>
              </w:pict>
            </w:r>
          </w:p>
        </w:tc>
        <w:tc>
          <w:tcPr>
            <w:tcW w:w="4209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El,ayak ve diz eklemleri hareketlidir</w:t>
            </w:r>
          </w:p>
        </w:tc>
      </w:tr>
    </w:tbl>
    <w:p w:rsidR="004E55BA" w:rsidRPr="002A78F9" w:rsidRDefault="004E55BA" w:rsidP="00A44753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2-Yukarıdaki sembollerle ifade edilen bilgilerden hangileri </w:t>
      </w:r>
      <w:r w:rsidRPr="002A78F9">
        <w:rPr>
          <w:rFonts w:ascii="Comic Sans MS" w:hAnsi="Comic Sans MS"/>
          <w:b/>
        </w:rPr>
        <w:t>doğrudur?</w:t>
      </w:r>
    </w:p>
    <w:tbl>
      <w:tblPr>
        <w:tblW w:w="0" w:type="auto"/>
        <w:tblLook w:val="00A0"/>
      </w:tblPr>
      <w:tblGrid>
        <w:gridCol w:w="469"/>
        <w:gridCol w:w="1866"/>
        <w:gridCol w:w="467"/>
        <w:gridCol w:w="1984"/>
      </w:tblGrid>
      <w:tr w:rsidR="004E55BA" w:rsidRPr="00886570" w:rsidTr="00886570">
        <w:tc>
          <w:tcPr>
            <w:tcW w:w="469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A-</w:t>
            </w:r>
          </w:p>
        </w:tc>
        <w:tc>
          <w:tcPr>
            <w:tcW w:w="1866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29" type="#_x0000_t183" style="position:absolute;margin-left:46.5pt;margin-top:5.2pt;width:13.85pt;height:7.15pt;z-index:251626496;mso-position-horizontal-relative:text;mso-position-vertical-relative:text"/>
              </w:pict>
            </w:r>
            <w:r>
              <w:rPr>
                <w:noProof/>
              </w:rPr>
              <w:pict>
                <v:shape id="_x0000_s1030" type="#_x0000_t74" style="position:absolute;margin-left:27.15pt;margin-top:6.55pt;width:12.5pt;height:7.65pt;z-index:251625472;mso-position-horizontal-relative:text;mso-position-vertical-relative:text"/>
              </w:pict>
            </w:r>
            <w:r>
              <w:rPr>
                <w:noProof/>
              </w:rPr>
              <w:pict>
                <v:shape id="_x0000_s1031" type="#_x0000_t12" style="position:absolute;margin-left:8.45pt;margin-top:5.2pt;width:12.5pt;height:9pt;z-index:251624448;mso-position-horizontal-relative:text;mso-position-vertical-relative:text"/>
              </w:pict>
            </w:r>
          </w:p>
        </w:tc>
        <w:tc>
          <w:tcPr>
            <w:tcW w:w="467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B-</w:t>
            </w:r>
          </w:p>
        </w:tc>
        <w:tc>
          <w:tcPr>
            <w:tcW w:w="1984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2" type="#_x0000_t74" style="position:absolute;margin-left:23.75pt;margin-top:3.35pt;width:12.5pt;height:7.65pt;z-index:251621376;mso-position-horizontal-relative:text;mso-position-vertical-relative:text"/>
              </w:pict>
            </w:r>
            <w:r>
              <w:rPr>
                <w:noProof/>
              </w:rPr>
              <w:pict>
                <v:shape id="_x0000_s1033" type="#_x0000_t12" style="position:absolute;margin-left:4.35pt;margin-top:3.35pt;width:12.5pt;height:9pt;z-index:251620352;mso-position-horizontal-relative:text;mso-position-vertical-relative:text"/>
              </w:pict>
            </w:r>
          </w:p>
        </w:tc>
      </w:tr>
      <w:tr w:rsidR="004E55BA" w:rsidRPr="00886570" w:rsidTr="00886570">
        <w:tc>
          <w:tcPr>
            <w:tcW w:w="469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C-</w:t>
            </w:r>
          </w:p>
        </w:tc>
        <w:tc>
          <w:tcPr>
            <w:tcW w:w="1866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4" type="#_x0000_t183" style="position:absolute;margin-left:7.1pt;margin-top:5.05pt;width:13.85pt;height:7.15pt;z-index:251622400;mso-position-horizontal-relative:text;mso-position-vertical-relative:text"/>
              </w:pict>
            </w:r>
          </w:p>
        </w:tc>
        <w:tc>
          <w:tcPr>
            <w:tcW w:w="467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D-</w:t>
            </w:r>
          </w:p>
        </w:tc>
        <w:tc>
          <w:tcPr>
            <w:tcW w:w="1984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5" type="#_x0000_t74" style="position:absolute;margin-left:4.35pt;margin-top:5.05pt;width:12.5pt;height:7.65pt;z-index:251627520;mso-position-horizontal-relative:text;mso-position-vertical-relative:text"/>
              </w:pict>
            </w:r>
            <w:r>
              <w:rPr>
                <w:noProof/>
              </w:rPr>
              <w:pict>
                <v:shape id="_x0000_s1036" type="#_x0000_t183" style="position:absolute;margin-left:23.75pt;margin-top:5.05pt;width:13.85pt;height:7.15pt;z-index:251623424;mso-position-horizontal-relative:text;mso-position-vertical-relative:text"/>
              </w:pict>
            </w:r>
          </w:p>
        </w:tc>
      </w:tr>
    </w:tbl>
    <w:p w:rsidR="004E55BA" w:rsidRDefault="004E55BA" w:rsidP="00A44753">
      <w:pPr>
        <w:spacing w:after="0"/>
        <w:rPr>
          <w:rFonts w:ascii="Comic Sans MS" w:hAnsi="Comic Sans MS"/>
        </w:rPr>
      </w:pPr>
    </w:p>
    <w:p w:rsidR="004E55BA" w:rsidRDefault="004E55BA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3-Aşağıdakilerden hangisi kemik çeşitlerine örnek olarak </w:t>
      </w:r>
      <w:r w:rsidRPr="002A78F9">
        <w:rPr>
          <w:rFonts w:ascii="Comic Sans MS" w:hAnsi="Comic Sans MS"/>
          <w:b/>
        </w:rPr>
        <w:t>verilemez?</w:t>
      </w:r>
    </w:p>
    <w:p w:rsidR="004E55BA" w:rsidRDefault="004E55BA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A-Uzun Kemikler                     B-Yuvarlak Kemikler</w:t>
      </w:r>
    </w:p>
    <w:p w:rsidR="004E55BA" w:rsidRDefault="004E55BA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C-Yassı Kemikler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D-Kısa Kemikler</w:t>
      </w:r>
    </w:p>
    <w:p w:rsidR="004E55BA" w:rsidRPr="002A78F9" w:rsidRDefault="004E55BA" w:rsidP="00A44753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4-Aşağıda iskelet sistemine ait kısımların görevleri rakamlarla ifade edilmiştir.</w:t>
      </w:r>
    </w:p>
    <w:p w:rsidR="004E55BA" w:rsidRPr="00D60BA4" w:rsidRDefault="004E55BA" w:rsidP="00A4475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4954"/>
      </w:tblGrid>
      <w:tr w:rsidR="004E55BA" w:rsidRPr="00886570" w:rsidTr="00886570">
        <w:tc>
          <w:tcPr>
            <w:tcW w:w="39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</w:t>
            </w:r>
          </w:p>
        </w:tc>
        <w:tc>
          <w:tcPr>
            <w:tcW w:w="4993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886570">
              <w:rPr>
                <w:rFonts w:ascii="Comic Sans MS" w:hAnsi="Comic Sans MS"/>
                <w:i/>
              </w:rPr>
              <w:t>Görevi beyni korumaktır</w:t>
            </w:r>
          </w:p>
        </w:tc>
      </w:tr>
      <w:tr w:rsidR="004E55BA" w:rsidRPr="00886570" w:rsidTr="00886570">
        <w:tc>
          <w:tcPr>
            <w:tcW w:w="39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</w:t>
            </w:r>
          </w:p>
        </w:tc>
        <w:tc>
          <w:tcPr>
            <w:tcW w:w="4993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886570">
              <w:rPr>
                <w:rFonts w:ascii="Comic Sans MS" w:hAnsi="Comic Sans MS"/>
                <w:i/>
              </w:rPr>
              <w:t>Görevi kalp ve akciğerleri korumaktır</w:t>
            </w:r>
          </w:p>
        </w:tc>
      </w:tr>
      <w:tr w:rsidR="004E55BA" w:rsidRPr="00886570" w:rsidTr="00886570">
        <w:tc>
          <w:tcPr>
            <w:tcW w:w="39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III</w:t>
            </w:r>
          </w:p>
        </w:tc>
        <w:tc>
          <w:tcPr>
            <w:tcW w:w="4993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886570">
              <w:rPr>
                <w:rFonts w:ascii="Comic Sans MS" w:hAnsi="Comic Sans MS"/>
                <w:i/>
              </w:rPr>
              <w:t>Görevi başa destek verip dik durmasını sağlamaktır</w:t>
            </w:r>
          </w:p>
        </w:tc>
      </w:tr>
      <w:tr w:rsidR="004E55BA" w:rsidRPr="00886570" w:rsidTr="00886570">
        <w:tc>
          <w:tcPr>
            <w:tcW w:w="39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IV</w:t>
            </w:r>
          </w:p>
        </w:tc>
        <w:tc>
          <w:tcPr>
            <w:tcW w:w="4993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886570">
              <w:rPr>
                <w:rFonts w:ascii="Comic Sans MS" w:hAnsi="Comic Sans MS"/>
                <w:i/>
              </w:rPr>
              <w:t>Görevim yürümek tutmak gibi hareketleri gerçekleştirmektir</w:t>
            </w:r>
          </w:p>
        </w:tc>
      </w:tr>
    </w:tbl>
    <w:p w:rsidR="004E55BA" w:rsidRDefault="004E55BA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Rakamlarla gösterilen yerlere hangileri </w:t>
      </w:r>
      <w:r w:rsidRPr="00D60BA4">
        <w:rPr>
          <w:rFonts w:ascii="Comic Sans MS" w:hAnsi="Comic Sans MS"/>
          <w:b/>
        </w:rPr>
        <w:t>gelmelidir?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9"/>
        <w:gridCol w:w="1276"/>
        <w:gridCol w:w="1275"/>
        <w:gridCol w:w="1276"/>
        <w:gridCol w:w="1166"/>
      </w:tblGrid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III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IV</w:t>
            </w:r>
          </w:p>
        </w:tc>
      </w:tr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A-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Kollar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Bacak</w:t>
            </w:r>
          </w:p>
        </w:tc>
      </w:tr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</w:t>
            </w:r>
          </w:p>
        </w:tc>
      </w:tr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C-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Bacak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Kol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Ayak</w:t>
            </w:r>
          </w:p>
        </w:tc>
      </w:tr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D-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Kollar Bacaklar</w:t>
            </w:r>
          </w:p>
        </w:tc>
      </w:tr>
    </w:tbl>
    <w:p w:rsidR="004E55BA" w:rsidRPr="00C92CDD" w:rsidRDefault="004E55BA" w:rsidP="00C92CDD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solunum ile ilgili </w:t>
      </w:r>
      <w:r w:rsidRPr="00D60BA4">
        <w:rPr>
          <w:rFonts w:ascii="Comic Sans MS" w:hAnsi="Comic Sans MS"/>
          <w:b/>
        </w:rPr>
        <w:t>değildir?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A-Gırtlak                                  B-Kulak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C-Akciğerler                             D-Yutak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D60BA4">
        <w:rPr>
          <w:rFonts w:ascii="Comic Sans MS" w:hAnsi="Comic Sans MS"/>
          <w:i/>
        </w:rPr>
        <w:t>Yetişkin insanlarda yaklaşık 206 kemik bulunmasına rağmen, bebeklerde 300’den fazla kemik bulunur.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Bunun sebebi aşağıdakilerden </w:t>
      </w:r>
      <w:r w:rsidRPr="00D60BA4">
        <w:rPr>
          <w:rFonts w:ascii="Comic Sans MS" w:hAnsi="Comic Sans MS"/>
          <w:b/>
        </w:rPr>
        <w:t>hangisidir?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A-Bebeklikten yetişkinliğe doğru bazı kemikler kaybolur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B-Bebekler çok hareketlidir.Büyüdükçe bazı kemikleri parçalanır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C-Bebekler büyürken bazı kemikler birbirleriyle kaynaşır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D-Bebeklerin kemik sayısı yaşları arttıkça artar</w:t>
      </w:r>
    </w:p>
    <w:p w:rsidR="004E55BA" w:rsidRDefault="004E55BA" w:rsidP="00C92CDD">
      <w:pPr>
        <w:spacing w:after="0"/>
        <w:rPr>
          <w:rFonts w:ascii="Comic Sans MS" w:hAnsi="Comic Sans MS"/>
        </w:rPr>
      </w:pP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bilgilerden hangisi doğru </w:t>
      </w:r>
      <w:r w:rsidRPr="00CE35D8">
        <w:rPr>
          <w:rFonts w:ascii="Comic Sans MS" w:hAnsi="Comic Sans MS"/>
          <w:b/>
        </w:rPr>
        <w:t>değildir?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A-Omurgamızı oluşturan kemiklerin hareketleri sınırlıdır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B-Kemiklerimiz olmasaydı sadece kaslarımızla hareket edemezdik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C-Kafatası eklemleri hareket etmezler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D-Omzumuzdaki eklemler her yöne hareket edebilir</w:t>
      </w:r>
    </w:p>
    <w:p w:rsidR="004E55BA" w:rsidRDefault="004E55BA" w:rsidP="00E145F6">
      <w:pPr>
        <w:spacing w:after="0"/>
        <w:jc w:val="center"/>
        <w:rPr>
          <w:rFonts w:ascii="Comic Sans MS" w:hAnsi="Comic Sans MS"/>
        </w:rPr>
      </w:pPr>
    </w:p>
    <w:tbl>
      <w:tblPr>
        <w:tblW w:w="0" w:type="auto"/>
        <w:tblLook w:val="00A0"/>
      </w:tblPr>
      <w:tblGrid>
        <w:gridCol w:w="1818"/>
        <w:gridCol w:w="1818"/>
        <w:gridCol w:w="1819"/>
      </w:tblGrid>
      <w:tr w:rsidR="004E55BA" w:rsidRPr="00886570" w:rsidTr="00886570">
        <w:tc>
          <w:tcPr>
            <w:tcW w:w="1818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44pt;margin-top:4.55pt;width:72.1pt;height:0;flip:x;z-index:2516285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8" type="#_x0000_t32" style="position:absolute;margin-left:31.85pt;margin-top:86.6pt;width:62.35pt;height:0;flip:x;z-index:251631616" o:connectortype="straight">
                  <v:stroke endarrow="block"/>
                </v:shape>
              </w:pict>
            </w:r>
            <w:r w:rsidRPr="00886570">
              <w:rPr>
                <w:rFonts w:ascii="Comic Sans MS" w:hAnsi="Comic Sans MS"/>
              </w:rPr>
              <w:t xml:space="preserve">         1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          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9" type="#_x0000_t32" style="position:absolute;margin-left:44pt;margin-top:65.35pt;width:62.8pt;height:0;flip:x;z-index:251629568" o:connectortype="straight">
                  <v:stroke endarrow="block"/>
                </v:shape>
              </w:pict>
            </w:r>
            <w:r w:rsidRPr="00886570">
              <w:rPr>
                <w:rFonts w:ascii="Comic Sans MS" w:hAnsi="Comic Sans MS"/>
              </w:rPr>
              <w:t xml:space="preserve">       2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        3</w:t>
            </w:r>
          </w:p>
        </w:tc>
        <w:tc>
          <w:tcPr>
            <w:tcW w:w="1818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0" type="#_x0000_t32" style="position:absolute;margin-left:54.45pt;margin-top:67.9pt;width:45.75pt;height:0;z-index:2516305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margin-left:40.9pt;margin-top:39.5pt;width:50.95pt;height:24.95pt;flip:y;z-index:2516326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2" type="#_x0000_t32" style="position:absolute;margin-left:40.9pt;margin-top:115pt;width:59.3pt;height:1.4pt;flip:y;z-index:251633664;mso-position-horizontal-relative:text;mso-position-vertical-relative:text" o:connectortype="straight">
                  <v:stroke endarrow="block"/>
                </v:shape>
              </w:pict>
            </w:r>
            <w:r w:rsidRPr="00886570">
              <w:rPr>
                <w:rFonts w:ascii="Comic Sans MS" w:hAnsi="Comic Sans MS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BONE015" style="width:58.5pt;height:150pt;visibility:visible">
                  <v:imagedata r:id="rId7" o:title=""/>
                </v:shape>
              </w:pict>
            </w:r>
          </w:p>
        </w:tc>
        <w:tc>
          <w:tcPr>
            <w:tcW w:w="1819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4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   5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  6</w:t>
            </w:r>
          </w:p>
        </w:tc>
      </w:tr>
    </w:tbl>
    <w:p w:rsidR="004E55BA" w:rsidRPr="003C189E" w:rsidRDefault="004E55BA" w:rsidP="00C92CDD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iskelet sistemine göre kemik çeşitleri ile rakamların </w:t>
      </w:r>
      <w:r w:rsidRPr="003C189E">
        <w:rPr>
          <w:rFonts w:ascii="Comic Sans MS" w:hAnsi="Comic Sans MS"/>
          <w:b/>
        </w:rPr>
        <w:t>doğru eşleştirilmesi</w:t>
      </w:r>
      <w:r>
        <w:rPr>
          <w:rFonts w:ascii="Comic Sans MS" w:hAnsi="Comic Sans MS"/>
        </w:rPr>
        <w:t xml:space="preserve"> hangisinde verilmiştir?</w:t>
      </w:r>
    </w:p>
    <w:p w:rsidR="004E55BA" w:rsidRDefault="004E55BA" w:rsidP="00C92C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Pr="00E145F6">
        <w:rPr>
          <w:rFonts w:ascii="Comic Sans MS" w:hAnsi="Comic Sans MS"/>
          <w:u w:val="single"/>
        </w:rPr>
        <w:t xml:space="preserve">Uzun </w:t>
      </w:r>
      <w:r>
        <w:rPr>
          <w:rFonts w:ascii="Comic Sans MS" w:hAnsi="Comic Sans MS"/>
        </w:rPr>
        <w:t xml:space="preserve">              </w:t>
      </w:r>
      <w:r w:rsidRPr="00E145F6">
        <w:rPr>
          <w:rFonts w:ascii="Comic Sans MS" w:hAnsi="Comic Sans MS"/>
          <w:u w:val="single"/>
        </w:rPr>
        <w:t xml:space="preserve">Kısa  </w:t>
      </w:r>
      <w:r>
        <w:rPr>
          <w:rFonts w:ascii="Comic Sans MS" w:hAnsi="Comic Sans MS"/>
        </w:rPr>
        <w:t xml:space="preserve">              </w:t>
      </w:r>
      <w:r w:rsidRPr="00E145F6">
        <w:rPr>
          <w:rFonts w:ascii="Comic Sans MS" w:hAnsi="Comic Sans MS"/>
          <w:u w:val="single"/>
        </w:rPr>
        <w:t>Yassı</w:t>
      </w:r>
    </w:p>
    <w:p w:rsidR="004E55BA" w:rsidRDefault="004E55BA" w:rsidP="00E145F6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E145F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1-6                 2-5                 3-4</w:t>
      </w:r>
      <w:r w:rsidRPr="00E145F6">
        <w:rPr>
          <w:rFonts w:ascii="Comic Sans MS" w:hAnsi="Comic Sans MS"/>
        </w:rPr>
        <w:t xml:space="preserve">     </w:t>
      </w:r>
    </w:p>
    <w:p w:rsidR="004E55BA" w:rsidRDefault="004E55BA" w:rsidP="00E145F6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5-6                2-4                  1-3</w:t>
      </w:r>
      <w:r w:rsidRPr="00E145F6">
        <w:rPr>
          <w:rFonts w:ascii="Comic Sans MS" w:hAnsi="Comic Sans MS"/>
        </w:rPr>
        <w:t xml:space="preserve">  </w:t>
      </w:r>
    </w:p>
    <w:p w:rsidR="004E55BA" w:rsidRDefault="004E55BA" w:rsidP="00E145F6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5-6                 2-3                 1-4</w:t>
      </w:r>
    </w:p>
    <w:p w:rsidR="004E55BA" w:rsidRDefault="004E55BA" w:rsidP="00E145F6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1-2                 4-6                 3-5</w:t>
      </w:r>
    </w:p>
    <w:p w:rsidR="004E55BA" w:rsidRPr="003C189E" w:rsidRDefault="004E55BA" w:rsidP="003C189E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9-İskelet sitemimizin sağlığını korumak için aşağıdakilerden hangisini </w:t>
      </w:r>
      <w:r w:rsidRPr="003C189E">
        <w:rPr>
          <w:rFonts w:ascii="Comic Sans MS" w:hAnsi="Comic Sans MS"/>
          <w:b/>
        </w:rPr>
        <w:t>yapmamalıyız?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A-Düzenli olarak egzersiz yapmalıyız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B-Çok yumuşak yataklarda yatmalıyız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C-Dar kıyafetler veya dar ayakkabılar giymemeliyiz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D-Ani ve dengesiz hareketlerden kaçınmalıyız</w:t>
      </w:r>
    </w:p>
    <w:tbl>
      <w:tblPr>
        <w:tblW w:w="0" w:type="auto"/>
        <w:tblInd w:w="108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0A0"/>
      </w:tblPr>
      <w:tblGrid>
        <w:gridCol w:w="1255"/>
        <w:gridCol w:w="1155"/>
        <w:gridCol w:w="1573"/>
        <w:gridCol w:w="1364"/>
      </w:tblGrid>
      <w:tr w:rsidR="004E55BA" w:rsidRPr="00886570" w:rsidTr="00886570">
        <w:tc>
          <w:tcPr>
            <w:tcW w:w="1255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43" style="position:absolute;margin-left:12.8pt;margin-top:14.2pt;width:22.8pt;height:20.7pt;z-index:251634688" fillcolor="#e5dfec">
                  <v:textbox>
                    <w:txbxContent>
                      <w:p w:rsidR="004E55BA" w:rsidRPr="003C189E" w:rsidRDefault="004E55BA">
                        <w:pPr>
                          <w:rPr>
                            <w:sz w:val="18"/>
                            <w:szCs w:val="18"/>
                          </w:rPr>
                        </w:pPr>
                        <w:r w:rsidRPr="003C189E">
                          <w:rPr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Gırtlak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155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44" style="position:absolute;margin-left:12.8pt;margin-top:14.2pt;width:22.8pt;height:20.7pt;z-index:251635712;mso-position-horizontal-relative:text;mso-position-vertical-relative:text" fillcolor="#e5dfec">
                  <v:textbox>
                    <w:txbxContent>
                      <w:p w:rsidR="004E55BA" w:rsidRPr="003C189E" w:rsidRDefault="004E55B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Mide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73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45" style="position:absolute;margin-left:22.5pt;margin-top:14.2pt;width:22.8pt;height:20.7pt;z-index:251636736;mso-position-horizontal-relative:text;mso-position-vertical-relative:text" fillcolor="#e5dfec">
                  <v:textbox>
                    <w:txbxContent>
                      <w:p w:rsidR="004E55BA" w:rsidRPr="003C189E" w:rsidRDefault="004E55B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Karaciğer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64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46" style="position:absolute;margin-left:12.8pt;margin-top:14.2pt;width:22.8pt;height:20.7pt;z-index:251637760;mso-position-horizontal-relative:text;mso-position-vertical-relative:text" fillcolor="#e5dfec">
                  <v:textbox>
                    <w:txbxContent>
                      <w:p w:rsidR="004E55BA" w:rsidRPr="003C189E" w:rsidRDefault="004E55B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Yutak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4E55BA" w:rsidRPr="00886570" w:rsidTr="00886570">
        <w:tc>
          <w:tcPr>
            <w:tcW w:w="1255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47" style="position:absolute;margin-left:12.8pt;margin-top:14.2pt;width:22.8pt;height:20.7pt;z-index:251638784;mso-position-horizontal-relative:text;mso-position-vertical-relative:text" fillcolor="#e5dfec">
                  <v:textbox>
                    <w:txbxContent>
                      <w:p w:rsidR="004E55BA" w:rsidRPr="003C189E" w:rsidRDefault="004E55B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Akciğer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155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48" style="position:absolute;margin-left:12.8pt;margin-top:14.2pt;width:22.8pt;height:20.7pt;z-index:251639808;mso-position-horizontal-relative:text;mso-position-vertical-relative:text" fillcolor="#e5dfec">
                  <v:textbox>
                    <w:txbxContent>
                      <w:p w:rsidR="004E55BA" w:rsidRPr="003C189E" w:rsidRDefault="004E55B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 Kalp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73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49" style="position:absolute;margin-left:22.5pt;margin-top:14.2pt;width:22.8pt;height:20.7pt;z-index:251640832;mso-position-horizontal-relative:text;mso-position-vertical-relative:text" fillcolor="#e5dfec">
                  <v:textbox>
                    <w:txbxContent>
                      <w:p w:rsidR="004E55BA" w:rsidRPr="003C189E" w:rsidRDefault="004E55B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>Soluk borusu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64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50" style="position:absolute;margin-left:12.8pt;margin-top:14.2pt;width:22.8pt;height:20.7pt;z-index:251641856;mso-position-horizontal-relative:text;mso-position-vertical-relative:text" fillcolor="#e5dfec">
                  <v:textbox>
                    <w:txbxContent>
                      <w:p w:rsidR="004E55BA" w:rsidRPr="003C189E" w:rsidRDefault="004E55B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H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Burun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4E55BA" w:rsidRPr="00350CA7" w:rsidRDefault="004E55BA" w:rsidP="003C189E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 Yukarıdaki organ ve yapılardan hangileri soluk alıp vermede görev yapanların </w:t>
      </w:r>
      <w:r w:rsidRPr="00350CA7">
        <w:rPr>
          <w:rFonts w:ascii="Comic Sans MS" w:hAnsi="Comic Sans MS"/>
          <w:b/>
        </w:rPr>
        <w:t>harf sıralaması</w:t>
      </w:r>
      <w:r>
        <w:rPr>
          <w:rFonts w:ascii="Comic Sans MS" w:hAnsi="Comic Sans MS"/>
        </w:rPr>
        <w:t xml:space="preserve"> hangisi olur?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A-B-D-E-F                              B-  D-E-G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BCEH                                      D-  A-D-E-G-H</w:t>
      </w:r>
    </w:p>
    <w:p w:rsidR="004E55BA" w:rsidRDefault="004E55BA" w:rsidP="003C189E">
      <w:pPr>
        <w:spacing w:after="0"/>
        <w:rPr>
          <w:rFonts w:ascii="Comic Sans MS" w:hAnsi="Comic Sans MS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11-Aşağıdaki olumsuz çevre koşullarından hangisi solunum sistemimizi daha fazla etkiler?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A-Hava kirliliği                    B-Gürültü kirliliği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C-Su kirliliği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D-Toprak kirliliği</w:t>
      </w:r>
    </w:p>
    <w:p w:rsidR="004E55BA" w:rsidRDefault="004E55BA" w:rsidP="003C189E">
      <w:pPr>
        <w:spacing w:after="0"/>
        <w:rPr>
          <w:rFonts w:ascii="Comic Sans MS" w:hAnsi="Comic Sans MS"/>
        </w:rPr>
      </w:pPr>
    </w:p>
    <w:p w:rsidR="004E55BA" w:rsidRPr="00350CA7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12-Aşağıdakilerden hangisini yapmazsak </w:t>
      </w:r>
      <w:r w:rsidRPr="00350CA7">
        <w:rPr>
          <w:rFonts w:ascii="Comic Sans MS" w:hAnsi="Comic Sans MS"/>
          <w:b/>
        </w:rPr>
        <w:t>birkaç dakikadan fazla yaşayamayız?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 w:rsidRPr="00350CA7">
        <w:rPr>
          <w:rFonts w:ascii="Comic Sans MS" w:hAnsi="Comic Sans MS"/>
        </w:rPr>
        <w:t>A-</w:t>
      </w:r>
      <w:r>
        <w:rPr>
          <w:rFonts w:ascii="Comic Sans MS" w:hAnsi="Comic Sans MS"/>
        </w:rPr>
        <w:t>Yemek yemezsek           B-Su içmezsek</w:t>
      </w:r>
    </w:p>
    <w:p w:rsidR="004E55BA" w:rsidRPr="00350CA7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C-Soluk almazsak              D-Televizyon izlemezsek</w:t>
      </w:r>
    </w:p>
    <w:p w:rsidR="004E55BA" w:rsidRPr="003162BD" w:rsidRDefault="004E55BA" w:rsidP="003C189E">
      <w:pPr>
        <w:spacing w:after="0"/>
        <w:rPr>
          <w:rFonts w:ascii="Comic Sans MS" w:hAnsi="Comic Sans MS"/>
          <w:i/>
        </w:rPr>
      </w:pPr>
    </w:p>
    <w:p w:rsidR="004E55BA" w:rsidRPr="003162BD" w:rsidRDefault="004E55BA" w:rsidP="003162B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i/>
        </w:rPr>
      </w:pPr>
      <w:r w:rsidRPr="003162BD">
        <w:rPr>
          <w:rFonts w:ascii="Comic Sans MS" w:hAnsi="Comic Sans MS"/>
          <w:i/>
        </w:rPr>
        <w:t>8 aylık Kadir                           60</w:t>
      </w:r>
    </w:p>
    <w:p w:rsidR="004E55BA" w:rsidRPr="003162BD" w:rsidRDefault="004E55BA" w:rsidP="003162B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i/>
        </w:rPr>
      </w:pPr>
      <w:r w:rsidRPr="003162BD">
        <w:rPr>
          <w:rFonts w:ascii="Comic Sans MS" w:hAnsi="Comic Sans MS"/>
          <w:i/>
        </w:rPr>
        <w:t>9 yaşındaki Berna                   90</w:t>
      </w:r>
    </w:p>
    <w:p w:rsidR="004E55BA" w:rsidRPr="003162BD" w:rsidRDefault="004E55BA" w:rsidP="003162B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i/>
        </w:rPr>
      </w:pPr>
      <w:r w:rsidRPr="003162BD">
        <w:rPr>
          <w:rFonts w:ascii="Comic Sans MS" w:hAnsi="Comic Sans MS"/>
          <w:i/>
        </w:rPr>
        <w:t>33 yaşındaki Bilal                   75</w:t>
      </w:r>
    </w:p>
    <w:p w:rsidR="004E55BA" w:rsidRPr="003162BD" w:rsidRDefault="004E55BA" w:rsidP="003162B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i/>
        </w:rPr>
      </w:pPr>
      <w:r w:rsidRPr="003162BD">
        <w:rPr>
          <w:rFonts w:ascii="Comic Sans MS" w:hAnsi="Comic Sans MS"/>
          <w:i/>
        </w:rPr>
        <w:t>84 yaşındaki Suzan                105</w:t>
      </w:r>
    </w:p>
    <w:p w:rsidR="004E55BA" w:rsidRPr="003162BD" w:rsidRDefault="004E55BA" w:rsidP="003C189E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 herhangi bir sağlık problemi olmayan kişilerin </w:t>
      </w:r>
      <w:r w:rsidRPr="003162BD">
        <w:rPr>
          <w:rFonts w:ascii="Comic Sans MS" w:hAnsi="Comic Sans MS"/>
          <w:b/>
          <w:u w:val="single"/>
        </w:rPr>
        <w:t>nabız sayıları</w:t>
      </w:r>
      <w:r>
        <w:rPr>
          <w:rFonts w:ascii="Comic Sans MS" w:hAnsi="Comic Sans MS"/>
        </w:rPr>
        <w:t xml:space="preserve"> verilmiştir.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hangileri </w:t>
      </w:r>
      <w:r w:rsidRPr="003162BD">
        <w:rPr>
          <w:rFonts w:ascii="Comic Sans MS" w:hAnsi="Comic Sans MS"/>
          <w:b/>
        </w:rPr>
        <w:t>yanlış olabilir?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                          B-I ve IV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                              D-II , III ve IV</w:t>
      </w:r>
    </w:p>
    <w:p w:rsidR="004E55BA" w:rsidRDefault="004E55BA" w:rsidP="003C189E">
      <w:pPr>
        <w:spacing w:after="0"/>
        <w:rPr>
          <w:rFonts w:ascii="Comic Sans MS" w:hAnsi="Comic Sans MS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14-Aşağıdakilerden hangisi </w:t>
      </w:r>
      <w:r w:rsidRPr="00CE35D8">
        <w:rPr>
          <w:rFonts w:ascii="Comic Sans MS" w:hAnsi="Comic Sans MS"/>
          <w:b/>
        </w:rPr>
        <w:t>doktorların nabız saymak için</w:t>
      </w:r>
      <w:r>
        <w:rPr>
          <w:rFonts w:ascii="Comic Sans MS" w:hAnsi="Comic Sans MS"/>
        </w:rPr>
        <w:t xml:space="preserve"> kullandığı araçtır?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A-Pense                            B-Stetoskop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C-Teleskop                       D-Mikroskop</w:t>
      </w:r>
    </w:p>
    <w:p w:rsidR="004E55BA" w:rsidRDefault="004E55BA" w:rsidP="003C189E">
      <w:pPr>
        <w:spacing w:after="0"/>
        <w:rPr>
          <w:rFonts w:ascii="Comic Sans MS" w:hAnsi="Comic Sans MS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15-Kalp ile ilgili verilen bilgilerden hangisi </w:t>
      </w:r>
      <w:r w:rsidRPr="008440D3">
        <w:rPr>
          <w:rFonts w:ascii="Comic Sans MS" w:hAnsi="Comic Sans MS"/>
          <w:b/>
        </w:rPr>
        <w:t>yanlıştır?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vücuda dağıtılan kan burada toplanır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B-Solunum sisteminin en önemli organıdır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C-Pompa gibi çalışarak kanı damarlarda hareket ettirir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D-Kalbimizi çalıştıran kaslar istemsiz olarak çalışırlar</w:t>
      </w:r>
    </w:p>
    <w:tbl>
      <w:tblPr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8"/>
        <w:gridCol w:w="3544"/>
      </w:tblGrid>
      <w:tr w:rsidR="004E55BA" w:rsidRPr="00886570" w:rsidTr="00886570">
        <w:tc>
          <w:tcPr>
            <w:tcW w:w="618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1" type="#_x0000_t12" style="position:absolute;left:0;text-align:left;margin-left:2.1pt;margin-top:4.9pt;width:12.5pt;height:9pt;z-index:251642880"/>
              </w:pict>
            </w:r>
          </w:p>
        </w:tc>
        <w:tc>
          <w:tcPr>
            <w:tcW w:w="3544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Kalp atışı azalır</w:t>
            </w:r>
          </w:p>
        </w:tc>
      </w:tr>
      <w:tr w:rsidR="004E55BA" w:rsidRPr="00886570" w:rsidTr="00886570">
        <w:tc>
          <w:tcPr>
            <w:tcW w:w="618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2" type="#_x0000_t74" style="position:absolute;left:0;text-align:left;margin-left:2.1pt;margin-top:7.1pt;width:12.5pt;height:7.65pt;z-index:251643904;mso-position-horizontal-relative:text;mso-position-vertical-relative:text"/>
              </w:pict>
            </w:r>
          </w:p>
        </w:tc>
        <w:tc>
          <w:tcPr>
            <w:tcW w:w="3544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Kan dolaşımı artar</w:t>
            </w:r>
          </w:p>
        </w:tc>
      </w:tr>
      <w:tr w:rsidR="004E55BA" w:rsidRPr="00886570" w:rsidTr="00886570">
        <w:tc>
          <w:tcPr>
            <w:tcW w:w="618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3" type="#_x0000_t183" style="position:absolute;left:0;text-align:left;margin-left:.75pt;margin-top:3pt;width:13.85pt;height:7.15pt;z-index:251644928;mso-position-horizontal-relative:text;mso-position-vertical-relative:text"/>
              </w:pict>
            </w:r>
          </w:p>
        </w:tc>
        <w:tc>
          <w:tcPr>
            <w:tcW w:w="3544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Vücuda daha çok oksijen girer</w:t>
            </w:r>
          </w:p>
        </w:tc>
      </w:tr>
      <w:tr w:rsidR="004E55BA" w:rsidRPr="00886570" w:rsidTr="00886570">
        <w:tc>
          <w:tcPr>
            <w:tcW w:w="618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4" type="#_x0000_t96" style="position:absolute;left:0;text-align:left;margin-left:2.1pt;margin-top:4.5pt;width:8.45pt;height:9.7pt;z-index:251652096;mso-position-horizontal-relative:text;mso-position-vertical-relative:text"/>
              </w:pict>
            </w:r>
          </w:p>
        </w:tc>
        <w:tc>
          <w:tcPr>
            <w:tcW w:w="3544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Enerji gereksinimi azalır</w:t>
            </w:r>
          </w:p>
        </w:tc>
      </w:tr>
    </w:tbl>
    <w:p w:rsidR="004E55BA" w:rsidRPr="002A78F9" w:rsidRDefault="004E55BA" w:rsidP="008440D3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8440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16-Yukarıdaki sembollerle ifade edilen bilgilerden hangileri egzersiz, spor yapan bir insan için </w:t>
      </w:r>
      <w:r w:rsidRPr="002A78F9">
        <w:rPr>
          <w:rFonts w:ascii="Comic Sans MS" w:hAnsi="Comic Sans MS"/>
          <w:b/>
        </w:rPr>
        <w:t>doğrudur?</w:t>
      </w:r>
    </w:p>
    <w:tbl>
      <w:tblPr>
        <w:tblW w:w="0" w:type="auto"/>
        <w:tblLook w:val="00A0"/>
      </w:tblPr>
      <w:tblGrid>
        <w:gridCol w:w="469"/>
        <w:gridCol w:w="1866"/>
        <w:gridCol w:w="467"/>
        <w:gridCol w:w="1984"/>
      </w:tblGrid>
      <w:tr w:rsidR="004E55BA" w:rsidRPr="00886570" w:rsidTr="00886570">
        <w:tc>
          <w:tcPr>
            <w:tcW w:w="469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A-</w:t>
            </w:r>
          </w:p>
        </w:tc>
        <w:tc>
          <w:tcPr>
            <w:tcW w:w="1866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5" type="#_x0000_t96" style="position:absolute;margin-left:27.15pt;margin-top:4.7pt;width:8.45pt;height:9.7pt;z-index:251653120;mso-position-horizontal-relative:text;mso-position-vertical-relative:text"/>
              </w:pict>
            </w:r>
            <w:r>
              <w:rPr>
                <w:noProof/>
              </w:rPr>
              <w:pict>
                <v:shape id="_x0000_s1056" type="#_x0000_t12" style="position:absolute;margin-left:8.45pt;margin-top:5.2pt;width:12.5pt;height:9pt;z-index:251649024;mso-position-horizontal-relative:text;mso-position-vertical-relative:text"/>
              </w:pict>
            </w:r>
          </w:p>
        </w:tc>
        <w:tc>
          <w:tcPr>
            <w:tcW w:w="467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B-</w:t>
            </w:r>
          </w:p>
        </w:tc>
        <w:tc>
          <w:tcPr>
            <w:tcW w:w="1984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7" type="#_x0000_t74" style="position:absolute;margin-left:25.1pt;margin-top:6.75pt;width:12.5pt;height:7.65pt;z-index:251646976;mso-position-horizontal-relative:text;mso-position-vertical-relative:text"/>
              </w:pict>
            </w:r>
            <w:r>
              <w:rPr>
                <w:noProof/>
              </w:rPr>
              <w:pict>
                <v:shape id="_x0000_s1058" type="#_x0000_t12" style="position:absolute;margin-left:4.35pt;margin-top:3.35pt;width:12.5pt;height:9pt;z-index:251645952;mso-position-horizontal-relative:text;mso-position-vertical-relative:text"/>
              </w:pict>
            </w:r>
          </w:p>
        </w:tc>
      </w:tr>
      <w:tr w:rsidR="004E55BA" w:rsidRPr="00886570" w:rsidTr="00886570">
        <w:tc>
          <w:tcPr>
            <w:tcW w:w="469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C-</w:t>
            </w:r>
          </w:p>
        </w:tc>
        <w:tc>
          <w:tcPr>
            <w:tcW w:w="1866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9" type="#_x0000_t96" style="position:absolute;margin-left:8.45pt;margin-top:3pt;width:8.45pt;height:9.7pt;z-index:251654144;mso-position-horizontal-relative:text;mso-position-vertical-relative:text"/>
              </w:pict>
            </w:r>
            <w:r>
              <w:rPr>
                <w:noProof/>
              </w:rPr>
              <w:pict>
                <v:shape id="_x0000_s1060" type="#_x0000_t74" style="position:absolute;margin-left:27.15pt;margin-top:5.05pt;width:12.5pt;height:7.65pt;z-index:251650048;mso-position-horizontal-relative:text;mso-position-vertical-relative:text"/>
              </w:pict>
            </w:r>
          </w:p>
        </w:tc>
        <w:tc>
          <w:tcPr>
            <w:tcW w:w="467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D-</w:t>
            </w:r>
          </w:p>
        </w:tc>
        <w:tc>
          <w:tcPr>
            <w:tcW w:w="1984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1" type="#_x0000_t74" style="position:absolute;margin-left:4.35pt;margin-top:5.05pt;width:12.5pt;height:7.65pt;z-index:251651072;mso-position-horizontal-relative:text;mso-position-vertical-relative:text"/>
              </w:pict>
            </w:r>
            <w:r>
              <w:rPr>
                <w:noProof/>
              </w:rPr>
              <w:pict>
                <v:shape id="_x0000_s1062" type="#_x0000_t183" style="position:absolute;margin-left:23.75pt;margin-top:5.05pt;width:13.85pt;height:7.15pt;z-index:251648000;mso-position-horizontal-relative:text;mso-position-vertical-relative:text"/>
              </w:pict>
            </w:r>
          </w:p>
        </w:tc>
      </w:tr>
    </w:tbl>
    <w:p w:rsidR="004E55BA" w:rsidRPr="0030562B" w:rsidRDefault="004E55BA" w:rsidP="003C189E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noProof/>
        </w:rPr>
        <w:pict>
          <v:shape id="Resim 3" o:spid="_x0000_s1063" type="#_x0000_t75" alt="http://www.fenodevi.com/images/stories/odevler/fen/akcigerlerimiz.gif" style="position:absolute;margin-left:68.65pt;margin-top:12.4pt;width:69.8pt;height:56.7pt;z-index:251655168;visibility:visible;mso-wrap-distance-left:0;mso-wrap-distance-right:0;mso-position-vertical-relative:line" o:allowoverlap="f">
            <v:imagedata r:id="rId8" o:title=""/>
            <w10:wrap type="square"/>
          </v:shape>
        </w:pict>
      </w:r>
    </w:p>
    <w:p w:rsidR="004E55BA" w:rsidRDefault="004E55BA" w:rsidP="003C189E">
      <w:pPr>
        <w:spacing w:after="0"/>
        <w:rPr>
          <w:rFonts w:ascii="Comic Sans MS" w:hAnsi="Comic Sans MS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</w:p>
    <w:p w:rsidR="004E55BA" w:rsidRPr="00310EA6" w:rsidRDefault="004E55BA" w:rsidP="003C189E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17-Resimdeki organ ile ilgili aşağıdakilerden hangisi </w:t>
      </w:r>
      <w:r w:rsidRPr="00CE35D8">
        <w:rPr>
          <w:rFonts w:ascii="Comic Sans MS" w:hAnsi="Comic Sans MS"/>
          <w:b/>
        </w:rPr>
        <w:t>söylenebilir?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A-Kanımızı temizler, oksijen yükler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B-Temiz kanı damarlara pompalar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C-Karın boşluğunda bulunur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D-Yassı kemiklerden oluşur</w:t>
      </w:r>
    </w:p>
    <w:p w:rsidR="004E55BA" w:rsidRPr="00CE35D8" w:rsidRDefault="004E55BA" w:rsidP="003C189E">
      <w:pPr>
        <w:spacing w:after="0"/>
        <w:rPr>
          <w:rFonts w:ascii="Comic Sans MS" w:hAnsi="Comic Sans MS"/>
          <w:sz w:val="10"/>
          <w:szCs w:val="10"/>
        </w:rPr>
      </w:pPr>
    </w:p>
    <w:p w:rsidR="004E55BA" w:rsidRPr="00CE35D8" w:rsidRDefault="004E55BA" w:rsidP="003C189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18-Aşağıdakilerden hangisi soluk alma sırasında vücutta meydana gelen değişimlerle ilgili </w:t>
      </w:r>
      <w:r w:rsidRPr="00CE35D8">
        <w:rPr>
          <w:rFonts w:ascii="Comic Sans MS" w:hAnsi="Comic Sans MS"/>
          <w:b/>
        </w:rPr>
        <w:t>yanlış bir bilgidir?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A-Diyafram kası kasılır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B-Göğüs kafesi genişler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C-Soluk borusundan akciğerlere hava gider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D-Akciğerin hacmi küçülür</w:t>
      </w:r>
    </w:p>
    <w:p w:rsidR="004E55BA" w:rsidRPr="00CE35D8" w:rsidRDefault="004E55BA" w:rsidP="003C189E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5"/>
      </w:tblGrid>
      <w:tr w:rsidR="004E55BA" w:rsidRPr="00886570" w:rsidTr="00886570">
        <w:tc>
          <w:tcPr>
            <w:tcW w:w="5245" w:type="dxa"/>
            <w:shd w:val="clear" w:color="auto" w:fill="E5DFEC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Soluk aldığımızda akciğerlere hava dolar.Havanın içindeki ……I…………  vücuda alınır.Soluk vermeyle ………II………… vücut dışına atılır.</w:t>
            </w:r>
          </w:p>
        </w:tc>
      </w:tr>
    </w:tbl>
    <w:p w:rsidR="004E55BA" w:rsidRPr="00CE35D8" w:rsidRDefault="004E55BA" w:rsidP="003C189E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19-Yukarıdaki metinde I ve II nolu yerlere hangi seçenekteki sözcükler </w:t>
      </w:r>
      <w:r w:rsidRPr="00CE35D8">
        <w:rPr>
          <w:rFonts w:ascii="Comic Sans MS" w:hAnsi="Comic Sans MS"/>
          <w:b/>
        </w:rPr>
        <w:t>yazılmalıdır?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noProof/>
        </w:rPr>
        <w:pict>
          <v:shape id="_x0000_s1064" type="#_x0000_t32" style="position:absolute;margin-left:152pt;margin-top:15.85pt;width:33.75pt;height:0;z-index:251657216" o:connectortype="straight"/>
        </w:pict>
      </w:r>
      <w:r>
        <w:rPr>
          <w:noProof/>
        </w:rPr>
        <w:pict>
          <v:shape id="_x0000_s1065" type="#_x0000_t32" style="position:absolute;margin-left:40.35pt;margin-top:15.85pt;width:33.75pt;height:0;z-index:251656192" o:connectortype="straight"/>
        </w:pict>
      </w:r>
      <w:r>
        <w:rPr>
          <w:rFonts w:ascii="Comic Sans MS" w:hAnsi="Comic Sans MS"/>
        </w:rPr>
        <w:t xml:space="preserve">                 I                                II</w:t>
      </w:r>
    </w:p>
    <w:p w:rsidR="004E55BA" w:rsidRDefault="004E55BA" w:rsidP="00310EA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Oksijen                        Su</w:t>
      </w:r>
    </w:p>
    <w:p w:rsidR="004E55BA" w:rsidRDefault="004E55BA" w:rsidP="00310EA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Karbondioksit               Besin</w:t>
      </w:r>
    </w:p>
    <w:p w:rsidR="004E55BA" w:rsidRDefault="004E55BA" w:rsidP="00310EA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Oksijen                 Karbondioksit</w:t>
      </w:r>
    </w:p>
    <w:p w:rsidR="004E55BA" w:rsidRDefault="004E55BA" w:rsidP="00310EA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Besin                         Kan</w:t>
      </w:r>
    </w:p>
    <w:p w:rsidR="004E55BA" w:rsidRPr="00310EA6" w:rsidRDefault="004E55BA" w:rsidP="00310EA6">
      <w:pPr>
        <w:spacing w:after="0"/>
        <w:rPr>
          <w:rFonts w:ascii="Comic Sans MS" w:hAnsi="Comic Sans MS"/>
          <w:sz w:val="16"/>
          <w:szCs w:val="16"/>
        </w:rPr>
      </w:pPr>
    </w:p>
    <w:p w:rsidR="004E55BA" w:rsidRDefault="004E55BA" w:rsidP="00310E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310EA6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Aşağıdakilerden hangisi iskeletimizin bölümlerinden biri </w:t>
      </w:r>
      <w:r w:rsidRPr="00CE35D8">
        <w:rPr>
          <w:rFonts w:ascii="Comic Sans MS" w:hAnsi="Comic Sans MS"/>
          <w:b/>
        </w:rPr>
        <w:t>değildir?</w:t>
      </w:r>
    </w:p>
    <w:p w:rsidR="004E55BA" w:rsidRDefault="004E55BA" w:rsidP="00310E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A-Kafatası                        B-Kollar ve Bacaklar</w:t>
      </w:r>
    </w:p>
    <w:p w:rsidR="004E55BA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C-Göğüs Kafesi                  D-Kalp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1417"/>
        <w:gridCol w:w="1375"/>
        <w:gridCol w:w="1842"/>
      </w:tblGrid>
      <w:tr w:rsidR="004E55BA" w:rsidRPr="00886570" w:rsidTr="00886570">
        <w:tc>
          <w:tcPr>
            <w:tcW w:w="577" w:type="dxa"/>
            <w:tcBorders>
              <w:top w:val="nil"/>
              <w:left w:val="nil"/>
            </w:tcBorders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417" w:type="dxa"/>
            <w:shd w:val="clear" w:color="auto" w:fill="FDE9D9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Kemik Çeşitleri</w:t>
            </w:r>
          </w:p>
        </w:tc>
        <w:tc>
          <w:tcPr>
            <w:tcW w:w="1375" w:type="dxa"/>
            <w:shd w:val="clear" w:color="auto" w:fill="FDE9D9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Bulunduğu Yer</w:t>
            </w:r>
          </w:p>
        </w:tc>
        <w:tc>
          <w:tcPr>
            <w:tcW w:w="1842" w:type="dxa"/>
            <w:shd w:val="clear" w:color="auto" w:fill="FDE9D9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Bulunduğu Yer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</w:t>
            </w:r>
          </w:p>
        </w:tc>
        <w:tc>
          <w:tcPr>
            <w:tcW w:w="1417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Uzun Kemik</w:t>
            </w:r>
          </w:p>
        </w:tc>
        <w:tc>
          <w:tcPr>
            <w:tcW w:w="1375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Kollar</w:t>
            </w:r>
          </w:p>
        </w:tc>
        <w:tc>
          <w:tcPr>
            <w:tcW w:w="1842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Bacaklar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</w:t>
            </w:r>
          </w:p>
        </w:tc>
        <w:tc>
          <w:tcPr>
            <w:tcW w:w="1417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Kısa Kemik</w:t>
            </w:r>
          </w:p>
        </w:tc>
        <w:tc>
          <w:tcPr>
            <w:tcW w:w="1375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Kaburga</w:t>
            </w:r>
          </w:p>
        </w:tc>
        <w:tc>
          <w:tcPr>
            <w:tcW w:w="184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El,ayak bilekleri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III</w:t>
            </w:r>
          </w:p>
        </w:tc>
        <w:tc>
          <w:tcPr>
            <w:tcW w:w="1417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Yassı Kemik</w:t>
            </w:r>
          </w:p>
        </w:tc>
        <w:tc>
          <w:tcPr>
            <w:tcW w:w="1375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</w:t>
            </w:r>
          </w:p>
        </w:tc>
        <w:tc>
          <w:tcPr>
            <w:tcW w:w="1842" w:type="dxa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Göğüs Kafesi</w:t>
            </w:r>
          </w:p>
        </w:tc>
      </w:tr>
    </w:tbl>
    <w:p w:rsidR="004E55BA" w:rsidRPr="001D273B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tabloda kemik çeşitleri ve bulundukları yerler belirtilmiştir. Buna göre tabloda </w:t>
      </w:r>
      <w:r w:rsidRPr="002A78F9">
        <w:rPr>
          <w:rFonts w:ascii="Comic Sans MS" w:hAnsi="Comic Sans MS"/>
          <w:b/>
        </w:rPr>
        <w:t>hangi satırda yanlışlık</w:t>
      </w:r>
      <w:r>
        <w:rPr>
          <w:rFonts w:ascii="Comic Sans MS" w:hAnsi="Comic Sans MS"/>
        </w:rPr>
        <w:t xml:space="preserve"> yapılmıştır?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        </w:t>
      </w:r>
      <w:r w:rsidRPr="00CE35D8">
        <w:rPr>
          <w:rFonts w:ascii="Comic Sans MS" w:hAnsi="Comic Sans MS"/>
          <w:highlight w:val="cyan"/>
        </w:rPr>
        <w:t>B-II</w:t>
      </w:r>
      <w:r>
        <w:rPr>
          <w:rFonts w:ascii="Comic Sans MS" w:hAnsi="Comic Sans MS"/>
        </w:rPr>
        <w:t xml:space="preserve">             C-II ve III        D-III</w:t>
      </w:r>
    </w:p>
    <w:p w:rsidR="004E55BA" w:rsidRDefault="004E55BA" w:rsidP="00CE35D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4209"/>
      </w:tblGrid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6" type="#_x0000_t12" style="position:absolute;left:0;text-align:left;margin-left:2.1pt;margin-top:4.9pt;width:12.5pt;height:9pt;z-index:251658240"/>
              </w:pict>
            </w:r>
          </w:p>
        </w:tc>
        <w:tc>
          <w:tcPr>
            <w:tcW w:w="4209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Omurgadaki eklemler hareketsiz eklemlerdir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7" type="#_x0000_t74" style="position:absolute;left:0;text-align:left;margin-left:2.1pt;margin-top:7.1pt;width:12.5pt;height:7.65pt;z-index:251659264;mso-position-horizontal-relative:text;mso-position-vertical-relative:text"/>
              </w:pict>
            </w:r>
          </w:p>
        </w:tc>
        <w:tc>
          <w:tcPr>
            <w:tcW w:w="4209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Kafatasında bulunan eklemler hareketsizdir</w:t>
            </w:r>
          </w:p>
        </w:tc>
      </w:tr>
      <w:tr w:rsidR="004E55BA" w:rsidRPr="00886570" w:rsidTr="00886570">
        <w:tc>
          <w:tcPr>
            <w:tcW w:w="577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8" type="#_x0000_t183" style="position:absolute;left:0;text-align:left;margin-left:2.1pt;margin-top:6.5pt;width:13.85pt;height:7.15pt;z-index:251660288;mso-position-horizontal-relative:text;mso-position-vertical-relative:text"/>
              </w:pict>
            </w:r>
          </w:p>
        </w:tc>
        <w:tc>
          <w:tcPr>
            <w:tcW w:w="4209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El,ayak ve diz eklemleri hareketlidir</w:t>
            </w:r>
          </w:p>
        </w:tc>
      </w:tr>
    </w:tbl>
    <w:p w:rsidR="004E55BA" w:rsidRPr="002A78F9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2-Yukarıdaki sembollerle ifade edilen bilgilerden hangileri </w:t>
      </w:r>
      <w:r w:rsidRPr="002A78F9">
        <w:rPr>
          <w:rFonts w:ascii="Comic Sans MS" w:hAnsi="Comic Sans MS"/>
          <w:b/>
        </w:rPr>
        <w:t>doğrudur?</w:t>
      </w:r>
    </w:p>
    <w:tbl>
      <w:tblPr>
        <w:tblW w:w="0" w:type="auto"/>
        <w:tblLook w:val="00A0"/>
      </w:tblPr>
      <w:tblGrid>
        <w:gridCol w:w="469"/>
        <w:gridCol w:w="1866"/>
        <w:gridCol w:w="467"/>
        <w:gridCol w:w="1984"/>
      </w:tblGrid>
      <w:tr w:rsidR="004E55BA" w:rsidRPr="00886570" w:rsidTr="00886570">
        <w:tc>
          <w:tcPr>
            <w:tcW w:w="469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A-</w:t>
            </w:r>
          </w:p>
        </w:tc>
        <w:tc>
          <w:tcPr>
            <w:tcW w:w="1866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9" type="#_x0000_t183" style="position:absolute;margin-left:46.5pt;margin-top:5.2pt;width:13.85pt;height:7.15pt;z-index:251667456;mso-position-horizontal-relative:text;mso-position-vertical-relative:text"/>
              </w:pict>
            </w:r>
            <w:r>
              <w:rPr>
                <w:noProof/>
              </w:rPr>
              <w:pict>
                <v:shape id="_x0000_s1070" type="#_x0000_t74" style="position:absolute;margin-left:27.15pt;margin-top:6.55pt;width:12.5pt;height:7.65pt;z-index:251666432;mso-position-horizontal-relative:text;mso-position-vertical-relative:text"/>
              </w:pict>
            </w:r>
            <w:r>
              <w:rPr>
                <w:noProof/>
              </w:rPr>
              <w:pict>
                <v:shape id="_x0000_s1071" type="#_x0000_t12" style="position:absolute;margin-left:8.45pt;margin-top:5.2pt;width:12.5pt;height:9pt;z-index:251665408;mso-position-horizontal-relative:text;mso-position-vertical-relative:text"/>
              </w:pict>
            </w:r>
          </w:p>
        </w:tc>
        <w:tc>
          <w:tcPr>
            <w:tcW w:w="467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B-</w:t>
            </w:r>
          </w:p>
        </w:tc>
        <w:tc>
          <w:tcPr>
            <w:tcW w:w="1984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2" type="#_x0000_t74" style="position:absolute;margin-left:23.75pt;margin-top:3.35pt;width:12.5pt;height:7.65pt;z-index:251662336;mso-position-horizontal-relative:text;mso-position-vertical-relative:text"/>
              </w:pict>
            </w:r>
            <w:r>
              <w:rPr>
                <w:noProof/>
              </w:rPr>
              <w:pict>
                <v:shape id="_x0000_s1073" type="#_x0000_t12" style="position:absolute;margin-left:4.35pt;margin-top:3.35pt;width:12.5pt;height:9pt;z-index:251661312;mso-position-horizontal-relative:text;mso-position-vertical-relative:text"/>
              </w:pict>
            </w:r>
          </w:p>
        </w:tc>
      </w:tr>
      <w:tr w:rsidR="004E55BA" w:rsidRPr="00886570" w:rsidTr="00886570">
        <w:tc>
          <w:tcPr>
            <w:tcW w:w="469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C-</w:t>
            </w:r>
          </w:p>
        </w:tc>
        <w:tc>
          <w:tcPr>
            <w:tcW w:w="1866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4" type="#_x0000_t183" style="position:absolute;margin-left:7.1pt;margin-top:5.05pt;width:13.85pt;height:7.15pt;z-index:251663360;mso-position-horizontal-relative:text;mso-position-vertical-relative:text"/>
              </w:pict>
            </w:r>
          </w:p>
        </w:tc>
        <w:tc>
          <w:tcPr>
            <w:tcW w:w="467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1984" w:type="dxa"/>
          </w:tcPr>
          <w:p w:rsidR="004E55BA" w:rsidRPr="00886570" w:rsidRDefault="004E55BA" w:rsidP="00886570">
            <w:pPr>
              <w:spacing w:after="0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5" type="#_x0000_t74" style="position:absolute;margin-left:4.35pt;margin-top:5.05pt;width:12.5pt;height:7.65pt;z-index:251668480;mso-position-horizontal-relative:text;mso-position-vertical-relative:text"/>
              </w:pict>
            </w:r>
            <w:r>
              <w:rPr>
                <w:noProof/>
              </w:rPr>
              <w:pict>
                <v:shape id="_x0000_s1076" type="#_x0000_t183" style="position:absolute;margin-left:23.75pt;margin-top:5.05pt;width:13.85pt;height:7.15pt;z-index:251664384;mso-position-horizontal-relative:text;mso-position-vertical-relative:text"/>
              </w:pict>
            </w:r>
          </w:p>
        </w:tc>
      </w:tr>
    </w:tbl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3-Aşağıdakilerden hangisi kemik çeşitlerine örnek olarak </w:t>
      </w:r>
      <w:r w:rsidRPr="002A78F9">
        <w:rPr>
          <w:rFonts w:ascii="Comic Sans MS" w:hAnsi="Comic Sans MS"/>
          <w:b/>
        </w:rPr>
        <w:t>verilemez?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A-Uzun Kemikler                     </w:t>
      </w:r>
      <w:r w:rsidRPr="00CE35D8">
        <w:rPr>
          <w:rFonts w:ascii="Comic Sans MS" w:hAnsi="Comic Sans MS"/>
          <w:highlight w:val="cyan"/>
        </w:rPr>
        <w:t>B-Yuvarlak Kemikler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C-Yassı Kemikler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D-Kısa Kemikler</w:t>
      </w:r>
    </w:p>
    <w:p w:rsidR="004E55BA" w:rsidRPr="002A78F9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4-Aşağıda iskelet sistemine ait kısımların görevleri rakamlarla ifade edilmiştir.</w:t>
      </w:r>
    </w:p>
    <w:p w:rsidR="004E55BA" w:rsidRPr="00D60BA4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4954"/>
      </w:tblGrid>
      <w:tr w:rsidR="004E55BA" w:rsidRPr="00886570" w:rsidTr="00886570">
        <w:tc>
          <w:tcPr>
            <w:tcW w:w="39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</w:t>
            </w:r>
          </w:p>
        </w:tc>
        <w:tc>
          <w:tcPr>
            <w:tcW w:w="4993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886570">
              <w:rPr>
                <w:rFonts w:ascii="Comic Sans MS" w:hAnsi="Comic Sans MS"/>
                <w:i/>
              </w:rPr>
              <w:t>Görevi beyni korumaktır</w:t>
            </w:r>
          </w:p>
        </w:tc>
      </w:tr>
      <w:tr w:rsidR="004E55BA" w:rsidRPr="00886570" w:rsidTr="00886570">
        <w:tc>
          <w:tcPr>
            <w:tcW w:w="39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</w:t>
            </w:r>
          </w:p>
        </w:tc>
        <w:tc>
          <w:tcPr>
            <w:tcW w:w="4993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886570">
              <w:rPr>
                <w:rFonts w:ascii="Comic Sans MS" w:hAnsi="Comic Sans MS"/>
                <w:i/>
              </w:rPr>
              <w:t>Görevi kalp ve akciğerleri korumaktır</w:t>
            </w:r>
          </w:p>
        </w:tc>
      </w:tr>
      <w:tr w:rsidR="004E55BA" w:rsidRPr="00886570" w:rsidTr="00886570">
        <w:tc>
          <w:tcPr>
            <w:tcW w:w="39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III</w:t>
            </w:r>
          </w:p>
        </w:tc>
        <w:tc>
          <w:tcPr>
            <w:tcW w:w="4993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886570">
              <w:rPr>
                <w:rFonts w:ascii="Comic Sans MS" w:hAnsi="Comic Sans MS"/>
                <w:i/>
              </w:rPr>
              <w:t>Görevi başa destek verip dik durmasını sağlamaktır</w:t>
            </w:r>
          </w:p>
        </w:tc>
      </w:tr>
      <w:tr w:rsidR="004E55BA" w:rsidRPr="00886570" w:rsidTr="00886570">
        <w:tc>
          <w:tcPr>
            <w:tcW w:w="392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IV</w:t>
            </w:r>
          </w:p>
        </w:tc>
        <w:tc>
          <w:tcPr>
            <w:tcW w:w="4993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886570">
              <w:rPr>
                <w:rFonts w:ascii="Comic Sans MS" w:hAnsi="Comic Sans MS"/>
                <w:i/>
              </w:rPr>
              <w:t>Görevim yürümek tutmak gibi hareketleri gerçekleştirmektir</w:t>
            </w:r>
          </w:p>
        </w:tc>
      </w:tr>
    </w:tbl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Rakamlarla gösterilen yerlere hangileri </w:t>
      </w:r>
      <w:r w:rsidRPr="00D60BA4">
        <w:rPr>
          <w:rFonts w:ascii="Comic Sans MS" w:hAnsi="Comic Sans MS"/>
          <w:b/>
        </w:rPr>
        <w:t>gelmelidir?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9"/>
        <w:gridCol w:w="1276"/>
        <w:gridCol w:w="1275"/>
        <w:gridCol w:w="1276"/>
        <w:gridCol w:w="1166"/>
      </w:tblGrid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III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IV</w:t>
            </w:r>
          </w:p>
        </w:tc>
      </w:tr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A-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Kollar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Bacak</w:t>
            </w:r>
          </w:p>
        </w:tc>
      </w:tr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Kafatası</w:t>
            </w:r>
          </w:p>
        </w:tc>
      </w:tr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C-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Bacak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Kol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Omurga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Ayak</w:t>
            </w:r>
          </w:p>
        </w:tc>
      </w:tr>
      <w:tr w:rsidR="004E55BA" w:rsidRPr="00886570" w:rsidTr="00886570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  <w:highlight w:val="cyan"/>
              </w:rPr>
            </w:pPr>
            <w:r w:rsidRPr="00886570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  <w:highlight w:val="cyan"/>
              </w:rPr>
            </w:pPr>
            <w:r w:rsidRPr="00886570">
              <w:rPr>
                <w:rFonts w:ascii="Comic Sans MS" w:hAnsi="Comic Sans MS"/>
                <w:highlight w:val="cyan"/>
              </w:rPr>
              <w:t>Kafatası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  <w:highlight w:val="cyan"/>
              </w:rPr>
            </w:pPr>
            <w:r w:rsidRPr="00886570">
              <w:rPr>
                <w:rFonts w:ascii="Comic Sans MS" w:hAnsi="Comic Sans MS"/>
                <w:highlight w:val="cyan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  <w:highlight w:val="cyan"/>
              </w:rPr>
            </w:pPr>
            <w:r w:rsidRPr="00886570">
              <w:rPr>
                <w:rFonts w:ascii="Comic Sans MS" w:hAnsi="Comic Sans MS"/>
                <w:highlight w:val="cyan"/>
              </w:rPr>
              <w:t>Omurga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4E55BA" w:rsidRPr="00886570" w:rsidRDefault="004E55BA" w:rsidP="00886570">
            <w:pPr>
              <w:spacing w:after="0"/>
              <w:jc w:val="center"/>
              <w:rPr>
                <w:rFonts w:ascii="Comic Sans MS" w:hAnsi="Comic Sans MS"/>
                <w:highlight w:val="cyan"/>
              </w:rPr>
            </w:pPr>
            <w:r w:rsidRPr="00886570">
              <w:rPr>
                <w:rFonts w:ascii="Comic Sans MS" w:hAnsi="Comic Sans MS"/>
                <w:highlight w:val="cyan"/>
              </w:rPr>
              <w:t>Kollar Bacaklar</w:t>
            </w:r>
          </w:p>
        </w:tc>
      </w:tr>
    </w:tbl>
    <w:p w:rsidR="004E55BA" w:rsidRPr="00C92CDD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solunum ile ilgili </w:t>
      </w:r>
      <w:r w:rsidRPr="00D60BA4">
        <w:rPr>
          <w:rFonts w:ascii="Comic Sans MS" w:hAnsi="Comic Sans MS"/>
          <w:b/>
        </w:rPr>
        <w:t>değildir?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A-Gırtlak                                  </w:t>
      </w:r>
      <w:r w:rsidRPr="00CE35D8">
        <w:rPr>
          <w:rFonts w:ascii="Comic Sans MS" w:hAnsi="Comic Sans MS"/>
          <w:highlight w:val="cyan"/>
        </w:rPr>
        <w:t>B-Kulak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C-Akciğerler                             D-Yutak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D60BA4">
        <w:rPr>
          <w:rFonts w:ascii="Comic Sans MS" w:hAnsi="Comic Sans MS"/>
          <w:i/>
        </w:rPr>
        <w:t>Yetişkin insanlarda yaklaşık 206 kemik bulunmasına rağmen, bebeklerde 300’den fazla kemik bulunur.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Bunun sebebi aşağıdakilerden </w:t>
      </w:r>
      <w:r w:rsidRPr="00D60BA4">
        <w:rPr>
          <w:rFonts w:ascii="Comic Sans MS" w:hAnsi="Comic Sans MS"/>
          <w:b/>
        </w:rPr>
        <w:t>hangisidir?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A-Bebeklikten yetişkinliğe doğru bazı kemikler kaybolur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B-Bebekler çok hareketlidir.Büyüdükçe bazı kemikleri parçalanır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 w:rsidRPr="00CE35D8">
        <w:rPr>
          <w:rFonts w:ascii="Comic Sans MS" w:hAnsi="Comic Sans MS"/>
          <w:highlight w:val="cyan"/>
        </w:rPr>
        <w:t>C-Bebekler büyürken bazı kemikler birbirleriyle kaynaşır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D-Bebeklerin kemik sayısı yaşları arttıkça artar</w:t>
      </w:r>
    </w:p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bilgilerden hangisi doğru </w:t>
      </w:r>
      <w:r w:rsidRPr="00CE35D8">
        <w:rPr>
          <w:rFonts w:ascii="Comic Sans MS" w:hAnsi="Comic Sans MS"/>
          <w:b/>
        </w:rPr>
        <w:t>değildir?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A-Omurgamızı oluşturan kemiklerin hareketleri sınırlıdır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B-Kemiklerimiz olmasaydı sadece kaslarımızla hareket edemezdik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C-Kafatası eklemleri hareket etmezler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 w:rsidRPr="00CE35D8">
        <w:rPr>
          <w:rFonts w:ascii="Comic Sans MS" w:hAnsi="Comic Sans MS"/>
          <w:highlight w:val="cyan"/>
        </w:rPr>
        <w:t>D-Omzumuzdaki eklemler her yöne hareket edebilir</w:t>
      </w:r>
    </w:p>
    <w:p w:rsidR="004E55BA" w:rsidRDefault="004E55BA" w:rsidP="00CE35D8">
      <w:pPr>
        <w:spacing w:after="0"/>
        <w:jc w:val="center"/>
        <w:rPr>
          <w:rFonts w:ascii="Comic Sans MS" w:hAnsi="Comic Sans MS"/>
        </w:rPr>
      </w:pPr>
    </w:p>
    <w:tbl>
      <w:tblPr>
        <w:tblW w:w="0" w:type="auto"/>
        <w:tblLook w:val="00A0"/>
      </w:tblPr>
      <w:tblGrid>
        <w:gridCol w:w="1818"/>
        <w:gridCol w:w="1818"/>
        <w:gridCol w:w="1819"/>
      </w:tblGrid>
      <w:tr w:rsidR="004E55BA" w:rsidRPr="00886570" w:rsidTr="00886570">
        <w:tc>
          <w:tcPr>
            <w:tcW w:w="1818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7" type="#_x0000_t32" style="position:absolute;margin-left:44pt;margin-top:4.55pt;width:72.1pt;height:0;flip:x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8" type="#_x0000_t32" style="position:absolute;margin-left:31.85pt;margin-top:86.6pt;width:62.35pt;height:0;flip:x;z-index:251672576" o:connectortype="straight">
                  <v:stroke endarrow="block"/>
                </v:shape>
              </w:pict>
            </w:r>
            <w:r w:rsidRPr="00886570">
              <w:rPr>
                <w:rFonts w:ascii="Comic Sans MS" w:hAnsi="Comic Sans MS"/>
              </w:rPr>
              <w:t xml:space="preserve">         1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          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9" type="#_x0000_t32" style="position:absolute;margin-left:44pt;margin-top:65.35pt;width:62.8pt;height:0;flip:x;z-index:251670528" o:connectortype="straight">
                  <v:stroke endarrow="block"/>
                </v:shape>
              </w:pict>
            </w:r>
            <w:r w:rsidRPr="00886570">
              <w:rPr>
                <w:rFonts w:ascii="Comic Sans MS" w:hAnsi="Comic Sans MS"/>
              </w:rPr>
              <w:t xml:space="preserve">       2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        3</w:t>
            </w:r>
          </w:p>
        </w:tc>
        <w:tc>
          <w:tcPr>
            <w:tcW w:w="1818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80" type="#_x0000_t32" style="position:absolute;margin-left:54.45pt;margin-top:67.9pt;width:45.75pt;height:0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1" type="#_x0000_t32" style="position:absolute;margin-left:40.9pt;margin-top:39.5pt;width:50.95pt;height:24.95pt;flip:y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2" type="#_x0000_t32" style="position:absolute;margin-left:40.9pt;margin-top:115pt;width:59.3pt;height:1.4pt;flip:y;z-index:251674624;mso-position-horizontal-relative:text;mso-position-vertical-relative:text" o:connectortype="straight">
                  <v:stroke endarrow="block"/>
                </v:shape>
              </w:pict>
            </w:r>
            <w:r w:rsidRPr="00886570">
              <w:rPr>
                <w:rFonts w:ascii="Comic Sans MS" w:hAnsi="Comic Sans MS"/>
                <w:noProof/>
              </w:rPr>
              <w:pict>
                <v:shape id="_x0000_i1026" type="#_x0000_t75" alt="BONE015" style="width:58.5pt;height:150pt;visibility:visible">
                  <v:imagedata r:id="rId7" o:title=""/>
                </v:shape>
              </w:pict>
            </w:r>
          </w:p>
        </w:tc>
        <w:tc>
          <w:tcPr>
            <w:tcW w:w="1819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4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   5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 xml:space="preserve">    6</w:t>
            </w:r>
          </w:p>
        </w:tc>
      </w:tr>
    </w:tbl>
    <w:p w:rsidR="004E55BA" w:rsidRPr="003C189E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iskelet sistemine göre kemik çeşitleri ile rakamların </w:t>
      </w:r>
      <w:r w:rsidRPr="003C189E">
        <w:rPr>
          <w:rFonts w:ascii="Comic Sans MS" w:hAnsi="Comic Sans MS"/>
          <w:b/>
        </w:rPr>
        <w:t>doğru eşleştirilmesi</w:t>
      </w:r>
      <w:r>
        <w:rPr>
          <w:rFonts w:ascii="Comic Sans MS" w:hAnsi="Comic Sans MS"/>
        </w:rPr>
        <w:t xml:space="preserve"> hangisinde verilmiştir?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Pr="00E145F6">
        <w:rPr>
          <w:rFonts w:ascii="Comic Sans MS" w:hAnsi="Comic Sans MS"/>
          <w:u w:val="single"/>
        </w:rPr>
        <w:t xml:space="preserve">Uzun </w:t>
      </w:r>
      <w:r>
        <w:rPr>
          <w:rFonts w:ascii="Comic Sans MS" w:hAnsi="Comic Sans MS"/>
        </w:rPr>
        <w:t xml:space="preserve">              </w:t>
      </w:r>
      <w:r w:rsidRPr="00E145F6">
        <w:rPr>
          <w:rFonts w:ascii="Comic Sans MS" w:hAnsi="Comic Sans MS"/>
          <w:u w:val="single"/>
        </w:rPr>
        <w:t xml:space="preserve">Kısa  </w:t>
      </w:r>
      <w:r>
        <w:rPr>
          <w:rFonts w:ascii="Comic Sans MS" w:hAnsi="Comic Sans MS"/>
        </w:rPr>
        <w:t xml:space="preserve">              </w:t>
      </w:r>
      <w:r w:rsidRPr="00E145F6">
        <w:rPr>
          <w:rFonts w:ascii="Comic Sans MS" w:hAnsi="Comic Sans MS"/>
          <w:u w:val="single"/>
        </w:rPr>
        <w:t>Yassı</w:t>
      </w:r>
    </w:p>
    <w:p w:rsidR="004E55BA" w:rsidRPr="00140117" w:rsidRDefault="004E55BA" w:rsidP="00140117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A-</w:t>
      </w:r>
      <w:r w:rsidRPr="00140117">
        <w:rPr>
          <w:rFonts w:ascii="Comic Sans MS" w:hAnsi="Comic Sans MS"/>
        </w:rPr>
        <w:t xml:space="preserve">     1-6                 2-5                 3-4     </w:t>
      </w:r>
    </w:p>
    <w:p w:rsidR="004E55BA" w:rsidRPr="00140117" w:rsidRDefault="004E55BA" w:rsidP="0014011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B-</w:t>
      </w:r>
      <w:r w:rsidRPr="00140117">
        <w:rPr>
          <w:rFonts w:ascii="Comic Sans MS" w:hAnsi="Comic Sans MS"/>
        </w:rPr>
        <w:t xml:space="preserve">     5-6                2-4                  1-3  </w:t>
      </w:r>
    </w:p>
    <w:p w:rsidR="004E55BA" w:rsidRPr="00140117" w:rsidRDefault="004E55BA" w:rsidP="00140117">
      <w:pPr>
        <w:spacing w:after="0"/>
        <w:ind w:left="360"/>
        <w:rPr>
          <w:rFonts w:ascii="Comic Sans MS" w:hAnsi="Comic Sans MS"/>
          <w:highlight w:val="cyan"/>
        </w:rPr>
      </w:pPr>
      <w:r>
        <w:rPr>
          <w:rFonts w:ascii="Comic Sans MS" w:hAnsi="Comic Sans MS"/>
        </w:rPr>
        <w:t xml:space="preserve"> C-</w:t>
      </w:r>
      <w:r w:rsidRPr="00140117">
        <w:rPr>
          <w:rFonts w:ascii="Comic Sans MS" w:hAnsi="Comic Sans MS"/>
        </w:rPr>
        <w:t xml:space="preserve">     </w:t>
      </w:r>
      <w:r w:rsidRPr="00140117">
        <w:rPr>
          <w:rFonts w:ascii="Comic Sans MS" w:hAnsi="Comic Sans MS"/>
          <w:highlight w:val="cyan"/>
        </w:rPr>
        <w:t>5-6                 2-3                 1-4</w:t>
      </w:r>
    </w:p>
    <w:p w:rsidR="004E55BA" w:rsidRPr="00140117" w:rsidRDefault="004E55BA" w:rsidP="0014011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140117">
        <w:rPr>
          <w:rFonts w:ascii="Comic Sans MS" w:hAnsi="Comic Sans MS"/>
        </w:rPr>
        <w:t>D-     1-2                 4-6                 3-5</w:t>
      </w:r>
    </w:p>
    <w:p w:rsidR="004E55BA" w:rsidRPr="003C189E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9-İskelet sitemimizin sağlığını korumak için aşağıdakilerden hangisini </w:t>
      </w:r>
      <w:r w:rsidRPr="003C189E">
        <w:rPr>
          <w:rFonts w:ascii="Comic Sans MS" w:hAnsi="Comic Sans MS"/>
          <w:b/>
        </w:rPr>
        <w:t>yapmamalıyız?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A-Düzenli olarak egzersiz yapmalıyız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CE35D8">
        <w:rPr>
          <w:rFonts w:ascii="Comic Sans MS" w:hAnsi="Comic Sans MS"/>
          <w:highlight w:val="cyan"/>
        </w:rPr>
        <w:t>-Çok yumuşak yataklarda yatmalıyız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C-Dar kıyafetler veya dar ayakkabılar giymemeliyiz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D-Ani ve dengesiz hareketlerden kaçınmalıyız</w:t>
      </w:r>
    </w:p>
    <w:tbl>
      <w:tblPr>
        <w:tblW w:w="0" w:type="auto"/>
        <w:tblInd w:w="108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0A0"/>
      </w:tblPr>
      <w:tblGrid>
        <w:gridCol w:w="1255"/>
        <w:gridCol w:w="1155"/>
        <w:gridCol w:w="1573"/>
        <w:gridCol w:w="1364"/>
      </w:tblGrid>
      <w:tr w:rsidR="004E55BA" w:rsidRPr="00886570" w:rsidTr="00886570">
        <w:tc>
          <w:tcPr>
            <w:tcW w:w="1255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83" style="position:absolute;margin-left:12.8pt;margin-top:14.2pt;width:22.8pt;height:20.7pt;z-index:251675648" fillcolor="#e5dfec">
                  <v:textbox>
                    <w:txbxContent>
                      <w:p w:rsidR="004E55BA" w:rsidRPr="003C189E" w:rsidRDefault="004E55BA" w:rsidP="00CE35D8">
                        <w:pPr>
                          <w:rPr>
                            <w:sz w:val="18"/>
                            <w:szCs w:val="18"/>
                          </w:rPr>
                        </w:pPr>
                        <w:r w:rsidRPr="003C189E">
                          <w:rPr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Gırtlak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155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84" style="position:absolute;margin-left:12.8pt;margin-top:14.2pt;width:22.8pt;height:20.7pt;z-index:251676672;mso-position-horizontal-relative:text;mso-position-vertical-relative:text" fillcolor="#e5dfec">
                  <v:textbox>
                    <w:txbxContent>
                      <w:p w:rsidR="004E55BA" w:rsidRPr="003C189E" w:rsidRDefault="004E55BA" w:rsidP="00CE35D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Mide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73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85" style="position:absolute;margin-left:22.5pt;margin-top:14.2pt;width:22.8pt;height:20.7pt;z-index:251677696;mso-position-horizontal-relative:text;mso-position-vertical-relative:text" fillcolor="#e5dfec">
                  <v:textbox>
                    <w:txbxContent>
                      <w:p w:rsidR="004E55BA" w:rsidRPr="003C189E" w:rsidRDefault="004E55BA" w:rsidP="00CE35D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Karaciğer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64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86" style="position:absolute;margin-left:12.8pt;margin-top:14.2pt;width:22.8pt;height:20.7pt;z-index:251678720;mso-position-horizontal-relative:text;mso-position-vertical-relative:text" fillcolor="#e5dfec">
                  <v:textbox>
                    <w:txbxContent>
                      <w:p w:rsidR="004E55BA" w:rsidRPr="003C189E" w:rsidRDefault="004E55BA" w:rsidP="00CE35D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Yutak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4E55BA" w:rsidRPr="00886570" w:rsidTr="00886570">
        <w:tc>
          <w:tcPr>
            <w:tcW w:w="1255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87" style="position:absolute;margin-left:12.8pt;margin-top:14.2pt;width:22.8pt;height:20.7pt;z-index:251679744;mso-position-horizontal-relative:text;mso-position-vertical-relative:text" fillcolor="#e5dfec">
                  <v:textbox>
                    <w:txbxContent>
                      <w:p w:rsidR="004E55BA" w:rsidRPr="003C189E" w:rsidRDefault="004E55BA" w:rsidP="00CE35D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Akciğer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155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88" style="position:absolute;margin-left:12.8pt;margin-top:14.2pt;width:22.8pt;height:20.7pt;z-index:251680768;mso-position-horizontal-relative:text;mso-position-vertical-relative:text" fillcolor="#e5dfec">
                  <v:textbox>
                    <w:txbxContent>
                      <w:p w:rsidR="004E55BA" w:rsidRPr="003C189E" w:rsidRDefault="004E55BA" w:rsidP="00CE35D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 Kalp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73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89" style="position:absolute;margin-left:22.5pt;margin-top:14.2pt;width:22.8pt;height:20.7pt;z-index:251681792;mso-position-horizontal-relative:text;mso-position-vertical-relative:text" fillcolor="#e5dfec">
                  <v:textbox>
                    <w:txbxContent>
                      <w:p w:rsidR="004E55BA" w:rsidRPr="003C189E" w:rsidRDefault="004E55BA" w:rsidP="00CE35D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>Soluk borusu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64" w:type="dxa"/>
            <w:shd w:val="clear" w:color="auto" w:fill="DBE5F1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oval id="_x0000_s1090" style="position:absolute;margin-left:12.8pt;margin-top:14.2pt;width:22.8pt;height:20.7pt;z-index:251682816;mso-position-horizontal-relative:text;mso-position-vertical-relative:text" fillcolor="#e5dfec">
                  <v:textbox>
                    <w:txbxContent>
                      <w:p w:rsidR="004E55BA" w:rsidRPr="003C189E" w:rsidRDefault="004E55BA" w:rsidP="00CE35D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H</w:t>
                        </w:r>
                      </w:p>
                    </w:txbxContent>
                  </v:textbox>
                </v:oval>
              </w:pict>
            </w:r>
            <w:r w:rsidRPr="00886570">
              <w:rPr>
                <w:rFonts w:ascii="Comic Sans MS" w:hAnsi="Comic Sans MS"/>
              </w:rPr>
              <w:t xml:space="preserve">  Burun</w:t>
            </w: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</w:p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4E55BA" w:rsidRPr="00350CA7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 Yukarıdaki organ ve yapılardan hangileri soluk alıp vermede görev yapanların </w:t>
      </w:r>
      <w:r w:rsidRPr="00350CA7">
        <w:rPr>
          <w:rFonts w:ascii="Comic Sans MS" w:hAnsi="Comic Sans MS"/>
          <w:b/>
        </w:rPr>
        <w:t>harf sıralaması</w:t>
      </w:r>
      <w:r>
        <w:rPr>
          <w:rFonts w:ascii="Comic Sans MS" w:hAnsi="Comic Sans MS"/>
        </w:rPr>
        <w:t xml:space="preserve"> hangisi olur?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A-B-D-E-F                              B-  D-E-G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BCEH                                      D</w:t>
      </w:r>
      <w:r w:rsidRPr="00CE35D8">
        <w:rPr>
          <w:rFonts w:ascii="Comic Sans MS" w:hAnsi="Comic Sans MS"/>
          <w:highlight w:val="cyan"/>
        </w:rPr>
        <w:t>-  A-D-E-G-H</w:t>
      </w:r>
    </w:p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11-Aşağıdaki olumsuz çevre koşullarından hangisi solunum sistemimizi daha fazla etkiler?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140117">
        <w:rPr>
          <w:rFonts w:ascii="Comic Sans MS" w:hAnsi="Comic Sans MS"/>
          <w:highlight w:val="cyan"/>
        </w:rPr>
        <w:t>-Hava kirliliği</w:t>
      </w:r>
      <w:r>
        <w:rPr>
          <w:rFonts w:ascii="Comic Sans MS" w:hAnsi="Comic Sans MS"/>
        </w:rPr>
        <w:t xml:space="preserve">                    B-Gürültü kirliliği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C-Su kirliliği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D-Toprak kirliliği</w:t>
      </w:r>
    </w:p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Pr="00350CA7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12-Aşağıdakilerden hangisini yapmazsak </w:t>
      </w:r>
      <w:r w:rsidRPr="00350CA7">
        <w:rPr>
          <w:rFonts w:ascii="Comic Sans MS" w:hAnsi="Comic Sans MS"/>
          <w:b/>
        </w:rPr>
        <w:t>birkaç dakikadan fazla yaşayamayız?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 w:rsidRPr="00350CA7">
        <w:rPr>
          <w:rFonts w:ascii="Comic Sans MS" w:hAnsi="Comic Sans MS"/>
        </w:rPr>
        <w:t>A-</w:t>
      </w:r>
      <w:r>
        <w:rPr>
          <w:rFonts w:ascii="Comic Sans MS" w:hAnsi="Comic Sans MS"/>
        </w:rPr>
        <w:t>Yemek yemezsek           B-Su içmezsek</w:t>
      </w:r>
    </w:p>
    <w:p w:rsidR="004E55BA" w:rsidRPr="00350CA7" w:rsidRDefault="004E55BA" w:rsidP="00CE35D8">
      <w:pPr>
        <w:spacing w:after="0"/>
        <w:rPr>
          <w:rFonts w:ascii="Comic Sans MS" w:hAnsi="Comic Sans MS"/>
        </w:rPr>
      </w:pPr>
      <w:r w:rsidRPr="00140117">
        <w:rPr>
          <w:rFonts w:ascii="Comic Sans MS" w:hAnsi="Comic Sans MS"/>
          <w:highlight w:val="cyan"/>
        </w:rPr>
        <w:t>C-Soluk almazsak</w:t>
      </w:r>
      <w:r>
        <w:rPr>
          <w:rFonts w:ascii="Comic Sans MS" w:hAnsi="Comic Sans MS"/>
        </w:rPr>
        <w:t xml:space="preserve">              D-Televizyon izlemezsek</w:t>
      </w:r>
    </w:p>
    <w:p w:rsidR="004E55BA" w:rsidRPr="003162BD" w:rsidRDefault="004E55BA" w:rsidP="00CE35D8">
      <w:pPr>
        <w:spacing w:after="0"/>
        <w:rPr>
          <w:rFonts w:ascii="Comic Sans MS" w:hAnsi="Comic Sans MS"/>
          <w:i/>
        </w:rPr>
      </w:pPr>
    </w:p>
    <w:p w:rsidR="004E55BA" w:rsidRPr="00140117" w:rsidRDefault="004E55BA" w:rsidP="00140117">
      <w:pPr>
        <w:spacing w:after="0"/>
        <w:ind w:left="36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   </w:t>
      </w:r>
      <w:r w:rsidRPr="00140117">
        <w:rPr>
          <w:rFonts w:ascii="Comic Sans MS" w:hAnsi="Comic Sans MS"/>
          <w:i/>
        </w:rPr>
        <w:t>8 aylık Kadir                           60</w:t>
      </w:r>
    </w:p>
    <w:p w:rsidR="004E55BA" w:rsidRPr="00140117" w:rsidRDefault="004E55BA" w:rsidP="0014011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II-  </w:t>
      </w:r>
      <w:r w:rsidRPr="00140117">
        <w:rPr>
          <w:rFonts w:ascii="Comic Sans MS" w:hAnsi="Comic Sans MS"/>
          <w:i/>
        </w:rPr>
        <w:t>9 yaşındaki Berna                   90</w:t>
      </w:r>
    </w:p>
    <w:p w:rsidR="004E55BA" w:rsidRPr="00140117" w:rsidRDefault="004E55BA" w:rsidP="0014011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III-</w:t>
      </w:r>
      <w:r w:rsidRPr="00140117">
        <w:rPr>
          <w:rFonts w:ascii="Comic Sans MS" w:hAnsi="Comic Sans MS"/>
          <w:i/>
        </w:rPr>
        <w:t>33 yaşındaki Bilal                   75</w:t>
      </w:r>
    </w:p>
    <w:p w:rsidR="004E55BA" w:rsidRPr="00140117" w:rsidRDefault="004E55BA" w:rsidP="0014011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IV- </w:t>
      </w:r>
      <w:r w:rsidRPr="00140117">
        <w:rPr>
          <w:rFonts w:ascii="Comic Sans MS" w:hAnsi="Comic Sans MS"/>
          <w:i/>
        </w:rPr>
        <w:t>84 yaşındaki Suzan                105</w:t>
      </w:r>
    </w:p>
    <w:p w:rsidR="004E55BA" w:rsidRPr="003162BD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 herhangi bir sağlık problemi olmayan kişilerin </w:t>
      </w:r>
      <w:r w:rsidRPr="003162BD">
        <w:rPr>
          <w:rFonts w:ascii="Comic Sans MS" w:hAnsi="Comic Sans MS"/>
          <w:b/>
          <w:u w:val="single"/>
        </w:rPr>
        <w:t>nabız sayıları</w:t>
      </w:r>
      <w:r>
        <w:rPr>
          <w:rFonts w:ascii="Comic Sans MS" w:hAnsi="Comic Sans MS"/>
        </w:rPr>
        <w:t xml:space="preserve"> verilmiştir.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hangileri </w:t>
      </w:r>
      <w:r w:rsidRPr="003162BD">
        <w:rPr>
          <w:rFonts w:ascii="Comic Sans MS" w:hAnsi="Comic Sans MS"/>
          <w:b/>
        </w:rPr>
        <w:t>yanlış olabilir?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A-Sadece I                          </w:t>
      </w:r>
      <w:r w:rsidRPr="00140117">
        <w:rPr>
          <w:rFonts w:ascii="Comic Sans MS" w:hAnsi="Comic Sans MS"/>
          <w:highlight w:val="cyan"/>
        </w:rPr>
        <w:t>B-I ve IV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                              D-II , III ve IV</w:t>
      </w:r>
    </w:p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14-Aşağıdakilerden hangisi </w:t>
      </w:r>
      <w:r w:rsidRPr="00CE35D8">
        <w:rPr>
          <w:rFonts w:ascii="Comic Sans MS" w:hAnsi="Comic Sans MS"/>
          <w:b/>
        </w:rPr>
        <w:t>doktorların nabız saymak için</w:t>
      </w:r>
      <w:r>
        <w:rPr>
          <w:rFonts w:ascii="Comic Sans MS" w:hAnsi="Comic Sans MS"/>
        </w:rPr>
        <w:t xml:space="preserve"> kullandığı araçtır?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A-Pense                            </w:t>
      </w:r>
      <w:r w:rsidRPr="00140117">
        <w:rPr>
          <w:rFonts w:ascii="Comic Sans MS" w:hAnsi="Comic Sans MS"/>
          <w:highlight w:val="cyan"/>
        </w:rPr>
        <w:t>B-Stetoskop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C-Teleskop                       D-Mikroskop</w:t>
      </w:r>
    </w:p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15-Kalp ile ilgili verilen bilgilerden hangisi </w:t>
      </w:r>
      <w:r w:rsidRPr="008440D3">
        <w:rPr>
          <w:rFonts w:ascii="Comic Sans MS" w:hAnsi="Comic Sans MS"/>
          <w:b/>
        </w:rPr>
        <w:t>yanlıştır?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vücuda dağıtılan kan burada toplanır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 w:rsidRPr="00140117">
        <w:rPr>
          <w:rFonts w:ascii="Comic Sans MS" w:hAnsi="Comic Sans MS"/>
          <w:highlight w:val="cyan"/>
        </w:rPr>
        <w:t>B-Solunum sisteminin en önemli organıdır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C-Pompa gibi çalışarak kanı damarlarda hareket ettirir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D-Kalbimizi çalıştıran kaslar istemsiz olarak çalışırlar</w:t>
      </w:r>
    </w:p>
    <w:tbl>
      <w:tblPr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8"/>
        <w:gridCol w:w="3544"/>
      </w:tblGrid>
      <w:tr w:rsidR="004E55BA" w:rsidRPr="00886570" w:rsidTr="00886570">
        <w:tc>
          <w:tcPr>
            <w:tcW w:w="618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1" type="#_x0000_t12" style="position:absolute;left:0;text-align:left;margin-left:2.1pt;margin-top:4.9pt;width:12.5pt;height:9pt;z-index:251683840"/>
              </w:pict>
            </w:r>
          </w:p>
        </w:tc>
        <w:tc>
          <w:tcPr>
            <w:tcW w:w="3544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Kalp atışı azalır</w:t>
            </w:r>
          </w:p>
        </w:tc>
      </w:tr>
      <w:tr w:rsidR="004E55BA" w:rsidRPr="00886570" w:rsidTr="00886570">
        <w:tc>
          <w:tcPr>
            <w:tcW w:w="618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2" type="#_x0000_t74" style="position:absolute;left:0;text-align:left;margin-left:2.1pt;margin-top:7.1pt;width:12.5pt;height:7.65pt;z-index:251684864;mso-position-horizontal-relative:text;mso-position-vertical-relative:text"/>
              </w:pict>
            </w:r>
          </w:p>
        </w:tc>
        <w:tc>
          <w:tcPr>
            <w:tcW w:w="3544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Kan dolaşımı artar</w:t>
            </w:r>
          </w:p>
        </w:tc>
      </w:tr>
      <w:tr w:rsidR="004E55BA" w:rsidRPr="00886570" w:rsidTr="00886570">
        <w:tc>
          <w:tcPr>
            <w:tcW w:w="618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3" type="#_x0000_t183" style="position:absolute;left:0;text-align:left;margin-left:.75pt;margin-top:3pt;width:13.85pt;height:7.15pt;z-index:251685888;mso-position-horizontal-relative:text;mso-position-vertical-relative:text"/>
              </w:pict>
            </w:r>
          </w:p>
        </w:tc>
        <w:tc>
          <w:tcPr>
            <w:tcW w:w="3544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Vücuda daha çok oksijen girer</w:t>
            </w:r>
          </w:p>
        </w:tc>
      </w:tr>
      <w:tr w:rsidR="004E55BA" w:rsidRPr="00886570" w:rsidTr="00886570">
        <w:tc>
          <w:tcPr>
            <w:tcW w:w="618" w:type="dxa"/>
            <w:shd w:val="clear" w:color="auto" w:fill="EAF1DD"/>
          </w:tcPr>
          <w:p w:rsidR="004E55BA" w:rsidRPr="00886570" w:rsidRDefault="004E55BA" w:rsidP="00886570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94" type="#_x0000_t96" style="position:absolute;left:0;text-align:left;margin-left:2.1pt;margin-top:4.5pt;width:8.45pt;height:9.7pt;z-index:251693056;mso-position-horizontal-relative:text;mso-position-vertical-relative:text"/>
              </w:pict>
            </w:r>
          </w:p>
        </w:tc>
        <w:tc>
          <w:tcPr>
            <w:tcW w:w="3544" w:type="dxa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Enerji gereksinimi azalır</w:t>
            </w:r>
          </w:p>
        </w:tc>
      </w:tr>
    </w:tbl>
    <w:p w:rsidR="004E55BA" w:rsidRPr="002A78F9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16-Yukarıdaki sembollerle ifade edilen bilgilerden hangileri egzersiz, spor yapan bir insan için </w:t>
      </w:r>
      <w:r w:rsidRPr="002A78F9">
        <w:rPr>
          <w:rFonts w:ascii="Comic Sans MS" w:hAnsi="Comic Sans MS"/>
          <w:b/>
        </w:rPr>
        <w:t>doğrudur?</w:t>
      </w:r>
    </w:p>
    <w:tbl>
      <w:tblPr>
        <w:tblW w:w="0" w:type="auto"/>
        <w:tblLook w:val="00A0"/>
      </w:tblPr>
      <w:tblGrid>
        <w:gridCol w:w="469"/>
        <w:gridCol w:w="1866"/>
        <w:gridCol w:w="467"/>
        <w:gridCol w:w="1984"/>
      </w:tblGrid>
      <w:tr w:rsidR="004E55BA" w:rsidRPr="00886570" w:rsidTr="00886570">
        <w:tc>
          <w:tcPr>
            <w:tcW w:w="469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A-</w:t>
            </w:r>
          </w:p>
        </w:tc>
        <w:tc>
          <w:tcPr>
            <w:tcW w:w="1866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5" type="#_x0000_t96" style="position:absolute;margin-left:27.15pt;margin-top:4.7pt;width:8.45pt;height:9.7pt;z-index:251694080;mso-position-horizontal-relative:text;mso-position-vertical-relative:text"/>
              </w:pict>
            </w:r>
            <w:r>
              <w:rPr>
                <w:noProof/>
              </w:rPr>
              <w:pict>
                <v:shape id="_x0000_s1096" type="#_x0000_t12" style="position:absolute;margin-left:8.45pt;margin-top:5.2pt;width:12.5pt;height:9pt;z-index:251689984;mso-position-horizontal-relative:text;mso-position-vertical-relative:text"/>
              </w:pict>
            </w:r>
          </w:p>
        </w:tc>
        <w:tc>
          <w:tcPr>
            <w:tcW w:w="467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B-</w:t>
            </w:r>
          </w:p>
        </w:tc>
        <w:tc>
          <w:tcPr>
            <w:tcW w:w="1984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7" type="#_x0000_t74" style="position:absolute;margin-left:25.1pt;margin-top:6.75pt;width:12.5pt;height:7.65pt;z-index:251687936;mso-position-horizontal-relative:text;mso-position-vertical-relative:text"/>
              </w:pict>
            </w:r>
            <w:r>
              <w:rPr>
                <w:noProof/>
              </w:rPr>
              <w:pict>
                <v:shape id="_x0000_s1098" type="#_x0000_t12" style="position:absolute;margin-left:4.35pt;margin-top:3.35pt;width:12.5pt;height:9pt;z-index:251686912;mso-position-horizontal-relative:text;mso-position-vertical-relative:text"/>
              </w:pict>
            </w:r>
          </w:p>
        </w:tc>
      </w:tr>
      <w:tr w:rsidR="004E55BA" w:rsidRPr="00886570" w:rsidTr="00886570">
        <w:tc>
          <w:tcPr>
            <w:tcW w:w="469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C-</w:t>
            </w:r>
          </w:p>
        </w:tc>
        <w:tc>
          <w:tcPr>
            <w:tcW w:w="1866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9" type="#_x0000_t96" style="position:absolute;margin-left:8.45pt;margin-top:3pt;width:8.45pt;height:9.7pt;z-index:251695104;mso-position-horizontal-relative:text;mso-position-vertical-relative:text"/>
              </w:pict>
            </w:r>
            <w:r>
              <w:rPr>
                <w:noProof/>
              </w:rPr>
              <w:pict>
                <v:shape id="_x0000_s1100" type="#_x0000_t74" style="position:absolute;margin-left:27.15pt;margin-top:5.05pt;width:12.5pt;height:7.65pt;z-index:251691008;mso-position-horizontal-relative:text;mso-position-vertical-relative:text"/>
              </w:pict>
            </w:r>
          </w:p>
        </w:tc>
        <w:tc>
          <w:tcPr>
            <w:tcW w:w="467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  <w:highlight w:val="cyan"/>
              </w:rPr>
            </w:pPr>
            <w:r w:rsidRPr="00886570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1984" w:type="dxa"/>
          </w:tcPr>
          <w:p w:rsidR="004E55BA" w:rsidRPr="00886570" w:rsidRDefault="004E55BA" w:rsidP="00886570">
            <w:pPr>
              <w:spacing w:after="0" w:line="360" w:lineRule="auto"/>
              <w:rPr>
                <w:rFonts w:ascii="Comic Sans MS" w:hAnsi="Comic Sans MS"/>
                <w:highlight w:val="cyan"/>
              </w:rPr>
            </w:pPr>
            <w:r>
              <w:rPr>
                <w:noProof/>
              </w:rPr>
              <w:pict>
                <v:shape id="_x0000_s1101" type="#_x0000_t74" style="position:absolute;margin-left:4.35pt;margin-top:5.05pt;width:12.5pt;height:7.65pt;z-index:251692032;mso-position-horizontal-relative:text;mso-position-vertical-relative:text"/>
              </w:pict>
            </w:r>
            <w:r>
              <w:rPr>
                <w:noProof/>
              </w:rPr>
              <w:pict>
                <v:shape id="_x0000_s1102" type="#_x0000_t183" style="position:absolute;margin-left:23.75pt;margin-top:5.05pt;width:13.85pt;height:7.15pt;z-index:251688960;mso-position-horizontal-relative:text;mso-position-vertical-relative:text"/>
              </w:pict>
            </w:r>
          </w:p>
        </w:tc>
      </w:tr>
    </w:tbl>
    <w:p w:rsidR="004E55BA" w:rsidRPr="0030562B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noProof/>
        </w:rPr>
        <w:pict>
          <v:shape id="_x0000_s1103" type="#_x0000_t75" alt="http://www.fenodevi.com/images/stories/odevler/fen/akcigerlerimiz.gif" style="position:absolute;margin-left:68.65pt;margin-top:12.4pt;width:69.8pt;height:56.7pt;z-index:251696128;visibility:visible;mso-wrap-distance-left:0;mso-wrap-distance-right:0;mso-position-vertical-relative:line" o:allowoverlap="f">
            <v:imagedata r:id="rId8" o:title=""/>
            <w10:wrap type="square"/>
          </v:shape>
        </w:pict>
      </w:r>
    </w:p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</w:p>
    <w:p w:rsidR="004E55BA" w:rsidRPr="00310EA6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17-Resimdeki organ ile ilgili aşağıdakilerden hangisi </w:t>
      </w:r>
      <w:r w:rsidRPr="00CE35D8">
        <w:rPr>
          <w:rFonts w:ascii="Comic Sans MS" w:hAnsi="Comic Sans MS"/>
          <w:b/>
        </w:rPr>
        <w:t>söylenebilir?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 w:rsidRPr="00140117">
        <w:rPr>
          <w:rFonts w:ascii="Comic Sans MS" w:hAnsi="Comic Sans MS"/>
          <w:highlight w:val="cyan"/>
        </w:rPr>
        <w:t>A-Kanımızı temizler, oksijen yükler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B-Temiz kanı damarlara pompalar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C-Karın boşluğunda bulunur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D-Yassı kemiklerden oluşur</w:t>
      </w:r>
    </w:p>
    <w:p w:rsidR="004E55BA" w:rsidRPr="00CE35D8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Pr="00CE35D8" w:rsidRDefault="004E55BA" w:rsidP="00CE35D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18-Aşağıdakilerden hangisi soluk alma sırasında vücutta meydana gelen değişimlerle ilgili </w:t>
      </w:r>
      <w:r w:rsidRPr="00CE35D8">
        <w:rPr>
          <w:rFonts w:ascii="Comic Sans MS" w:hAnsi="Comic Sans MS"/>
          <w:b/>
        </w:rPr>
        <w:t>yanlış bir bilgidir?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A-Diyafram kası kasılır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B-Göğüs kafesi genişler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C-Soluk borusundan akciğerlere hava gider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 w:rsidRPr="00140117">
        <w:rPr>
          <w:rFonts w:ascii="Comic Sans MS" w:hAnsi="Comic Sans MS"/>
          <w:highlight w:val="cyan"/>
        </w:rPr>
        <w:t>D-Akciğerin hacmi küçülür</w:t>
      </w:r>
    </w:p>
    <w:p w:rsidR="004E55BA" w:rsidRPr="00CE35D8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5"/>
      </w:tblGrid>
      <w:tr w:rsidR="004E55BA" w:rsidRPr="00886570" w:rsidTr="00886570">
        <w:tc>
          <w:tcPr>
            <w:tcW w:w="5245" w:type="dxa"/>
            <w:shd w:val="clear" w:color="auto" w:fill="E5DFEC"/>
          </w:tcPr>
          <w:p w:rsidR="004E55BA" w:rsidRPr="00886570" w:rsidRDefault="004E55BA" w:rsidP="00886570">
            <w:pPr>
              <w:spacing w:after="0" w:line="240" w:lineRule="auto"/>
              <w:rPr>
                <w:rFonts w:ascii="Comic Sans MS" w:hAnsi="Comic Sans MS"/>
              </w:rPr>
            </w:pPr>
            <w:r w:rsidRPr="00886570">
              <w:rPr>
                <w:rFonts w:ascii="Comic Sans MS" w:hAnsi="Comic Sans MS"/>
              </w:rPr>
              <w:t>Soluk aldığımızda akciğerlere hava dolar.Havanın içindeki ……I…………  vücuda alınır.Soluk vermeyle ………II………… vücut dışına atılır.</w:t>
            </w:r>
          </w:p>
        </w:tc>
      </w:tr>
    </w:tbl>
    <w:p w:rsidR="004E55BA" w:rsidRPr="00CE35D8" w:rsidRDefault="004E55BA" w:rsidP="00CE35D8">
      <w:pPr>
        <w:spacing w:after="0"/>
        <w:rPr>
          <w:rFonts w:ascii="Comic Sans MS" w:hAnsi="Comic Sans MS"/>
          <w:sz w:val="10"/>
          <w:szCs w:val="10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19-Yukarıdaki metinde I ve II nolu yerlere hangi seçenekteki sözcükler </w:t>
      </w:r>
      <w:r w:rsidRPr="00CE35D8">
        <w:rPr>
          <w:rFonts w:ascii="Comic Sans MS" w:hAnsi="Comic Sans MS"/>
          <w:b/>
        </w:rPr>
        <w:t>yazılmalıdır?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noProof/>
        </w:rPr>
        <w:pict>
          <v:shape id="_x0000_s1104" type="#_x0000_t32" style="position:absolute;margin-left:152pt;margin-top:15.85pt;width:33.75pt;height:0;z-index:251698176" o:connectortype="straight"/>
        </w:pict>
      </w:r>
      <w:r>
        <w:rPr>
          <w:noProof/>
        </w:rPr>
        <w:pict>
          <v:shape id="_x0000_s1105" type="#_x0000_t32" style="position:absolute;margin-left:40.35pt;margin-top:15.85pt;width:33.75pt;height:0;z-index:251697152" o:connectortype="straight"/>
        </w:pict>
      </w:r>
      <w:r>
        <w:rPr>
          <w:rFonts w:ascii="Comic Sans MS" w:hAnsi="Comic Sans MS"/>
        </w:rPr>
        <w:t xml:space="preserve">                 I                                II</w:t>
      </w:r>
    </w:p>
    <w:p w:rsidR="004E55BA" w:rsidRDefault="004E55BA" w:rsidP="00140117">
      <w:pPr>
        <w:pStyle w:val="ListParagraph"/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Oksijen                        Su</w:t>
      </w:r>
    </w:p>
    <w:p w:rsidR="004E55BA" w:rsidRPr="00140117" w:rsidRDefault="004E55BA" w:rsidP="00140117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B-</w:t>
      </w:r>
      <w:r w:rsidRPr="00140117">
        <w:rPr>
          <w:rFonts w:ascii="Comic Sans MS" w:hAnsi="Comic Sans MS"/>
        </w:rPr>
        <w:t>Karbondioksit               Besin</w:t>
      </w:r>
    </w:p>
    <w:p w:rsidR="004E55BA" w:rsidRDefault="004E55BA" w:rsidP="00140117">
      <w:pPr>
        <w:pStyle w:val="ListParagraph"/>
        <w:spacing w:after="0"/>
        <w:rPr>
          <w:rFonts w:ascii="Comic Sans MS" w:hAnsi="Comic Sans MS"/>
        </w:rPr>
      </w:pPr>
      <w:r w:rsidRPr="00140117">
        <w:rPr>
          <w:rFonts w:ascii="Comic Sans MS" w:hAnsi="Comic Sans MS"/>
          <w:highlight w:val="cyan"/>
        </w:rPr>
        <w:t>C-   Oksijen                 Karbondioksit</w:t>
      </w:r>
    </w:p>
    <w:p w:rsidR="004E55BA" w:rsidRPr="00140117" w:rsidRDefault="004E55BA" w:rsidP="0014011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D-</w:t>
      </w:r>
      <w:r w:rsidRPr="00140117">
        <w:rPr>
          <w:rFonts w:ascii="Comic Sans MS" w:hAnsi="Comic Sans MS"/>
        </w:rPr>
        <w:t>Besin                         Kan</w:t>
      </w:r>
    </w:p>
    <w:p w:rsidR="004E55BA" w:rsidRPr="00310EA6" w:rsidRDefault="004E55BA" w:rsidP="00CE35D8">
      <w:pPr>
        <w:spacing w:after="0"/>
        <w:rPr>
          <w:rFonts w:ascii="Comic Sans MS" w:hAnsi="Comic Sans MS"/>
          <w:sz w:val="16"/>
          <w:szCs w:val="16"/>
        </w:rPr>
      </w:pP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310EA6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Aşağıdakilerden hangisi iskeletimizin bölümlerinden biri </w:t>
      </w:r>
      <w:r w:rsidRPr="00CE35D8">
        <w:rPr>
          <w:rFonts w:ascii="Comic Sans MS" w:hAnsi="Comic Sans MS"/>
          <w:b/>
        </w:rPr>
        <w:t>değildir?</w:t>
      </w:r>
    </w:p>
    <w:p w:rsidR="004E55BA" w:rsidRDefault="004E55BA" w:rsidP="00CE35D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A-Kafatası                        B-Kollar ve Bacaklar</w:t>
      </w:r>
    </w:p>
    <w:p w:rsidR="004E55BA" w:rsidRPr="00350CA7" w:rsidRDefault="004E55BA" w:rsidP="003C189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C-Göğüs Kafesi                  </w:t>
      </w:r>
      <w:r w:rsidRPr="00140117">
        <w:rPr>
          <w:rFonts w:ascii="Comic Sans MS" w:hAnsi="Comic Sans MS"/>
          <w:highlight w:val="cyan"/>
        </w:rPr>
        <w:t>D-Kalp</w:t>
      </w:r>
    </w:p>
    <w:sectPr w:rsidR="004E55BA" w:rsidRPr="00350CA7" w:rsidSect="0091496F">
      <w:headerReference w:type="default" r:id="rId9"/>
      <w:footerReference w:type="default" r:id="rId10"/>
      <w:pgSz w:w="11906" w:h="16838"/>
      <w:pgMar w:top="567" w:right="567" w:bottom="567" w:left="426" w:header="340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5BA" w:rsidRDefault="004E55BA" w:rsidP="001D273B">
      <w:pPr>
        <w:spacing w:after="0" w:line="240" w:lineRule="auto"/>
      </w:pPr>
      <w:r>
        <w:separator/>
      </w:r>
    </w:p>
  </w:endnote>
  <w:endnote w:type="continuationSeparator" w:id="0">
    <w:p w:rsidR="004E55BA" w:rsidRDefault="004E55BA" w:rsidP="001D2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5BA" w:rsidRPr="00CE35D8" w:rsidRDefault="004E55BA" w:rsidP="00CE35D8">
    <w:pPr>
      <w:pStyle w:val="Footer"/>
      <w:jc w:val="center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>Sorubak.com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5BA" w:rsidRDefault="004E55BA" w:rsidP="001D273B">
      <w:pPr>
        <w:spacing w:after="0" w:line="240" w:lineRule="auto"/>
      </w:pPr>
      <w:r>
        <w:separator/>
      </w:r>
    </w:p>
  </w:footnote>
  <w:footnote w:type="continuationSeparator" w:id="0">
    <w:p w:rsidR="004E55BA" w:rsidRDefault="004E55BA" w:rsidP="001D2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5BA" w:rsidRPr="001D273B" w:rsidRDefault="004E55BA" w:rsidP="001D273B">
    <w:pPr>
      <w:pStyle w:val="Header"/>
      <w:jc w:val="center"/>
      <w:rPr>
        <w:rFonts w:ascii="Comic Sans MS" w:hAnsi="Comic Sans MS"/>
      </w:rPr>
    </w:pPr>
    <w:r>
      <w:rPr>
        <w:rFonts w:ascii="Comic Sans MS" w:hAnsi="Comic Sans MS"/>
      </w:rPr>
      <w:t>Fen  -   Vücudumuzun Bilmecesini Çözelim Ünitesi  -  Test - 1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24901"/>
    <w:multiLevelType w:val="hybridMultilevel"/>
    <w:tmpl w:val="6A2809E4"/>
    <w:lvl w:ilvl="0" w:tplc="FC6C58BA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2D585B"/>
    <w:multiLevelType w:val="hybridMultilevel"/>
    <w:tmpl w:val="6DFA78A4"/>
    <w:lvl w:ilvl="0" w:tplc="3F561CF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AE4BEB"/>
    <w:multiLevelType w:val="hybridMultilevel"/>
    <w:tmpl w:val="4BA69B4E"/>
    <w:lvl w:ilvl="0" w:tplc="4DE00E1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753"/>
    <w:rsid w:val="00140117"/>
    <w:rsid w:val="001D273B"/>
    <w:rsid w:val="002A78F9"/>
    <w:rsid w:val="0030562B"/>
    <w:rsid w:val="00310EA6"/>
    <w:rsid w:val="003162BD"/>
    <w:rsid w:val="00350CA7"/>
    <w:rsid w:val="00373AC5"/>
    <w:rsid w:val="003C189E"/>
    <w:rsid w:val="004979F7"/>
    <w:rsid w:val="004E55BA"/>
    <w:rsid w:val="00543AC9"/>
    <w:rsid w:val="006650E4"/>
    <w:rsid w:val="00694DF3"/>
    <w:rsid w:val="00712477"/>
    <w:rsid w:val="00800453"/>
    <w:rsid w:val="008440D3"/>
    <w:rsid w:val="00886570"/>
    <w:rsid w:val="0091202C"/>
    <w:rsid w:val="0091496F"/>
    <w:rsid w:val="00923E21"/>
    <w:rsid w:val="009318AF"/>
    <w:rsid w:val="00A44753"/>
    <w:rsid w:val="00A67D47"/>
    <w:rsid w:val="00C92CDD"/>
    <w:rsid w:val="00CE35D8"/>
    <w:rsid w:val="00D60BA4"/>
    <w:rsid w:val="00DA212C"/>
    <w:rsid w:val="00DD2148"/>
    <w:rsid w:val="00E145F6"/>
    <w:rsid w:val="00F402A9"/>
    <w:rsid w:val="00F8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02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D2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273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D2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273B"/>
    <w:rPr>
      <w:rFonts w:cs="Times New Roman"/>
    </w:rPr>
  </w:style>
  <w:style w:type="table" w:styleId="TableGrid">
    <w:name w:val="Table Grid"/>
    <w:basedOn w:val="TableNormal"/>
    <w:uiPriority w:val="99"/>
    <w:rsid w:val="001D273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14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5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145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4</Pages>
  <Words>1642</Words>
  <Characters>9362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>www.sorubak.com</cp:keywords>
  <dc:description/>
  <cp:lastModifiedBy>edanur</cp:lastModifiedBy>
  <cp:revision>9</cp:revision>
  <dcterms:created xsi:type="dcterms:W3CDTF">2014-09-18T21:31:00Z</dcterms:created>
  <dcterms:modified xsi:type="dcterms:W3CDTF">2014-10-05T20:13:00Z</dcterms:modified>
  <cp:category>www.sorubak.com</cp:category>
</cp:coreProperties>
</file>