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90F" w:rsidRPr="009C6686" w:rsidRDefault="00B1190F">
      <w:pPr>
        <w:rPr>
          <w:sz w:val="24"/>
          <w:szCs w:val="24"/>
        </w:rPr>
      </w:pPr>
      <w:r w:rsidRPr="009C6686">
        <w:rPr>
          <w:sz w:val="24"/>
          <w:szCs w:val="24"/>
        </w:rPr>
        <w:t>ADI SOYADI : ..........................................................................................................................</w:t>
      </w:r>
    </w:p>
    <w:p w:rsidR="00B1190F" w:rsidRDefault="00B1190F" w:rsidP="006A168C">
      <w:pPr>
        <w:jc w:val="center"/>
        <w:rPr>
          <w:b/>
          <w:sz w:val="24"/>
          <w:szCs w:val="24"/>
        </w:rPr>
        <w:sectPr w:rsidR="00B1190F" w:rsidSect="00F945C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C6686">
        <w:rPr>
          <w:b/>
          <w:sz w:val="24"/>
          <w:szCs w:val="24"/>
        </w:rPr>
        <w:t>TÜRKÇE KELİMELER ÇALIŞMA KAĞIDI -1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1.Aşağıdaki seçenekler arasında Türkçe olmayan kelimeleri bulunuz.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spor              B) armut                    C) çilek    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ceviz              B) kral                       C) elma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kalem              B) kibrit                   C) prens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prenses           B) kaplan                C) aslan    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masa              B) profesör               C) doktor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öğrenci          B) okul                       C) grup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Yukarıdaki işaretli kelimeler Türkçe kelimeler değildir. Çünkü, Türkçe kelimeler ...........  .............................. harfle başlamaz.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2.Aşağıdaki seçenekler arasında Türkçe olmayan kelimeleri bulunuz.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jip                     B) kamyon                  C) tır    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polis                B) jandarma               C) asker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şeker               B) sakız                       C) jelibon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makas             B) jilet                         C) bıçak    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jeton                B) bilet                       C) doktor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öğrenci          B) okul                       C) jipon</w:t>
      </w:r>
    </w:p>
    <w:p w:rsidR="00B1190F" w:rsidRDefault="00B1190F" w:rsidP="00586B0D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Yukarıdaki işaretli kelimeler Türkçe kelimeler değildir. Çünkü, Türkçe kelimelerde "........." harfi yoktur.Bunun yanında Türkçe ke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3.Aşağıdaki seçenekler arasında Türkçe olmayan kelimeleri bulunuz.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millet                 B) armut                    C) çilek    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ceviz                B) cadde                       C) elma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kalem              B) kibrit                   C) bakkal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Berra          B) kaplan                C) aslan    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masa               B) hürriyet               C) doktor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öğrenci          B) okul                       C) zerre</w:t>
      </w: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Yukarıdaki işaretli kelimeler Türkçe kelimeler değildir. Çünkü, Türkçe kelimelerde ...........  .............   ................. harf yan yana bulunmaz.</w:t>
      </w:r>
    </w:p>
    <w:p w:rsidR="00B1190F" w:rsidRDefault="00B1190F" w:rsidP="00DD355F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 .Aşağıdaki seçenekler arasında Türkçe olmayan kelimeleri bulunuz.</w:t>
      </w:r>
    </w:p>
    <w:p w:rsidR="00B1190F" w:rsidRDefault="00B1190F" w:rsidP="00DD355F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saat                 B) armut                    C) çilek    </w:t>
      </w:r>
    </w:p>
    <w:p w:rsidR="00B1190F" w:rsidRDefault="00B1190F" w:rsidP="00DD355F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ceviz                B)şair                       C) elma</w:t>
      </w:r>
    </w:p>
    <w:p w:rsidR="00B1190F" w:rsidRDefault="00B1190F" w:rsidP="00DD355F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kalem              B) kibrit                   C) şiir</w:t>
      </w:r>
    </w:p>
    <w:p w:rsidR="00B1190F" w:rsidRDefault="00B1190F" w:rsidP="00DD355F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masa               B) aile               C) doktor</w:t>
      </w:r>
    </w:p>
    <w:p w:rsidR="00B1190F" w:rsidRDefault="00B1190F" w:rsidP="00DD355F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öğrenci          B) okul                       C) ait</w:t>
      </w:r>
    </w:p>
    <w:p w:rsidR="00B1190F" w:rsidRDefault="00B1190F" w:rsidP="00DD355F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Yukarıdaki işaretli kelimeler Türkçe kelimeler değildir. Çünkü, Türkçe kelimelerde ...........  .................. harf yan yana bulunmaz.</w:t>
      </w:r>
    </w:p>
    <w:p w:rsidR="00B1190F" w:rsidRPr="00C8335C" w:rsidRDefault="00B1190F" w:rsidP="007B4C7E">
      <w:pPr>
        <w:tabs>
          <w:tab w:val="left" w:pos="245"/>
        </w:tabs>
        <w:rPr>
          <w:rFonts w:ascii="Times New Roman" w:hAnsi="Times New Roman"/>
          <w:b/>
          <w:sz w:val="24"/>
          <w:szCs w:val="24"/>
        </w:rPr>
      </w:pPr>
      <w:hyperlink r:id="rId4" w:history="1">
        <w:r w:rsidRPr="00E5718E"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1190F" w:rsidRDefault="00B1190F" w:rsidP="00DD355F">
      <w:pPr>
        <w:spacing w:line="360" w:lineRule="auto"/>
        <w:rPr>
          <w:b/>
          <w:sz w:val="24"/>
          <w:szCs w:val="24"/>
        </w:rPr>
      </w:pPr>
    </w:p>
    <w:p w:rsidR="00B1190F" w:rsidRDefault="00B1190F" w:rsidP="006A168C">
      <w:pPr>
        <w:spacing w:line="360" w:lineRule="auto"/>
        <w:rPr>
          <w:b/>
          <w:sz w:val="24"/>
          <w:szCs w:val="24"/>
        </w:rPr>
      </w:pPr>
    </w:p>
    <w:p w:rsidR="00B1190F" w:rsidRDefault="00B1190F" w:rsidP="00586B0D">
      <w:pPr>
        <w:spacing w:line="480" w:lineRule="auto"/>
        <w:rPr>
          <w:b/>
          <w:sz w:val="24"/>
          <w:szCs w:val="24"/>
        </w:rPr>
      </w:pPr>
    </w:p>
    <w:p w:rsidR="00B1190F" w:rsidRDefault="00B1190F" w:rsidP="00473AFE">
      <w:pPr>
        <w:spacing w:line="480" w:lineRule="auto"/>
        <w:rPr>
          <w:b/>
          <w:sz w:val="24"/>
          <w:szCs w:val="24"/>
        </w:rPr>
      </w:pPr>
    </w:p>
    <w:p w:rsidR="00B1190F" w:rsidRDefault="00B1190F" w:rsidP="00565853">
      <w:pPr>
        <w:spacing w:line="480" w:lineRule="auto"/>
        <w:rPr>
          <w:b/>
          <w:sz w:val="24"/>
          <w:szCs w:val="24"/>
        </w:rPr>
      </w:pPr>
    </w:p>
    <w:p w:rsidR="00B1190F" w:rsidRDefault="00B1190F" w:rsidP="009C6686">
      <w:pPr>
        <w:rPr>
          <w:b/>
          <w:sz w:val="24"/>
          <w:szCs w:val="24"/>
        </w:rPr>
      </w:pPr>
    </w:p>
    <w:p w:rsidR="00B1190F" w:rsidRPr="009C6686" w:rsidRDefault="00B1190F" w:rsidP="009C668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sectPr w:rsidR="00B1190F" w:rsidRPr="009C6686" w:rsidSect="00565853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686"/>
    <w:rsid w:val="0019205E"/>
    <w:rsid w:val="001F5F18"/>
    <w:rsid w:val="00230C27"/>
    <w:rsid w:val="003263D1"/>
    <w:rsid w:val="003E1F09"/>
    <w:rsid w:val="00473AFE"/>
    <w:rsid w:val="00565853"/>
    <w:rsid w:val="00586B0D"/>
    <w:rsid w:val="005D651C"/>
    <w:rsid w:val="006A168C"/>
    <w:rsid w:val="0077092F"/>
    <w:rsid w:val="007B4C7E"/>
    <w:rsid w:val="009C6686"/>
    <w:rsid w:val="00B1190F"/>
    <w:rsid w:val="00C8335C"/>
    <w:rsid w:val="00DD355F"/>
    <w:rsid w:val="00E432F6"/>
    <w:rsid w:val="00E5718E"/>
    <w:rsid w:val="00F55D0B"/>
    <w:rsid w:val="00F94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5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4C7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370</Words>
  <Characters>2109</Characters>
  <Application>Microsoft Office Outlook</Application>
  <DocSecurity>0</DocSecurity>
  <Lines>0</Lines>
  <Paragraphs>0</Paragraphs>
  <ScaleCrop>false</ScaleCrop>
  <Company>Smart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Pcmm</dc:creator>
  <cp:keywords>www.sorubak.com</cp:keywords>
  <dc:description/>
  <cp:lastModifiedBy>edanur</cp:lastModifiedBy>
  <cp:revision>12</cp:revision>
  <dcterms:created xsi:type="dcterms:W3CDTF">2014-11-08T19:21:00Z</dcterms:created>
  <dcterms:modified xsi:type="dcterms:W3CDTF">2014-11-14T18:12:00Z</dcterms:modified>
</cp:coreProperties>
</file>