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B0" w:rsidRPr="00AC6DA3" w:rsidRDefault="00770EB0" w:rsidP="00010450">
      <w:pPr>
        <w:rPr>
          <w:rFonts w:ascii="Comic Sans MS" w:hAnsi="Comic Sans MS"/>
          <w:sz w:val="28"/>
          <w:szCs w:val="28"/>
        </w:rPr>
      </w:pPr>
      <w:r w:rsidRPr="00AC6DA3">
        <w:rPr>
          <w:rFonts w:ascii="Comic Sans MS" w:hAnsi="Comic Sans MS"/>
        </w:rPr>
        <w:t>MATEMATİK TOPLAMA İŞLEMİMİNDE VERİLMEYENİ BULMA PROBLEMLERİ</w:t>
      </w:r>
      <w:r w:rsidRPr="00AC6DA3">
        <w:rPr>
          <w:rFonts w:ascii="Comic Sans MS" w:hAnsi="Comic Sans MS"/>
          <w:sz w:val="28"/>
          <w:szCs w:val="28"/>
        </w:rPr>
        <w:t xml:space="preserve">                      Adı:……………………….….……….  Soyadı:……………………………</w:t>
      </w:r>
    </w:p>
    <w:p w:rsidR="00770EB0" w:rsidRDefault="00770EB0" w:rsidP="00AC5C29">
      <w:pPr>
        <w:ind w:left="-567"/>
        <w:rPr>
          <w:rFonts w:ascii="Comic Sans MS" w:hAnsi="Comic Sans MS"/>
          <w:sz w:val="28"/>
          <w:szCs w:val="28"/>
        </w:rPr>
      </w:pPr>
      <w:r w:rsidRPr="00AC6DA3">
        <w:rPr>
          <w:rFonts w:ascii="Comic Sans MS" w:hAnsi="Comic Sans MS"/>
          <w:sz w:val="28"/>
          <w:szCs w:val="28"/>
        </w:rPr>
        <w:t>1-Annemle babamın yaşlarının toplamı 97’dir.Babam 51 yaşında olduğuna göre annem kaç yaşındadır?</w:t>
      </w:r>
    </w:p>
    <w:p w:rsidR="00770EB0" w:rsidRPr="00AC6DA3" w:rsidRDefault="00770EB0" w:rsidP="00AC5C29">
      <w:pPr>
        <w:ind w:left="-567"/>
        <w:rPr>
          <w:rFonts w:ascii="Comic Sans MS" w:hAnsi="Comic Sans MS"/>
          <w:sz w:val="28"/>
          <w:szCs w:val="28"/>
        </w:rPr>
      </w:pPr>
    </w:p>
    <w:p w:rsidR="00770EB0" w:rsidRPr="00AC6DA3" w:rsidRDefault="00770EB0" w:rsidP="00AC5C29">
      <w:pPr>
        <w:ind w:left="-567"/>
        <w:rPr>
          <w:rFonts w:ascii="Comic Sans MS" w:hAnsi="Comic Sans MS"/>
          <w:sz w:val="28"/>
          <w:szCs w:val="28"/>
        </w:rPr>
      </w:pPr>
    </w:p>
    <w:p w:rsidR="00770EB0" w:rsidRPr="00AC6DA3" w:rsidRDefault="00770EB0" w:rsidP="00AC5C29">
      <w:pPr>
        <w:ind w:left="-567"/>
        <w:rPr>
          <w:rFonts w:ascii="Comic Sans MS" w:hAnsi="Comic Sans MS"/>
          <w:sz w:val="28"/>
          <w:szCs w:val="28"/>
        </w:rPr>
      </w:pPr>
      <w:r w:rsidRPr="00AC6DA3">
        <w:rPr>
          <w:rFonts w:ascii="Comic Sans MS" w:hAnsi="Comic Sans MS"/>
          <w:sz w:val="28"/>
          <w:szCs w:val="28"/>
        </w:rPr>
        <w:t>2-75 TL paramın hepsini harcadım.37 TL’ye gömlek aldım.Bir de kendime yelek aldım.Aldığım yeleğin ücretini sen bulur musun ?</w:t>
      </w:r>
    </w:p>
    <w:p w:rsidR="00770EB0" w:rsidRDefault="00770EB0" w:rsidP="00AC5C29">
      <w:pPr>
        <w:ind w:left="-567"/>
        <w:rPr>
          <w:rFonts w:ascii="Comic Sans MS" w:hAnsi="Comic Sans MS"/>
          <w:sz w:val="28"/>
          <w:szCs w:val="28"/>
        </w:rPr>
      </w:pPr>
    </w:p>
    <w:p w:rsidR="00770EB0" w:rsidRPr="00AC6DA3" w:rsidRDefault="00770EB0" w:rsidP="00AC5C29">
      <w:pPr>
        <w:ind w:left="-567"/>
        <w:rPr>
          <w:rFonts w:ascii="Comic Sans MS" w:hAnsi="Comic Sans MS"/>
          <w:sz w:val="28"/>
          <w:szCs w:val="28"/>
        </w:rPr>
      </w:pPr>
    </w:p>
    <w:p w:rsidR="00770EB0" w:rsidRPr="00AC6DA3" w:rsidRDefault="00770EB0" w:rsidP="00AC5C29">
      <w:pPr>
        <w:ind w:left="-567"/>
        <w:rPr>
          <w:rFonts w:ascii="Comic Sans MS" w:hAnsi="Comic Sans MS"/>
          <w:sz w:val="28"/>
          <w:szCs w:val="28"/>
        </w:rPr>
      </w:pPr>
      <w:r w:rsidRPr="00AC6DA3">
        <w:rPr>
          <w:rFonts w:ascii="Comic Sans MS" w:hAnsi="Comic Sans MS"/>
          <w:sz w:val="28"/>
          <w:szCs w:val="28"/>
        </w:rPr>
        <w:t>3-Otobüste 45 yolcu vardı. 1. Durakta 12 yolcu İndi, geri kalanlarda 2. Durakta indi,2.Durakta kaç yolcu inmiştir?</w:t>
      </w:r>
    </w:p>
    <w:p w:rsidR="00770EB0" w:rsidRPr="00AC6DA3" w:rsidRDefault="00770EB0" w:rsidP="00DF2DF1">
      <w:pPr>
        <w:ind w:right="-354"/>
        <w:rPr>
          <w:rFonts w:ascii="Comic Sans MS" w:hAnsi="Comic Sans MS"/>
          <w:sz w:val="28"/>
          <w:szCs w:val="28"/>
        </w:rPr>
      </w:pPr>
    </w:p>
    <w:p w:rsidR="00770EB0" w:rsidRPr="00AC6DA3" w:rsidRDefault="00770EB0" w:rsidP="00DF2DF1">
      <w:pPr>
        <w:ind w:right="-354"/>
        <w:rPr>
          <w:rFonts w:ascii="Comic Sans MS" w:hAnsi="Comic Sans MS"/>
          <w:sz w:val="28"/>
          <w:szCs w:val="28"/>
        </w:rPr>
      </w:pPr>
    </w:p>
    <w:p w:rsidR="00770EB0" w:rsidRDefault="00770EB0" w:rsidP="007A1C76">
      <w:pPr>
        <w:shd w:val="clear" w:color="auto" w:fill="FFFFFF"/>
        <w:spacing w:before="100" w:beforeAutospacing="1" w:after="150" w:line="240" w:lineRule="auto"/>
        <w:rPr>
          <w:rFonts w:ascii="Roboto" w:hAnsi="Roboto"/>
          <w:color w:val="515151"/>
          <w:sz w:val="40"/>
          <w:szCs w:val="40"/>
          <w:lang w:eastAsia="tr-TR"/>
        </w:rPr>
      </w:pPr>
      <w:hyperlink r:id="rId5" w:history="1">
        <w:r w:rsidRPr="0074355D">
          <w:rPr>
            <w:rStyle w:val="Hyperlink"/>
            <w:rFonts w:ascii="Roboto" w:hAnsi="Roboto"/>
            <w:sz w:val="40"/>
            <w:szCs w:val="40"/>
          </w:rPr>
          <w:t>www.sorubak.com</w:t>
        </w:r>
      </w:hyperlink>
      <w:r>
        <w:rPr>
          <w:rFonts w:ascii="Roboto" w:hAnsi="Roboto"/>
          <w:color w:val="515151"/>
          <w:sz w:val="40"/>
          <w:szCs w:val="40"/>
        </w:rPr>
        <w:t xml:space="preserve"> </w:t>
      </w:r>
    </w:p>
    <w:p w:rsidR="00770EB0" w:rsidRPr="00AC6DA3" w:rsidRDefault="00770EB0" w:rsidP="00DF2DF1">
      <w:pPr>
        <w:pStyle w:val="ListParagraph"/>
        <w:ind w:left="153" w:right="-496"/>
        <w:rPr>
          <w:rFonts w:ascii="Comic Sans MS" w:hAnsi="Comic Sans MS"/>
          <w:sz w:val="28"/>
          <w:szCs w:val="28"/>
        </w:rPr>
      </w:pPr>
    </w:p>
    <w:p w:rsidR="00770EB0" w:rsidRPr="00AC6DA3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  <w:r w:rsidRPr="00AC6DA3">
        <w:rPr>
          <w:rFonts w:ascii="Comic Sans MS" w:hAnsi="Comic Sans MS"/>
          <w:sz w:val="28"/>
          <w:szCs w:val="28"/>
        </w:rPr>
        <w:t>3-Annemle babamın yaşlarının toplamı 97’dir.Babam 51 yaşında olduğuna göre annem kaç yaşındadır?</w:t>
      </w:r>
    </w:p>
    <w:p w:rsidR="00770EB0" w:rsidRPr="00AC6DA3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</w:p>
    <w:p w:rsidR="00770EB0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</w:p>
    <w:p w:rsidR="00770EB0" w:rsidRPr="00AC6DA3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</w:p>
    <w:p w:rsidR="00770EB0" w:rsidRPr="00AC6DA3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  <w:r w:rsidRPr="00AC6DA3">
        <w:rPr>
          <w:rFonts w:ascii="Comic Sans MS" w:hAnsi="Comic Sans MS"/>
          <w:sz w:val="28"/>
          <w:szCs w:val="28"/>
        </w:rPr>
        <w:t>4-Doğum günüm için annem ve babam kumbaraya para attılar.Kumbaram da 95 TL oldu,annem 38TL attığına göre,babam kaç TL göndermiştir?</w:t>
      </w:r>
    </w:p>
    <w:p w:rsidR="00770EB0" w:rsidRPr="00AC6DA3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</w:p>
    <w:p w:rsidR="00770EB0" w:rsidRPr="00AC6DA3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</w:p>
    <w:p w:rsidR="00770EB0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  <w:r w:rsidRPr="00AC6DA3">
        <w:rPr>
          <w:rFonts w:ascii="Comic Sans MS" w:hAnsi="Comic Sans MS"/>
          <w:sz w:val="28"/>
          <w:szCs w:val="28"/>
        </w:rPr>
        <w:t>5-Okulumuzda ki ikinci sınıflar toplam 92 kişidir.43 tanesi kız olduğuna göre ikinci sınıflarda kaç kız öğrenci var?</w:t>
      </w:r>
    </w:p>
    <w:p w:rsidR="00770EB0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</w:p>
    <w:p w:rsidR="00770EB0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</w:p>
    <w:p w:rsidR="00770EB0" w:rsidRPr="00AC6DA3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</w:p>
    <w:p w:rsidR="00770EB0" w:rsidRPr="00AC6DA3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  <w:r w:rsidRPr="00AC6DA3">
        <w:rPr>
          <w:rFonts w:ascii="Comic Sans MS" w:hAnsi="Comic Sans MS"/>
          <w:sz w:val="28"/>
          <w:szCs w:val="28"/>
        </w:rPr>
        <w:t>6-Okul kütüphanemizde 87 masal kitabı var,48 tanesi ikinci sınıflara göre, geri kalanlarda birinci sınıflar için. Kütüphanemizde birinci sınıflar için kaç kitap var?</w:t>
      </w:r>
    </w:p>
    <w:p w:rsidR="00770EB0" w:rsidRPr="00AC6DA3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</w:p>
    <w:p w:rsidR="00770EB0" w:rsidRPr="00AC6DA3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</w:p>
    <w:p w:rsidR="00770EB0" w:rsidRPr="00AC6DA3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  <w:r w:rsidRPr="00AC6DA3">
        <w:rPr>
          <w:rFonts w:ascii="Comic Sans MS" w:hAnsi="Comic Sans MS"/>
          <w:sz w:val="28"/>
          <w:szCs w:val="28"/>
        </w:rPr>
        <w:t>7-Kuru yemişçiden karışık fındık ve fıstık aldım.Hepsini saydım 73 kuruyemişin 65 tanesi fındık olduğuna göre,fıstıkların sayısı kaçtır?</w:t>
      </w:r>
    </w:p>
    <w:p w:rsidR="00770EB0" w:rsidRPr="00AC6DA3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</w:p>
    <w:p w:rsidR="00770EB0" w:rsidRPr="00AC6DA3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</w:p>
    <w:p w:rsidR="00770EB0" w:rsidRPr="00AC6DA3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  <w:r w:rsidRPr="00AC6DA3">
        <w:rPr>
          <w:rFonts w:ascii="Comic Sans MS" w:hAnsi="Comic Sans MS"/>
          <w:sz w:val="28"/>
          <w:szCs w:val="28"/>
        </w:rPr>
        <w:t>8-Uçakta 94 yolcu var.Yolculardan 56 tanesi erkek ,12 çocuk geri kalanlarda bayan olduğuna göre uçakta kaç bayan yolcu var?</w:t>
      </w:r>
    </w:p>
    <w:p w:rsidR="00770EB0" w:rsidRPr="00AC6DA3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</w:p>
    <w:p w:rsidR="00770EB0" w:rsidRPr="00AC6DA3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</w:p>
    <w:p w:rsidR="00770EB0" w:rsidRPr="00AC6DA3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  <w:r w:rsidRPr="00AC6DA3">
        <w:rPr>
          <w:rFonts w:ascii="Comic Sans MS" w:hAnsi="Comic Sans MS"/>
          <w:sz w:val="28"/>
          <w:szCs w:val="28"/>
        </w:rPr>
        <w:t xml:space="preserve">9-Çiftlikteki koyun ve keçilerin sayısı 85 ‘tir.Keçiler 46 tane olduğuna göre,koyunların sayısı kaçtır? </w:t>
      </w:r>
    </w:p>
    <w:p w:rsidR="00770EB0" w:rsidRPr="00AC6DA3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</w:p>
    <w:p w:rsidR="00770EB0" w:rsidRPr="00AC6DA3" w:rsidRDefault="00770EB0" w:rsidP="00DF2DF1">
      <w:pPr>
        <w:ind w:left="-567" w:right="-496"/>
        <w:rPr>
          <w:rFonts w:ascii="Comic Sans MS" w:hAnsi="Comic Sans MS"/>
          <w:sz w:val="28"/>
          <w:szCs w:val="28"/>
        </w:rPr>
      </w:pPr>
    </w:p>
    <w:p w:rsidR="00770EB0" w:rsidRPr="00AC6DA3" w:rsidRDefault="00770EB0" w:rsidP="00AC6DA3">
      <w:pPr>
        <w:ind w:left="-567" w:right="-496"/>
        <w:rPr>
          <w:sz w:val="28"/>
          <w:szCs w:val="28"/>
        </w:rPr>
      </w:pPr>
      <w:r w:rsidRPr="00AC6DA3">
        <w:rPr>
          <w:rFonts w:ascii="Comic Sans MS" w:hAnsi="Comic Sans MS"/>
          <w:sz w:val="28"/>
          <w:szCs w:val="28"/>
        </w:rPr>
        <w:t>10-</w:t>
      </w:r>
      <w:r>
        <w:rPr>
          <w:rFonts w:ascii="Comic Sans MS" w:hAnsi="Comic Sans MS"/>
          <w:sz w:val="28"/>
          <w:szCs w:val="28"/>
        </w:rPr>
        <w:t>Kırmızı ve mavi legoların toplamı 77’dir,28 tanesi mavi olduğuna göre kırmızı lego sayısı kaçtır?</w:t>
      </w:r>
    </w:p>
    <w:sectPr w:rsidR="00770EB0" w:rsidRPr="00AC6DA3" w:rsidSect="00DF2DF1">
      <w:pgSz w:w="11906" w:h="16838"/>
      <w:pgMar w:top="567" w:right="1417" w:bottom="1417" w:left="1417" w:header="708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Robot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D093A"/>
    <w:multiLevelType w:val="hybridMultilevel"/>
    <w:tmpl w:val="C58E62DC"/>
    <w:lvl w:ilvl="0" w:tplc="841CB030">
      <w:start w:val="1"/>
      <w:numFmt w:val="decimal"/>
      <w:lvlText w:val="%1.)"/>
      <w:lvlJc w:val="left"/>
      <w:pPr>
        <w:ind w:left="153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2DF1"/>
    <w:rsid w:val="00010450"/>
    <w:rsid w:val="00495C80"/>
    <w:rsid w:val="005B77E5"/>
    <w:rsid w:val="00630D73"/>
    <w:rsid w:val="0074355D"/>
    <w:rsid w:val="00770EB0"/>
    <w:rsid w:val="007A1C76"/>
    <w:rsid w:val="009759FF"/>
    <w:rsid w:val="00AC5C29"/>
    <w:rsid w:val="00AC6DA3"/>
    <w:rsid w:val="00DF2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45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F2D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F2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2DF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A1C7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226</Words>
  <Characters>1292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>www.sorubak.com</cp:keywords>
  <dc:description/>
  <cp:lastModifiedBy>edanur</cp:lastModifiedBy>
  <cp:revision>2</cp:revision>
  <dcterms:created xsi:type="dcterms:W3CDTF">2014-12-11T18:59:00Z</dcterms:created>
  <dcterms:modified xsi:type="dcterms:W3CDTF">2014-12-18T15:28:00Z</dcterms:modified>
  <cp:contentStatus>www.sorubak.com;</cp:contentStatus>
</cp:coreProperties>
</file>