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74" w:rsidRDefault="00462F74" w:rsidP="006F7A58">
      <w:pPr>
        <w:jc w:val="center"/>
        <w:rPr>
          <w:b/>
          <w:color w:val="1F497D"/>
          <w:u w:val="single"/>
        </w:rPr>
      </w:pPr>
      <w:r>
        <w:rPr>
          <w:b/>
          <w:color w:val="1F497D"/>
          <w:u w:val="single"/>
        </w:rPr>
        <w:t>2014-2015 EĞİTİM ÖĞRETİM YILI 8.SINIFLAR 1.DÖNEM   6. TEOG DENEME SINAVI</w:t>
      </w:r>
    </w:p>
    <w:p w:rsidR="00462F74" w:rsidRDefault="00462F74" w:rsidP="006F7A58">
      <w:pPr>
        <w:rPr>
          <w:b/>
          <w:color w:val="1F497D"/>
        </w:rPr>
      </w:pPr>
      <w:r w:rsidRPr="00E36FA0">
        <w:rPr>
          <w:b/>
          <w:color w:val="1F497D"/>
        </w:rPr>
        <w:t xml:space="preserve">ADI SOYADI:                   </w:t>
      </w:r>
    </w:p>
    <w:p w:rsidR="00462F74" w:rsidRPr="00E36FA0" w:rsidRDefault="00462F74" w:rsidP="006F7A58">
      <w:pPr>
        <w:rPr>
          <w:b/>
          <w:color w:val="1F497D"/>
        </w:rPr>
      </w:pPr>
      <w:r w:rsidRPr="00E36FA0">
        <w:rPr>
          <w:b/>
          <w:color w:val="1F497D"/>
        </w:rPr>
        <w:t xml:space="preserve"> SINIF:</w:t>
      </w:r>
      <w:r w:rsidRPr="00E36FA0">
        <w:rPr>
          <w:b/>
          <w:color w:val="1F497D"/>
        </w:rPr>
        <w:tab/>
      </w:r>
      <w:r w:rsidRPr="00E36FA0">
        <w:rPr>
          <w:b/>
          <w:color w:val="1F497D"/>
        </w:rPr>
        <w:tab/>
      </w:r>
    </w:p>
    <w:p w:rsidR="00462F74" w:rsidRDefault="00462F74" w:rsidP="006F7A58">
      <w:pPr>
        <w:rPr>
          <w:b/>
          <w:color w:val="1F497D"/>
        </w:rPr>
        <w:sectPr w:rsidR="00462F74" w:rsidSect="006F7A58">
          <w:pgSz w:w="11906" w:h="16838"/>
          <w:pgMar w:top="720" w:right="720" w:bottom="720" w:left="720" w:header="708" w:footer="708" w:gutter="0"/>
          <w:cols w:space="282"/>
          <w:docGrid w:linePitch="360"/>
        </w:sectPr>
      </w:pPr>
      <w:r>
        <w:rPr>
          <w:b/>
          <w:color w:val="1F497D"/>
        </w:rPr>
        <w:t xml:space="preserve"> N</w:t>
      </w:r>
      <w:r w:rsidRPr="00E36FA0">
        <w:rPr>
          <w:b/>
          <w:color w:val="1F497D"/>
        </w:rPr>
        <w:t>O:</w:t>
      </w:r>
    </w:p>
    <w:p w:rsidR="00462F74" w:rsidRDefault="00462F74" w:rsidP="003775CD">
      <w:r>
        <w:t>1. Aşağıda verilen fraktalın 5. adımında kaç tane daire vardır?</w:t>
      </w:r>
    </w:p>
    <w:p w:rsidR="00462F74" w:rsidRDefault="00462F74" w:rsidP="003775CD">
      <w:r w:rsidRPr="00111B5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4.75pt;height:84pt;visibility:visible">
            <v:imagedata r:id="rId4" o:title=""/>
          </v:shape>
        </w:pict>
      </w:r>
    </w:p>
    <w:p w:rsidR="00462F74" w:rsidRDefault="00462F74" w:rsidP="003775CD">
      <w:r>
        <w:t>A) 81</w:t>
      </w:r>
      <w:r>
        <w:tab/>
      </w:r>
      <w:r>
        <w:tab/>
        <w:t>B) 111</w:t>
      </w:r>
      <w:r>
        <w:tab/>
      </w:r>
      <w:r>
        <w:tab/>
        <w:t>C) 121</w:t>
      </w:r>
      <w:r>
        <w:tab/>
      </w:r>
      <w:r>
        <w:tab/>
        <w:t>D) 131</w:t>
      </w:r>
    </w:p>
    <w:p w:rsidR="00462F74" w:rsidRDefault="00462F74"/>
    <w:p w:rsidR="00462F74" w:rsidRDefault="00462F74" w:rsidP="003775CD">
      <w:r w:rsidRPr="00111B58">
        <w:rPr>
          <w:noProof/>
          <w:lang w:eastAsia="tr-TR"/>
        </w:rPr>
        <w:pict>
          <v:shape id="Resim 14" o:spid="_x0000_i1026" type="#_x0000_t75" style="width:174pt;height:60.75pt;visibility:visible">
            <v:imagedata r:id="rId5" o:title=""/>
          </v:shape>
        </w:pict>
      </w:r>
    </w:p>
    <w:p w:rsidR="00462F74" w:rsidRDefault="00462F74" w:rsidP="003775CD">
      <w:r>
        <w:t>2.Yukarıaki fraktalın bir sonraki adımı hangisidir.</w:t>
      </w:r>
    </w:p>
    <w:p w:rsidR="00462F74" w:rsidRDefault="00462F74" w:rsidP="003775CD">
      <w:r>
        <w:t>A)</w:t>
      </w:r>
      <w:r w:rsidRPr="00111B58">
        <w:rPr>
          <w:noProof/>
          <w:lang w:eastAsia="tr-TR"/>
        </w:rPr>
        <w:pict>
          <v:shape id="Resim 15" o:spid="_x0000_i1027" type="#_x0000_t75" style="width:65.25pt;height:60.75pt;visibility:visible">
            <v:imagedata r:id="rId6" o:title=""/>
          </v:shape>
        </w:pict>
      </w:r>
      <w:r>
        <w:t xml:space="preserve">          B) </w:t>
      </w:r>
      <w:r w:rsidRPr="00111B58">
        <w:rPr>
          <w:noProof/>
          <w:lang w:eastAsia="tr-TR"/>
        </w:rPr>
        <w:pict>
          <v:shape id="Resim 16" o:spid="_x0000_i1028" type="#_x0000_t75" style="width:65.25pt;height:60.75pt;visibility:visible">
            <v:imagedata r:id="rId7" o:title=""/>
          </v:shape>
        </w:pict>
      </w:r>
    </w:p>
    <w:p w:rsidR="00462F74" w:rsidRDefault="00462F74" w:rsidP="003775CD">
      <w:r>
        <w:t>C)</w:t>
      </w:r>
      <w:r w:rsidRPr="00111B58">
        <w:rPr>
          <w:noProof/>
          <w:lang w:eastAsia="tr-TR"/>
        </w:rPr>
        <w:pict>
          <v:shape id="Resim 17" o:spid="_x0000_i1029" type="#_x0000_t75" style="width:78pt;height:66.75pt;visibility:visible">
            <v:imagedata r:id="rId8" o:title=""/>
          </v:shape>
        </w:pict>
      </w:r>
      <w:r>
        <w:t xml:space="preserve">     D)</w:t>
      </w:r>
      <w:r w:rsidRPr="00111B58">
        <w:rPr>
          <w:noProof/>
          <w:lang w:eastAsia="tr-TR"/>
        </w:rPr>
        <w:pict>
          <v:shape id="Resim 18" o:spid="_x0000_i1030" type="#_x0000_t75" style="width:78pt;height:66.75pt;visibility:visible">
            <v:imagedata r:id="rId9" o:title=""/>
          </v:shape>
        </w:pict>
      </w:r>
    </w:p>
    <w:p w:rsidR="00462F74" w:rsidRDefault="00462F74"/>
    <w:p w:rsidR="00462F74" w:rsidRDefault="00462F74" w:rsidP="003775CD">
      <w:r w:rsidRPr="00111B58">
        <w:rPr>
          <w:noProof/>
          <w:lang w:eastAsia="tr-TR"/>
        </w:rPr>
        <w:pict>
          <v:shape id="Resim 6" o:spid="_x0000_i1031" type="#_x0000_t75" style="width:98.25pt;height:98.25pt;visibility:visible">
            <v:imagedata r:id="rId10" o:title=""/>
          </v:shape>
        </w:pict>
      </w:r>
    </w:p>
    <w:p w:rsidR="00462F74" w:rsidRDefault="00462F74" w:rsidP="003775CD">
      <w:r>
        <w:t>3. Yukarıda verilen geometrik cismin x ekseni altındaki görüntüsüne ait noktalardan hangisi yanlıştır ?</w:t>
      </w:r>
    </w:p>
    <w:p w:rsidR="00462F74" w:rsidRDefault="00462F74" w:rsidP="003775CD">
      <w:r>
        <w:t>A) (2,-1)</w:t>
      </w:r>
      <w:r>
        <w:tab/>
        <w:t>B) (3,-3)</w:t>
      </w:r>
      <w:r>
        <w:tab/>
        <w:t>C) (4,-1)</w:t>
      </w:r>
      <w:r>
        <w:tab/>
        <w:t>D) (1,-2)</w:t>
      </w:r>
    </w:p>
    <w:p w:rsidR="00462F74" w:rsidRDefault="00462F74"/>
    <w:p w:rsidR="00462F74" w:rsidRDefault="00462F74" w:rsidP="003775CD">
      <w:smartTag w:uri="urn:schemas-microsoft-com:office:smarttags" w:element="metricconverter">
        <w:smartTagPr>
          <w:attr w:name="ProductID" w:val="4. A"/>
        </w:smartTagPr>
        <w:r>
          <w:t>4. A</w:t>
        </w:r>
      </w:smartTag>
      <w:r>
        <w:t>(3,-3) noktasının X eksenine göre yansıması alındıktan sonra3 br aşağı, 3 br sola ötelenmiş haline ait noktalar A’’(x,y) ise x-y kaçtır?</w:t>
      </w:r>
    </w:p>
    <w:p w:rsidR="00462F74" w:rsidRDefault="00462F74" w:rsidP="003775CD">
      <w:r>
        <w:t xml:space="preserve">A) 0        </w:t>
      </w:r>
      <w:r>
        <w:tab/>
        <w:t xml:space="preserve">B) -6      </w:t>
      </w:r>
      <w:r>
        <w:tab/>
        <w:t>C) 3                     D) 6</w:t>
      </w:r>
    </w:p>
    <w:p w:rsidR="00462F74" w:rsidRDefault="00462F74"/>
    <w:p w:rsidR="00462F74" w:rsidRDefault="00462F74"/>
    <w:p w:rsidR="00462F74" w:rsidRDefault="00462F74"/>
    <w:p w:rsidR="00462F74" w:rsidRDefault="00462F74"/>
    <w:p w:rsidR="00462F74" w:rsidRDefault="00462F74" w:rsidP="003775CD">
      <w:pPr>
        <w:tabs>
          <w:tab w:val="left" w:pos="4961"/>
        </w:tabs>
      </w:pPr>
      <w:r>
        <w:t>5. Köşe koordinatları K(-2,-5) , L(3,-2), M(4,-6) ve  N (-3,1) olan KLMN dörtgenin 2 birim sağa ve 5 birim yukarı ötelenirse yeni oluşan KLMN dörtgenine  ait verilen noktalardan hangisi yanlıştır?</w:t>
      </w:r>
    </w:p>
    <w:p w:rsidR="00462F74" w:rsidRDefault="00462F74" w:rsidP="003775CD">
      <w:r>
        <w:t>A) (0, 0)</w:t>
      </w:r>
      <w:r>
        <w:tab/>
        <w:t xml:space="preserve">              B) (5,3)</w:t>
      </w:r>
      <w:r>
        <w:tab/>
      </w:r>
      <w:r>
        <w:tab/>
        <w:t>C) (-6,1)</w:t>
      </w:r>
      <w:r>
        <w:tab/>
        <w:t>D) (5,6)</w:t>
      </w:r>
    </w:p>
    <w:p w:rsidR="00462F74" w:rsidRDefault="00462F74"/>
    <w:p w:rsidR="00462F74" w:rsidRDefault="00462F74"/>
    <w:p w:rsidR="00462F74" w:rsidRDefault="00462F74"/>
    <w:p w:rsidR="00462F74" w:rsidRDefault="00462F74"/>
    <w:p w:rsidR="00462F74" w:rsidRDefault="00462F74" w:rsidP="003775CD">
      <w:smartTag w:uri="urn:schemas-microsoft-com:office:smarttags" w:element="metricconverter">
        <w:smartTagPr>
          <w:attr w:name="ProductID" w:val="6. A"/>
        </w:smartTagPr>
        <w:r>
          <w:t>6. A</w:t>
        </w:r>
      </w:smartTag>
      <w:r>
        <w:t>(a,b) , B(c,d) ve C(e,f) noktalarının saatin ters yönünde 180</w:t>
      </w:r>
      <w:r>
        <w:rPr>
          <w:vertAlign w:val="superscript"/>
        </w:rPr>
        <w:t>o</w:t>
      </w:r>
      <w:r>
        <w:t xml:space="preserve"> döndürülmesiyle oluşan noktaların koordinatları K(k,l), L(m,n) ve M(p,r)’ dir.O halde aşağıdakilerden hangisi doğrudur.</w:t>
      </w:r>
    </w:p>
    <w:p w:rsidR="00462F74" w:rsidRDefault="00462F74" w:rsidP="003775CD">
      <w:r>
        <w:t>A) a+k=1</w:t>
      </w:r>
      <w:r>
        <w:tab/>
        <w:t>B)b+m=0</w:t>
      </w:r>
      <w:r>
        <w:br/>
        <w:t xml:space="preserve">     b+m=0</w:t>
      </w:r>
      <w:r>
        <w:tab/>
        <w:t xml:space="preserve">    c+m=0</w:t>
      </w:r>
      <w:r>
        <w:br/>
        <w:t xml:space="preserve">     c+d=0</w:t>
      </w:r>
      <w:r>
        <w:tab/>
        <w:t xml:space="preserve">    e+p=0</w:t>
      </w:r>
      <w:r>
        <w:br/>
        <w:t xml:space="preserve">     e+p=0</w:t>
      </w:r>
      <w:r>
        <w:tab/>
        <w:t xml:space="preserve">    f+r=0</w:t>
      </w:r>
    </w:p>
    <w:p w:rsidR="00462F74" w:rsidRDefault="00462F74" w:rsidP="003775CD">
      <w:r>
        <w:t>C) c+r=0</w:t>
      </w:r>
      <w:r>
        <w:tab/>
        <w:t>D)a+k=0</w:t>
      </w:r>
      <w:r>
        <w:br/>
        <w:t xml:space="preserve">     d+n=0</w:t>
      </w:r>
      <w:r>
        <w:tab/>
        <w:t xml:space="preserve">    d+n=0</w:t>
      </w:r>
      <w:r>
        <w:br/>
        <w:t xml:space="preserve">     a+k=0</w:t>
      </w:r>
      <w:r>
        <w:tab/>
        <w:t xml:space="preserve">    f+r=0</w:t>
      </w:r>
      <w:r>
        <w:br/>
        <w:t xml:space="preserve">     b+l=0</w:t>
      </w:r>
      <w:r>
        <w:tab/>
        <w:t xml:space="preserve">    b+l=0</w:t>
      </w:r>
    </w:p>
    <w:p w:rsidR="00462F74" w:rsidRDefault="00462F74"/>
    <w:p w:rsidR="00462F74" w:rsidRDefault="00462F74"/>
    <w:p w:rsidR="00462F74" w:rsidRDefault="00462F74"/>
    <w:p w:rsidR="00462F74" w:rsidRDefault="00462F74" w:rsidP="003775CD">
      <w:r>
        <w:t xml:space="preserve">7. </w:t>
      </w:r>
      <w:r w:rsidRPr="00477328">
        <w:rPr>
          <w:position w:val="-24"/>
        </w:rPr>
        <w:object w:dxaOrig="920" w:dyaOrig="620">
          <v:shape id="_x0000_i1032" type="#_x0000_t75" style="width:45.75pt;height:30.75pt" o:ole="">
            <v:imagedata r:id="rId11" o:title=""/>
          </v:shape>
          <o:OLEObject Type="Embed" ProgID="Equation.3" ShapeID="_x0000_i1032" DrawAspect="Content" ObjectID="_1477946106" r:id="rId12"/>
        </w:object>
      </w:r>
      <w:r>
        <w:t>ifadesi aşağıdakilerden hangisine eşittir?</w:t>
      </w:r>
    </w:p>
    <w:p w:rsidR="00462F74" w:rsidRDefault="00462F74" w:rsidP="003775CD">
      <w:r>
        <w:t xml:space="preserve">A) </w:t>
      </w:r>
      <w:r w:rsidRPr="00477328">
        <w:rPr>
          <w:position w:val="-24"/>
        </w:rPr>
        <w:object w:dxaOrig="240" w:dyaOrig="620">
          <v:shape id="_x0000_i1033" type="#_x0000_t75" style="width:12pt;height:30.75pt" o:ole="">
            <v:imagedata r:id="rId13" o:title=""/>
          </v:shape>
          <o:OLEObject Type="Embed" ProgID="Equation.3" ShapeID="_x0000_i1033" DrawAspect="Content" ObjectID="_1477946107" r:id="rId14"/>
        </w:object>
      </w:r>
      <w:r>
        <w:tab/>
      </w:r>
      <w:r>
        <w:tab/>
        <w:t>B)0,07</w:t>
      </w:r>
      <w:r>
        <w:tab/>
      </w:r>
      <w:r>
        <w:tab/>
        <w:t>C)-7</w:t>
      </w:r>
      <w:r>
        <w:tab/>
      </w:r>
      <w:r>
        <w:tab/>
        <w:t>D)7</w:t>
      </w:r>
    </w:p>
    <w:p w:rsidR="00462F74" w:rsidRDefault="00462F74" w:rsidP="003775CD">
      <w:r>
        <w:t xml:space="preserve">8. </w:t>
      </w:r>
      <w:r w:rsidRPr="00554CC1">
        <w:rPr>
          <w:position w:val="-24"/>
        </w:rPr>
        <w:object w:dxaOrig="1180" w:dyaOrig="620">
          <v:shape id="_x0000_i1034" type="#_x0000_t75" style="width:59.25pt;height:30.75pt" o:ole="">
            <v:imagedata r:id="rId15" o:title=""/>
          </v:shape>
          <o:OLEObject Type="Embed" ProgID="Equation.3" ShapeID="_x0000_i1034" DrawAspect="Content" ObjectID="_1477946108" r:id="rId16"/>
        </w:object>
      </w:r>
      <w:r>
        <w:t xml:space="preserve"> ise x kaçtır?</w:t>
      </w:r>
    </w:p>
    <w:p w:rsidR="00462F74" w:rsidRDefault="00462F74" w:rsidP="003775CD">
      <w:r>
        <w:t>A) 2</w:t>
      </w:r>
      <w:r>
        <w:tab/>
      </w:r>
      <w:r>
        <w:tab/>
        <w:t>B)-2</w:t>
      </w:r>
      <w:r>
        <w:tab/>
      </w:r>
      <w:r>
        <w:tab/>
        <w:t>C)3</w:t>
      </w:r>
      <w:r>
        <w:tab/>
      </w:r>
      <w:r>
        <w:tab/>
        <w:t>D)-3</w:t>
      </w:r>
    </w:p>
    <w:p w:rsidR="00462F74" w:rsidRDefault="00462F74"/>
    <w:p w:rsidR="00462F74" w:rsidRDefault="00462F74"/>
    <w:p w:rsidR="00462F74" w:rsidRDefault="00462F74"/>
    <w:p w:rsidR="00462F74" w:rsidRDefault="00462F74"/>
    <w:p w:rsidR="00462F74" w:rsidRDefault="00462F74" w:rsidP="003775CD">
      <w:pPr>
        <w:rPr>
          <w:vertAlign w:val="superscript"/>
        </w:rPr>
      </w:pPr>
      <w:r>
        <w:t>9.  7 tane 7’nin çarpımı 7 tane 7’nin toplamının kaç katıdır?</w:t>
      </w:r>
      <w:r>
        <w:br/>
      </w:r>
      <w:r>
        <w:br/>
        <w:t>A)7</w:t>
      </w:r>
      <w:r>
        <w:rPr>
          <w:vertAlign w:val="superscript"/>
        </w:rPr>
        <w:t>5</w:t>
      </w:r>
      <w:r>
        <w:tab/>
      </w:r>
      <w:r>
        <w:tab/>
        <w:t>B)7</w:t>
      </w:r>
      <w:r>
        <w:rPr>
          <w:vertAlign w:val="superscript"/>
        </w:rPr>
        <w:t>7</w:t>
      </w:r>
      <w:r>
        <w:tab/>
      </w:r>
      <w:r>
        <w:tab/>
        <w:t>C)7</w:t>
      </w:r>
      <w:r>
        <w:tab/>
      </w:r>
      <w:r>
        <w:tab/>
        <w:t>D)7</w:t>
      </w:r>
      <w:r>
        <w:rPr>
          <w:vertAlign w:val="superscript"/>
        </w:rPr>
        <w:t>6</w:t>
      </w:r>
    </w:p>
    <w:p w:rsidR="00462F74" w:rsidRDefault="00462F74" w:rsidP="003775CD">
      <w:pPr>
        <w:rPr>
          <w:vertAlign w:val="superscript"/>
        </w:rPr>
      </w:pPr>
    </w:p>
    <w:p w:rsidR="00462F74" w:rsidRDefault="00462F74" w:rsidP="003775CD">
      <w:pPr>
        <w:rPr>
          <w:vertAlign w:val="superscript"/>
        </w:rPr>
      </w:pPr>
    </w:p>
    <w:p w:rsidR="00462F74" w:rsidRDefault="00462F74" w:rsidP="003775CD">
      <w:pPr>
        <w:rPr>
          <w:vertAlign w:val="superscript"/>
        </w:rPr>
      </w:pPr>
    </w:p>
    <w:p w:rsidR="00462F74" w:rsidRPr="003775CD" w:rsidRDefault="00462F74" w:rsidP="003775CD">
      <w:pPr>
        <w:rPr>
          <w:rStyle w:val="Strong"/>
          <w:b w:val="0"/>
        </w:rPr>
      </w:pPr>
      <w:r>
        <w:rPr>
          <w:rStyle w:val="Strong"/>
          <w:b w:val="0"/>
        </w:rPr>
        <w:t>10</w:t>
      </w:r>
      <w:r w:rsidRPr="003775CD">
        <w:rPr>
          <w:rStyle w:val="Strong"/>
          <w:b w:val="0"/>
        </w:rPr>
        <w:t>. 8</w:t>
      </w:r>
      <w:r w:rsidRPr="003775CD">
        <w:rPr>
          <w:rStyle w:val="Strong"/>
          <w:b w:val="0"/>
          <w:vertAlign w:val="superscript"/>
        </w:rPr>
        <w:t>x</w:t>
      </w:r>
      <w:r w:rsidRPr="003775CD">
        <w:rPr>
          <w:rStyle w:val="Strong"/>
          <w:b w:val="0"/>
        </w:rPr>
        <w:t>=128 ise x kaçtır?</w:t>
      </w:r>
    </w:p>
    <w:p w:rsidR="00462F74" w:rsidRDefault="00462F74" w:rsidP="003775CD">
      <w:pPr>
        <w:rPr>
          <w:rStyle w:val="Strong"/>
          <w:b w:val="0"/>
        </w:rPr>
      </w:pPr>
      <w:r w:rsidRPr="003775CD">
        <w:rPr>
          <w:rStyle w:val="Strong"/>
          <w:b w:val="0"/>
        </w:rPr>
        <w:t>A) 7</w:t>
      </w:r>
      <w:r w:rsidRPr="003775CD">
        <w:rPr>
          <w:rStyle w:val="Strong"/>
          <w:b w:val="0"/>
        </w:rPr>
        <w:tab/>
      </w:r>
      <w:r w:rsidRPr="003775CD">
        <w:rPr>
          <w:rStyle w:val="Strong"/>
          <w:b w:val="0"/>
        </w:rPr>
        <w:tab/>
        <w:t xml:space="preserve">B) </w:t>
      </w:r>
      <w:r w:rsidRPr="006F7A58">
        <w:rPr>
          <w:rStyle w:val="Strong"/>
        </w:rPr>
        <w:object w:dxaOrig="240" w:dyaOrig="620">
          <v:shape id="_x0000_i1035" type="#_x0000_t75" style="width:12pt;height:31.5pt" o:ole="">
            <v:imagedata r:id="rId17" o:title=""/>
          </v:shape>
          <o:OLEObject Type="Embed" ProgID="Equation.3" ShapeID="_x0000_i1035" DrawAspect="Content" ObjectID="_1477946109" r:id="rId18"/>
        </w:object>
      </w:r>
      <w:r w:rsidRPr="003775CD">
        <w:rPr>
          <w:rStyle w:val="Strong"/>
          <w:b w:val="0"/>
        </w:rPr>
        <w:tab/>
      </w:r>
      <w:r w:rsidRPr="003775CD">
        <w:rPr>
          <w:rStyle w:val="Strong"/>
          <w:b w:val="0"/>
        </w:rPr>
        <w:tab/>
        <w:t>C) 2</w:t>
      </w:r>
      <w:r w:rsidRPr="003775CD">
        <w:rPr>
          <w:rStyle w:val="Strong"/>
          <w:b w:val="0"/>
        </w:rPr>
        <w:tab/>
      </w:r>
      <w:r w:rsidRPr="003775CD">
        <w:rPr>
          <w:rStyle w:val="Strong"/>
          <w:b w:val="0"/>
        </w:rPr>
        <w:tab/>
        <w:t>D)1</w:t>
      </w:r>
    </w:p>
    <w:p w:rsidR="00462F74" w:rsidRDefault="00462F74" w:rsidP="003775CD">
      <w:pPr>
        <w:rPr>
          <w:rStyle w:val="Strong"/>
          <w:b w:val="0"/>
        </w:rPr>
      </w:pPr>
    </w:p>
    <w:p w:rsidR="00462F74" w:rsidRDefault="00462F74" w:rsidP="003775CD">
      <w:pPr>
        <w:rPr>
          <w:rStyle w:val="Strong"/>
          <w:b w:val="0"/>
        </w:rPr>
      </w:pPr>
    </w:p>
    <w:p w:rsidR="00462F74" w:rsidRDefault="00462F74" w:rsidP="003775CD">
      <w:pPr>
        <w:rPr>
          <w:rStyle w:val="Strong"/>
          <w:b w:val="0"/>
        </w:rPr>
      </w:pPr>
    </w:p>
    <w:p w:rsidR="00462F74" w:rsidRDefault="00462F74" w:rsidP="003775CD">
      <w:r>
        <w:t>11. 0,00000137 sayısının bilimsel gösterimi aşağıdakilerden hangisidir?</w:t>
      </w:r>
    </w:p>
    <w:p w:rsidR="00462F74" w:rsidRDefault="00462F74" w:rsidP="003775CD">
      <w:r>
        <w:t>A) 1,37.10</w:t>
      </w:r>
      <w:r>
        <w:rPr>
          <w:vertAlign w:val="superscript"/>
        </w:rPr>
        <w:t>-7</w:t>
      </w:r>
      <w:r>
        <w:tab/>
      </w:r>
      <w:r>
        <w:tab/>
        <w:t>B) 1,37.10</w:t>
      </w:r>
      <w:r>
        <w:rPr>
          <w:vertAlign w:val="superscript"/>
        </w:rPr>
        <w:t>-6</w:t>
      </w:r>
      <w:r>
        <w:br/>
        <w:t>C) 1,37.10</w:t>
      </w:r>
      <w:r>
        <w:rPr>
          <w:vertAlign w:val="superscript"/>
        </w:rPr>
        <w:t>6</w:t>
      </w:r>
      <w:r>
        <w:tab/>
      </w:r>
      <w:r>
        <w:tab/>
        <w:t>C) 1,37.10</w:t>
      </w:r>
      <w:r>
        <w:rPr>
          <w:vertAlign w:val="superscript"/>
        </w:rPr>
        <w:t>-8</w:t>
      </w:r>
    </w:p>
    <w:p w:rsidR="00462F74" w:rsidRDefault="00462F74" w:rsidP="003775CD">
      <w:pPr>
        <w:rPr>
          <w:rStyle w:val="Strong"/>
          <w:b w:val="0"/>
        </w:rPr>
      </w:pPr>
    </w:p>
    <w:p w:rsidR="00462F74" w:rsidRDefault="00462F74" w:rsidP="003775CD">
      <w:pPr>
        <w:rPr>
          <w:rStyle w:val="Strong"/>
          <w:b w:val="0"/>
        </w:rPr>
      </w:pPr>
    </w:p>
    <w:p w:rsidR="00462F74" w:rsidRDefault="00462F74" w:rsidP="003775CD">
      <w:pPr>
        <w:rPr>
          <w:rStyle w:val="Strong"/>
          <w:b w:val="0"/>
        </w:rPr>
      </w:pPr>
    </w:p>
    <w:p w:rsidR="00462F74" w:rsidRDefault="00462F74" w:rsidP="003775CD">
      <w:r>
        <w:t>12. 16 sayısı hangi sayıların karesine eşittir?</w:t>
      </w:r>
    </w:p>
    <w:p w:rsidR="00462F74" w:rsidRDefault="00462F74" w:rsidP="003775CD">
      <w:r>
        <w:t>A) 4 ve –4</w:t>
      </w:r>
      <w:r>
        <w:tab/>
        <w:t>B) -256 ve 256</w:t>
      </w:r>
      <w:r>
        <w:tab/>
        <w:t>C) 3 ve -3           D) 7 ve -7</w:t>
      </w:r>
    </w:p>
    <w:p w:rsidR="00462F74" w:rsidRDefault="00462F74" w:rsidP="003775CD">
      <w:r>
        <w:t xml:space="preserve">13. </w:t>
      </w:r>
      <w:r w:rsidRPr="00300478">
        <w:rPr>
          <w:position w:val="-24"/>
        </w:rPr>
        <w:object w:dxaOrig="320" w:dyaOrig="620">
          <v:shape id="_x0000_i1036" type="#_x0000_t75" style="width:15.75pt;height:30.75pt" o:ole="">
            <v:imagedata r:id="rId19" o:title=""/>
          </v:shape>
          <o:OLEObject Type="Embed" ProgID="Equation.3" ShapeID="_x0000_i1036" DrawAspect="Content" ObjectID="_1477946110" r:id="rId20"/>
        </w:object>
      </w:r>
      <w:r>
        <w:t xml:space="preserve"> rasyonel sayısının gösterimi aşağıdakilerden hangisidir?</w:t>
      </w:r>
    </w:p>
    <w:p w:rsidR="00462F74" w:rsidRDefault="00462F74" w:rsidP="003775CD">
      <w:pPr>
        <w:rPr>
          <w:position w:val="-10"/>
        </w:rPr>
      </w:pPr>
      <w:r>
        <w:t xml:space="preserve">A) </w:t>
      </w:r>
      <w:r w:rsidRPr="00300478">
        <w:rPr>
          <w:position w:val="-10"/>
        </w:rPr>
        <w:object w:dxaOrig="620" w:dyaOrig="380">
          <v:shape id="_x0000_i1037" type="#_x0000_t75" style="width:30.75pt;height:18.75pt" o:ole="">
            <v:imagedata r:id="rId21" o:title=""/>
          </v:shape>
          <o:OLEObject Type="Embed" ProgID="Equation.3" ShapeID="_x0000_i1037" DrawAspect="Content" ObjectID="_1477946111" r:id="rId22"/>
        </w:object>
      </w:r>
      <w:r>
        <w:tab/>
        <w:t xml:space="preserve">B) </w:t>
      </w:r>
      <w:r w:rsidRPr="00300478">
        <w:rPr>
          <w:position w:val="-10"/>
        </w:rPr>
        <w:object w:dxaOrig="340" w:dyaOrig="320">
          <v:shape id="_x0000_i1038" type="#_x0000_t75" style="width:17.25pt;height:15.75pt" o:ole="">
            <v:imagedata r:id="rId23" o:title=""/>
          </v:shape>
          <o:OLEObject Type="Embed" ProgID="Equation.3" ShapeID="_x0000_i1038" DrawAspect="Content" ObjectID="_1477946112" r:id="rId24"/>
        </w:object>
      </w:r>
      <w:r>
        <w:tab/>
      </w:r>
      <w:r>
        <w:tab/>
        <w:t xml:space="preserve">C) </w:t>
      </w:r>
      <w:r w:rsidRPr="00300478">
        <w:rPr>
          <w:position w:val="-10"/>
        </w:rPr>
        <w:object w:dxaOrig="499" w:dyaOrig="380">
          <v:shape id="_x0000_i1039" type="#_x0000_t75" style="width:24.75pt;height:18.75pt" o:ole="">
            <v:imagedata r:id="rId25" o:title=""/>
          </v:shape>
          <o:OLEObject Type="Embed" ProgID="Equation.3" ShapeID="_x0000_i1039" DrawAspect="Content" ObjectID="_1477946113" r:id="rId26"/>
        </w:object>
      </w:r>
      <w:r>
        <w:tab/>
        <w:t xml:space="preserve">D) </w:t>
      </w:r>
      <w:r w:rsidRPr="00300478">
        <w:rPr>
          <w:position w:val="-10"/>
        </w:rPr>
        <w:object w:dxaOrig="380" w:dyaOrig="380">
          <v:shape id="_x0000_i1040" type="#_x0000_t75" style="width:18.75pt;height:18.75pt" o:ole="">
            <v:imagedata r:id="rId27" o:title=""/>
          </v:shape>
          <o:OLEObject Type="Embed" ProgID="Equation.3" ShapeID="_x0000_i1040" DrawAspect="Content" ObjectID="_1477946114" r:id="rId28"/>
        </w:object>
      </w:r>
    </w:p>
    <w:p w:rsidR="00462F74" w:rsidRDefault="00462F74" w:rsidP="003775CD">
      <w:pPr>
        <w:rPr>
          <w:position w:val="-10"/>
        </w:rPr>
      </w:pPr>
    </w:p>
    <w:p w:rsidR="00462F74" w:rsidRDefault="00462F74" w:rsidP="003775CD"/>
    <w:p w:rsidR="00462F74" w:rsidRDefault="00462F74" w:rsidP="003775CD"/>
    <w:p w:rsidR="00462F74" w:rsidRDefault="00462F74" w:rsidP="003775CD"/>
    <w:p w:rsidR="00462F74" w:rsidRDefault="00462F74" w:rsidP="003775CD">
      <w:r>
        <w:t xml:space="preserve">14. Tahtaya </w:t>
      </w:r>
      <w:r w:rsidRPr="00AF0EA1">
        <w:rPr>
          <w:position w:val="-6"/>
        </w:rPr>
        <w:object w:dxaOrig="1780" w:dyaOrig="340">
          <v:shape id="_x0000_i1041" type="#_x0000_t75" style="width:89.25pt;height:17.25pt" o:ole="">
            <v:imagedata r:id="rId29" o:title=""/>
          </v:shape>
          <o:OLEObject Type="Embed" ProgID="Equation.3" ShapeID="_x0000_i1041" DrawAspect="Content" ObjectID="_1477946115" r:id="rId30"/>
        </w:object>
      </w:r>
      <w:r>
        <w:t>işlemini yazan Yakup öğretmenin sorusunun doğru cevabı hangisidir?</w:t>
      </w:r>
    </w:p>
    <w:p w:rsidR="00462F74" w:rsidRDefault="00462F74" w:rsidP="003775CD">
      <w:r>
        <w:t xml:space="preserve">A) </w:t>
      </w:r>
      <w:r w:rsidRPr="00AF0EA1">
        <w:rPr>
          <w:position w:val="-6"/>
        </w:rPr>
        <w:object w:dxaOrig="480" w:dyaOrig="340">
          <v:shape id="_x0000_i1042" type="#_x0000_t75" style="width:24pt;height:17.25pt" o:ole="">
            <v:imagedata r:id="rId31" o:title=""/>
          </v:shape>
          <o:OLEObject Type="Embed" ProgID="Equation.3" ShapeID="_x0000_i1042" DrawAspect="Content" ObjectID="_1477946116" r:id="rId32"/>
        </w:object>
      </w:r>
      <w:r>
        <w:tab/>
        <w:t xml:space="preserve">B) </w:t>
      </w:r>
      <w:r w:rsidRPr="00AF0EA1">
        <w:rPr>
          <w:position w:val="-6"/>
        </w:rPr>
        <w:object w:dxaOrig="600" w:dyaOrig="340">
          <v:shape id="_x0000_i1043" type="#_x0000_t75" style="width:30pt;height:17.25pt" o:ole="">
            <v:imagedata r:id="rId33" o:title=""/>
          </v:shape>
          <o:OLEObject Type="Embed" ProgID="Equation.3" ShapeID="_x0000_i1043" DrawAspect="Content" ObjectID="_1477946117" r:id="rId34"/>
        </w:object>
      </w:r>
      <w:r>
        <w:tab/>
        <w:t xml:space="preserve">C) </w:t>
      </w:r>
      <w:r w:rsidRPr="00AF0EA1">
        <w:rPr>
          <w:position w:val="-8"/>
        </w:rPr>
        <w:object w:dxaOrig="480" w:dyaOrig="360">
          <v:shape id="_x0000_i1044" type="#_x0000_t75" style="width:24pt;height:18pt" o:ole="">
            <v:imagedata r:id="rId35" o:title=""/>
          </v:shape>
          <o:OLEObject Type="Embed" ProgID="Equation.3" ShapeID="_x0000_i1044" DrawAspect="Content" ObjectID="_1477946118" r:id="rId36"/>
        </w:object>
      </w:r>
      <w:r>
        <w:tab/>
        <w:t xml:space="preserve">D) </w:t>
      </w:r>
      <w:r w:rsidRPr="00AF0EA1">
        <w:rPr>
          <w:position w:val="-6"/>
        </w:rPr>
        <w:object w:dxaOrig="480" w:dyaOrig="340">
          <v:shape id="_x0000_i1045" type="#_x0000_t75" style="width:24pt;height:17.25pt" o:ole="">
            <v:imagedata r:id="rId37" o:title=""/>
          </v:shape>
          <o:OLEObject Type="Embed" ProgID="Equation.3" ShapeID="_x0000_i1045" DrawAspect="Content" ObjectID="_1477946119" r:id="rId38"/>
        </w:object>
      </w:r>
    </w:p>
    <w:p w:rsidR="00462F74" w:rsidRPr="003775CD" w:rsidRDefault="00462F74" w:rsidP="003775CD">
      <w:pPr>
        <w:rPr>
          <w:rStyle w:val="Strong"/>
          <w:b w:val="0"/>
        </w:rPr>
      </w:pPr>
    </w:p>
    <w:p w:rsidR="00462F74" w:rsidRDefault="00462F74" w:rsidP="003775CD"/>
    <w:p w:rsidR="00462F74" w:rsidRDefault="00462F74" w:rsidP="003775CD"/>
    <w:p w:rsidR="00462F74" w:rsidRDefault="00462F74" w:rsidP="003775CD"/>
    <w:p w:rsidR="00462F74" w:rsidRPr="003775CD" w:rsidRDefault="00462F74" w:rsidP="003775CD">
      <w:pPr>
        <w:rPr>
          <w:rStyle w:val="Strong"/>
          <w:b w:val="0"/>
        </w:rPr>
      </w:pPr>
      <w:r>
        <w:rPr>
          <w:rStyle w:val="Strong"/>
          <w:b w:val="0"/>
        </w:rPr>
        <w:t>15</w:t>
      </w:r>
      <w:r w:rsidRPr="003775CD">
        <w:rPr>
          <w:rStyle w:val="Strong"/>
          <w:b w:val="0"/>
        </w:rPr>
        <w:t>.  18</w:t>
      </w:r>
      <w:r w:rsidRPr="003775CD">
        <w:rPr>
          <w:rStyle w:val="Strong"/>
          <w:b w:val="0"/>
          <w:vertAlign w:val="superscript"/>
        </w:rPr>
        <w:t>x</w:t>
      </w:r>
      <w:r w:rsidRPr="003775CD">
        <w:rPr>
          <w:rStyle w:val="Strong"/>
          <w:b w:val="0"/>
        </w:rPr>
        <w:t>=2</w:t>
      </w:r>
      <w:r w:rsidRPr="003775CD">
        <w:rPr>
          <w:rStyle w:val="Strong"/>
          <w:b w:val="0"/>
          <w:vertAlign w:val="superscript"/>
        </w:rPr>
        <w:t>x</w:t>
      </w:r>
      <w:r w:rsidRPr="003775CD">
        <w:rPr>
          <w:rStyle w:val="Strong"/>
          <w:b w:val="0"/>
        </w:rPr>
        <w:t>.81 işlemini Yakup aşağıdaki adımları ederek çözmüştür. Hangi adımda hata yapmıştır?</w:t>
      </w:r>
    </w:p>
    <w:p w:rsidR="00462F74" w:rsidRPr="003775CD" w:rsidRDefault="00462F74" w:rsidP="003775CD">
      <w:pPr>
        <w:rPr>
          <w:rStyle w:val="Strong"/>
          <w:b w:val="0"/>
        </w:rPr>
      </w:pPr>
      <w:r w:rsidRPr="003775CD">
        <w:rPr>
          <w:rStyle w:val="Strong"/>
          <w:b w:val="0"/>
        </w:rPr>
        <w:t>I. 9</w:t>
      </w:r>
      <w:r w:rsidRPr="003775CD">
        <w:rPr>
          <w:rStyle w:val="Strong"/>
          <w:b w:val="0"/>
          <w:vertAlign w:val="superscript"/>
        </w:rPr>
        <w:t>x</w:t>
      </w:r>
      <w:r w:rsidRPr="003775CD">
        <w:rPr>
          <w:rStyle w:val="Strong"/>
          <w:b w:val="0"/>
        </w:rPr>
        <w:t>.2</w:t>
      </w:r>
      <w:r w:rsidRPr="003775CD">
        <w:rPr>
          <w:rStyle w:val="Strong"/>
          <w:b w:val="0"/>
          <w:vertAlign w:val="superscript"/>
        </w:rPr>
        <w:t>x</w:t>
      </w:r>
      <w:r w:rsidRPr="003775CD">
        <w:rPr>
          <w:rStyle w:val="Strong"/>
          <w:b w:val="0"/>
        </w:rPr>
        <w:t>=2</w:t>
      </w:r>
      <w:r w:rsidRPr="003775CD">
        <w:rPr>
          <w:rStyle w:val="Strong"/>
          <w:b w:val="0"/>
          <w:vertAlign w:val="superscript"/>
        </w:rPr>
        <w:t>x</w:t>
      </w:r>
      <w:r w:rsidRPr="003775CD">
        <w:rPr>
          <w:rStyle w:val="Strong"/>
          <w:b w:val="0"/>
        </w:rPr>
        <w:t>.81</w:t>
      </w:r>
      <w:r w:rsidRPr="003775CD">
        <w:rPr>
          <w:rStyle w:val="Strong"/>
          <w:b w:val="0"/>
        </w:rPr>
        <w:tab/>
      </w:r>
      <w:r w:rsidRPr="003775CD">
        <w:rPr>
          <w:rStyle w:val="Strong"/>
          <w:b w:val="0"/>
        </w:rPr>
        <w:tab/>
        <w:t>II. 3</w:t>
      </w:r>
      <w:r w:rsidRPr="003775CD">
        <w:rPr>
          <w:rStyle w:val="Strong"/>
          <w:b w:val="0"/>
          <w:vertAlign w:val="superscript"/>
        </w:rPr>
        <w:t>2x</w:t>
      </w:r>
      <w:r w:rsidRPr="003775CD">
        <w:rPr>
          <w:rStyle w:val="Strong"/>
          <w:b w:val="0"/>
        </w:rPr>
        <w:t>.2</w:t>
      </w:r>
      <w:r w:rsidRPr="003775CD">
        <w:rPr>
          <w:rStyle w:val="Strong"/>
          <w:b w:val="0"/>
          <w:vertAlign w:val="superscript"/>
        </w:rPr>
        <w:t>x</w:t>
      </w:r>
      <w:r w:rsidRPr="003775CD">
        <w:rPr>
          <w:rStyle w:val="Strong"/>
          <w:b w:val="0"/>
        </w:rPr>
        <w:t>=2</w:t>
      </w:r>
      <w:r w:rsidRPr="003775CD">
        <w:rPr>
          <w:rStyle w:val="Strong"/>
          <w:b w:val="0"/>
          <w:vertAlign w:val="superscript"/>
        </w:rPr>
        <w:t>x</w:t>
      </w:r>
      <w:r w:rsidRPr="003775CD">
        <w:rPr>
          <w:rStyle w:val="Strong"/>
          <w:b w:val="0"/>
        </w:rPr>
        <w:t>.3</w:t>
      </w:r>
      <w:r w:rsidRPr="003775CD">
        <w:rPr>
          <w:rStyle w:val="Strong"/>
          <w:b w:val="0"/>
          <w:vertAlign w:val="superscript"/>
        </w:rPr>
        <w:t>4</w:t>
      </w:r>
    </w:p>
    <w:p w:rsidR="00462F74" w:rsidRPr="003775CD" w:rsidRDefault="00462F74" w:rsidP="003775CD">
      <w:pPr>
        <w:rPr>
          <w:rStyle w:val="Strong"/>
          <w:b w:val="0"/>
        </w:rPr>
      </w:pPr>
      <w:r w:rsidRPr="003775CD">
        <w:rPr>
          <w:rStyle w:val="Strong"/>
          <w:b w:val="0"/>
        </w:rPr>
        <w:t>III. 3</w:t>
      </w:r>
      <w:r w:rsidRPr="003775CD">
        <w:rPr>
          <w:rStyle w:val="Strong"/>
          <w:b w:val="0"/>
          <w:vertAlign w:val="superscript"/>
        </w:rPr>
        <w:t>2x</w:t>
      </w:r>
      <w:r w:rsidRPr="003775CD">
        <w:rPr>
          <w:rStyle w:val="Strong"/>
          <w:b w:val="0"/>
        </w:rPr>
        <w:t>=3</w:t>
      </w:r>
      <w:r w:rsidRPr="003775CD">
        <w:rPr>
          <w:rStyle w:val="Strong"/>
          <w:b w:val="0"/>
          <w:vertAlign w:val="superscript"/>
        </w:rPr>
        <w:t>4</w:t>
      </w:r>
      <w:r w:rsidRPr="003775CD">
        <w:rPr>
          <w:rStyle w:val="Strong"/>
          <w:b w:val="0"/>
        </w:rPr>
        <w:tab/>
      </w:r>
      <w:r w:rsidRPr="003775CD">
        <w:rPr>
          <w:rStyle w:val="Strong"/>
          <w:b w:val="0"/>
        </w:rPr>
        <w:tab/>
        <w:t>IV. 2x=4  x=2</w:t>
      </w:r>
    </w:p>
    <w:p w:rsidR="00462F74" w:rsidRPr="003775CD" w:rsidRDefault="00462F74" w:rsidP="003775CD">
      <w:pPr>
        <w:rPr>
          <w:rStyle w:val="Strong"/>
          <w:b w:val="0"/>
        </w:rPr>
      </w:pPr>
      <w:r w:rsidRPr="003775CD">
        <w:rPr>
          <w:rStyle w:val="Strong"/>
          <w:b w:val="0"/>
        </w:rPr>
        <w:t>A) I</w:t>
      </w:r>
      <w:r w:rsidRPr="003775CD">
        <w:rPr>
          <w:rStyle w:val="Strong"/>
          <w:b w:val="0"/>
        </w:rPr>
        <w:tab/>
      </w:r>
      <w:r w:rsidRPr="003775CD">
        <w:rPr>
          <w:rStyle w:val="Strong"/>
          <w:b w:val="0"/>
        </w:rPr>
        <w:tab/>
        <w:t>B) II</w:t>
      </w:r>
      <w:r w:rsidRPr="003775CD">
        <w:rPr>
          <w:rStyle w:val="Strong"/>
          <w:b w:val="0"/>
        </w:rPr>
        <w:tab/>
      </w:r>
      <w:r w:rsidRPr="003775CD">
        <w:rPr>
          <w:rStyle w:val="Strong"/>
          <w:b w:val="0"/>
        </w:rPr>
        <w:tab/>
      </w:r>
    </w:p>
    <w:p w:rsidR="00462F74" w:rsidRDefault="00462F74" w:rsidP="003775CD">
      <w:pPr>
        <w:rPr>
          <w:rStyle w:val="Strong"/>
          <w:b w:val="0"/>
        </w:rPr>
      </w:pPr>
      <w:r w:rsidRPr="003775CD">
        <w:rPr>
          <w:rStyle w:val="Strong"/>
          <w:b w:val="0"/>
        </w:rPr>
        <w:t>C) III</w:t>
      </w:r>
      <w:r w:rsidRPr="003775CD">
        <w:rPr>
          <w:rStyle w:val="Strong"/>
          <w:b w:val="0"/>
        </w:rPr>
        <w:tab/>
      </w:r>
      <w:r w:rsidRPr="003775CD">
        <w:rPr>
          <w:rStyle w:val="Strong"/>
          <w:b w:val="0"/>
        </w:rPr>
        <w:tab/>
        <w:t>D) Doğru Çözmüştür.</w:t>
      </w:r>
    </w:p>
    <w:p w:rsidR="00462F74" w:rsidRDefault="00462F74"/>
    <w:p w:rsidR="00462F74" w:rsidRDefault="00462F74"/>
    <w:p w:rsidR="00462F74" w:rsidRDefault="00462F74"/>
    <w:p w:rsidR="00462F74" w:rsidRDefault="00462F74">
      <w:hyperlink r:id="rId39" w:history="1">
        <w:r w:rsidRPr="008D3C47">
          <w:rPr>
            <w:rStyle w:val="Hyperlink"/>
          </w:rPr>
          <w:t>www.sorubak.com</w:t>
        </w:r>
      </w:hyperlink>
    </w:p>
    <w:p w:rsidR="00462F74" w:rsidRDefault="00462F74"/>
    <w:p w:rsidR="00462F74" w:rsidRDefault="00462F74"/>
    <w:p w:rsidR="00462F74" w:rsidRDefault="00462F74">
      <w:bookmarkStart w:id="0" w:name="_GoBack"/>
      <w:bookmarkEnd w:id="0"/>
    </w:p>
    <w:p w:rsidR="00462F74" w:rsidRDefault="00462F74"/>
    <w:p w:rsidR="00462F74" w:rsidRDefault="00462F74"/>
    <w:p w:rsidR="00462F74" w:rsidRDefault="00462F74">
      <w:r>
        <w:t>TEST BİTTİ CEVAPLARINIZI KONTROL EDİNİZ.</w:t>
      </w:r>
    </w:p>
    <w:sectPr w:rsidR="00462F74" w:rsidSect="006F7A58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5CD"/>
    <w:rsid w:val="00111B58"/>
    <w:rsid w:val="0029627D"/>
    <w:rsid w:val="002A016A"/>
    <w:rsid w:val="00300478"/>
    <w:rsid w:val="003775CD"/>
    <w:rsid w:val="00462F74"/>
    <w:rsid w:val="00477328"/>
    <w:rsid w:val="00554CC1"/>
    <w:rsid w:val="00605BF2"/>
    <w:rsid w:val="006F7A58"/>
    <w:rsid w:val="007D4DC3"/>
    <w:rsid w:val="008D3C47"/>
    <w:rsid w:val="00AF0EA1"/>
    <w:rsid w:val="00DF76E2"/>
    <w:rsid w:val="00E36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77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75C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3775CD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DF76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3.wmf"/><Relationship Id="rId34" Type="http://schemas.openxmlformats.org/officeDocument/2006/relationships/oleObject" Target="embeddings/oleObject12.bin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wmf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7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21.wmf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0.wmf"/><Relationship Id="rId23" Type="http://schemas.openxmlformats.org/officeDocument/2006/relationships/image" Target="media/image14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7.png"/><Relationship Id="rId19" Type="http://schemas.openxmlformats.org/officeDocument/2006/relationships/image" Target="media/image12.wmf"/><Relationship Id="rId31" Type="http://schemas.openxmlformats.org/officeDocument/2006/relationships/image" Target="media/image18.w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5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373</Words>
  <Characters>2128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MÜDÜR YRD</dc:creator>
  <cp:keywords>www.sorubak.com</cp:keywords>
  <dc:description/>
  <cp:lastModifiedBy>edanur</cp:lastModifiedBy>
  <cp:revision>3</cp:revision>
  <dcterms:created xsi:type="dcterms:W3CDTF">2014-11-14T14:04:00Z</dcterms:created>
  <dcterms:modified xsi:type="dcterms:W3CDTF">2014-11-19T21:48:00Z</dcterms:modified>
</cp:coreProperties>
</file>