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C1" w:rsidRDefault="00557DC1" w:rsidP="00E36FA0">
      <w:pPr>
        <w:jc w:val="center"/>
        <w:rPr>
          <w:b/>
          <w:color w:val="1F497D"/>
          <w:u w:val="single"/>
        </w:rPr>
      </w:pPr>
      <w:r>
        <w:rPr>
          <w:b/>
          <w:color w:val="1F497D"/>
          <w:u w:val="single"/>
        </w:rPr>
        <w:t>2014-2015 EĞİTİM ÖĞRETİM YILI 8.SINIFLAR 1.DÖNEM  TEOG  1. DENEME SINAVI</w:t>
      </w:r>
    </w:p>
    <w:p w:rsidR="00557DC1" w:rsidRDefault="00557DC1" w:rsidP="00E36FA0">
      <w:pPr>
        <w:rPr>
          <w:b/>
          <w:color w:val="1F497D"/>
        </w:rPr>
      </w:pPr>
      <w:r w:rsidRPr="00E36FA0">
        <w:rPr>
          <w:b/>
          <w:color w:val="1F497D"/>
        </w:rPr>
        <w:t xml:space="preserve">ADI SOYADI:                   </w:t>
      </w:r>
    </w:p>
    <w:p w:rsidR="00557DC1" w:rsidRPr="00E36FA0" w:rsidRDefault="00557DC1" w:rsidP="00E36FA0">
      <w:pPr>
        <w:rPr>
          <w:b/>
          <w:color w:val="1F497D"/>
        </w:rPr>
      </w:pP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 w:rsidRPr="00E36FA0">
        <w:rPr>
          <w:b/>
          <w:color w:val="1F497D"/>
        </w:rPr>
        <w:tab/>
      </w:r>
    </w:p>
    <w:p w:rsidR="00557DC1" w:rsidRDefault="00557DC1" w:rsidP="00E36FA0">
      <w:pPr>
        <w:rPr>
          <w:b/>
          <w:color w:val="1F497D"/>
          <w:u w:val="single"/>
        </w:rPr>
      </w:pPr>
      <w:r>
        <w:rPr>
          <w:b/>
          <w:color w:val="1F497D"/>
        </w:rPr>
        <w:t xml:space="preserve"> N</w:t>
      </w:r>
      <w:r w:rsidRPr="00E36FA0">
        <w:rPr>
          <w:b/>
          <w:color w:val="1F497D"/>
        </w:rPr>
        <w:t>O:</w:t>
      </w:r>
      <w:r w:rsidRPr="00E36FA0">
        <w:rPr>
          <w:b/>
          <w:color w:val="1F497D"/>
        </w:rPr>
        <w:tab/>
      </w:r>
    </w:p>
    <w:p w:rsidR="00557DC1" w:rsidRPr="00C93DD4" w:rsidRDefault="00557DC1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557DC1" w:rsidRDefault="00557DC1" w:rsidP="00E36FA0">
      <w:pPr>
        <w:jc w:val="center"/>
        <w:rPr>
          <w:b/>
          <w:color w:val="1F497D"/>
          <w:u w:val="single"/>
        </w:rPr>
      </w:pPr>
    </w:p>
    <w:p w:rsidR="00557DC1" w:rsidRDefault="00557DC1" w:rsidP="00E36FA0">
      <w:pPr>
        <w:jc w:val="center"/>
        <w:rPr>
          <w:b/>
          <w:color w:val="1F497D"/>
          <w:u w:val="single"/>
        </w:rPr>
        <w:sectPr w:rsidR="00557DC1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557DC1" w:rsidRDefault="00557DC1" w:rsidP="002F51BB">
      <w:pPr>
        <w:ind w:right="129"/>
        <w:rPr>
          <w:sz w:val="24"/>
        </w:rPr>
      </w:pPr>
      <w:r>
        <w:t xml:space="preserve">1)   </w:t>
      </w:r>
      <w:r w:rsidRPr="007F5282">
        <w:rPr>
          <w:sz w:val="24"/>
        </w:rPr>
        <w:t>-2</w:t>
      </w:r>
      <w:r w:rsidRPr="007F5282">
        <w:rPr>
          <w:sz w:val="24"/>
          <w:vertAlign w:val="superscript"/>
        </w:rPr>
        <w:t>-5</w:t>
      </w:r>
      <w:r>
        <w:rPr>
          <w:sz w:val="24"/>
        </w:rPr>
        <w:t xml:space="preserve"> sayısı aşağıdakilerden hangisine eşittir?</w:t>
      </w:r>
    </w:p>
    <w:p w:rsidR="00557DC1" w:rsidRDefault="00557DC1" w:rsidP="002F51BB">
      <w:pPr>
        <w:ind w:right="-12"/>
        <w:rPr>
          <w:position w:val="-24"/>
        </w:rPr>
      </w:pPr>
      <w:r>
        <w:t>A)32</w:t>
      </w:r>
      <w:r>
        <w:tab/>
      </w:r>
      <w:r>
        <w:tab/>
        <w:t>B) -32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4" o:title=""/>
          </v:shape>
          <o:OLEObject Type="Embed" ProgID="Equation.DSMT4" ShapeID="_x0000_i1025" DrawAspect="Content" ObjectID="_1477946182" r:id="rId5"/>
        </w:object>
      </w:r>
      <w:r>
        <w:tab/>
      </w:r>
      <w:r>
        <w:tab/>
        <w:t>D)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499" w:dyaOrig="620">
          <v:shape id="_x0000_i1026" type="#_x0000_t75" style="width:25.5pt;height:30.75pt" o:ole="">
            <v:imagedata r:id="rId6" o:title=""/>
          </v:shape>
          <o:OLEObject Type="Embed" ProgID="Equation.DSMT4" ShapeID="_x0000_i1026" DrawAspect="Content" ObjectID="_1477946183" r:id="rId7"/>
        </w:object>
      </w:r>
    </w:p>
    <w:p w:rsidR="00557DC1" w:rsidRDefault="00557DC1"/>
    <w:p w:rsidR="00557DC1" w:rsidRDefault="00557DC1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760" w:dyaOrig="660">
          <v:shape id="_x0000_i1027" type="#_x0000_t75" style="width:39pt;height:33pt" o:ole="">
            <v:imagedata r:id="rId8" o:title=""/>
          </v:shape>
          <o:OLEObject Type="Embed" ProgID="Equation.DSMT4" ShapeID="_x0000_i1027" DrawAspect="Content" ObjectID="_1477946184" r:id="rId9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557DC1" w:rsidRDefault="00557DC1" w:rsidP="002F51BB">
      <w:pPr>
        <w:ind w:right="-993"/>
      </w:pPr>
      <w:r>
        <w:t>A) 2</w:t>
      </w:r>
      <w:r>
        <w:rPr>
          <w:vertAlign w:val="superscript"/>
        </w:rPr>
        <w:t>3</w:t>
      </w:r>
      <w:r>
        <w:rPr>
          <w:vertAlign w:val="superscript"/>
        </w:rP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60">
          <v:shape id="_x0000_i1028" type="#_x0000_t75" style="width:18pt;height:33pt" o:ole="">
            <v:imagedata r:id="rId10" o:title=""/>
          </v:shape>
          <o:OLEObject Type="Embed" ProgID="Equation.DSMT4" ShapeID="_x0000_i1028" DrawAspect="Content" ObjectID="_1477946185" r:id="rId11"/>
        </w:object>
      </w:r>
      <w:r>
        <w:tab/>
      </w:r>
      <w:r>
        <w:tab/>
        <w:t>D) 5</w:t>
      </w:r>
    </w:p>
    <w:p w:rsidR="00557DC1" w:rsidRDefault="00557DC1" w:rsidP="002F51BB">
      <w:pPr>
        <w:ind w:left="-993" w:right="-993"/>
      </w:pPr>
    </w:p>
    <w:p w:rsidR="00557DC1" w:rsidRDefault="00557DC1" w:rsidP="002F51BB">
      <w:pPr>
        <w:ind w:left="-993" w:right="-993"/>
      </w:pPr>
    </w:p>
    <w:p w:rsidR="00557DC1" w:rsidRDefault="00557DC1" w:rsidP="002F51BB">
      <w:pPr>
        <w:ind w:left="-993" w:right="-993"/>
      </w:pPr>
    </w:p>
    <w:p w:rsidR="00557DC1" w:rsidRDefault="00557DC1" w:rsidP="002F51BB">
      <w:pPr>
        <w:ind w:right="129"/>
      </w:pPr>
      <w:r>
        <w:t>3) 4</w:t>
      </w:r>
      <w:r>
        <w:rPr>
          <w:vertAlign w:val="superscript"/>
        </w:rPr>
        <w:t>5</w:t>
      </w:r>
      <w:r>
        <w:t xml:space="preserve">  sayısının yarısı aşağıdakilerden hangisidir?</w:t>
      </w:r>
    </w:p>
    <w:p w:rsidR="00557DC1" w:rsidRDefault="00557DC1" w:rsidP="002F51BB">
      <w:pPr>
        <w:ind w:right="129"/>
      </w:pPr>
      <w:r>
        <w:t>A) 2</w:t>
      </w:r>
      <w:r>
        <w:rPr>
          <w:vertAlign w:val="superscript"/>
        </w:rPr>
        <w:t>4</w:t>
      </w:r>
      <w: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 2</w:t>
      </w:r>
      <w:r>
        <w:rPr>
          <w:vertAlign w:val="superscript"/>
        </w:rPr>
        <w:t>9</w:t>
      </w:r>
      <w:r>
        <w:tab/>
      </w:r>
      <w:r>
        <w:tab/>
        <w:t>D) 2</w:t>
      </w:r>
      <w:r>
        <w:rPr>
          <w:vertAlign w:val="superscript"/>
        </w:rPr>
        <w:t>10</w:t>
      </w:r>
    </w:p>
    <w:p w:rsidR="00557DC1" w:rsidRDefault="00557DC1" w:rsidP="002F51BB">
      <w:pPr>
        <w:ind w:left="-993" w:right="-993"/>
      </w:pPr>
    </w:p>
    <w:p w:rsidR="00557DC1" w:rsidRDefault="00557DC1" w:rsidP="002F51BB">
      <w:pPr>
        <w:ind w:left="-993" w:right="-993"/>
      </w:pPr>
    </w:p>
    <w:p w:rsidR="00557DC1" w:rsidRDefault="00557DC1" w:rsidP="002F51BB">
      <w:pPr>
        <w:ind w:left="-993" w:right="-993"/>
      </w:pPr>
    </w:p>
    <w:p w:rsidR="00557DC1" w:rsidRDefault="00557DC1" w:rsidP="002F51BB">
      <w:pPr>
        <w:ind w:left="-993" w:right="-993"/>
      </w:pPr>
    </w:p>
    <w:p w:rsidR="00557DC1" w:rsidRDefault="00557DC1" w:rsidP="002F51BB">
      <w:pPr>
        <w:ind w:right="-12"/>
      </w:pPr>
      <w:r>
        <w:t>4) Ege de bulunan matematik köyünde düzenlenen matematik kampına ülkemizin 81 ilinden eşit sayıda öğrenci katılmıştır. Bu öğrencilerin konaklaması için hazırlanan 3</w:t>
      </w:r>
      <w:r>
        <w:rPr>
          <w:vertAlign w:val="superscript"/>
        </w:rPr>
        <w:t>4</w:t>
      </w:r>
      <w:r>
        <w:t xml:space="preserve"> çadırın her birinde  9 öğrenci kaldığına göre bu kampta Antalya'dan kaç öğrenci vardır.</w:t>
      </w:r>
    </w:p>
    <w:p w:rsidR="00557DC1" w:rsidRPr="002F51BB" w:rsidRDefault="00557DC1" w:rsidP="002F51BB">
      <w:pPr>
        <w:ind w:right="129"/>
        <w:rPr>
          <w:vertAlign w:val="superscript"/>
        </w:rPr>
      </w:pPr>
      <w:r>
        <w:t>A) 3</w:t>
      </w:r>
      <w:r>
        <w:tab/>
      </w:r>
      <w:r>
        <w:tab/>
        <w:t>B) 3</w:t>
      </w:r>
      <w:r>
        <w:rPr>
          <w:vertAlign w:val="superscript"/>
        </w:rPr>
        <w:t>2</w:t>
      </w:r>
      <w:r>
        <w:tab/>
      </w:r>
      <w:r>
        <w:tab/>
        <w:t>C) 3</w:t>
      </w:r>
      <w:r>
        <w:rPr>
          <w:vertAlign w:val="superscript"/>
        </w:rPr>
        <w:t>3</w:t>
      </w:r>
      <w:r>
        <w:tab/>
      </w:r>
      <w:r>
        <w:tab/>
        <w:t>D) 3</w:t>
      </w:r>
      <w:r>
        <w:rPr>
          <w:vertAlign w:val="superscript"/>
        </w:rPr>
        <w:t>4</w:t>
      </w:r>
    </w:p>
    <w:p w:rsidR="00557DC1" w:rsidRPr="000A4CD1" w:rsidRDefault="00557DC1" w:rsidP="002F51BB">
      <w:pPr>
        <w:ind w:right="-12"/>
      </w:pPr>
    </w:p>
    <w:p w:rsidR="00557DC1" w:rsidRDefault="00557DC1" w:rsidP="002F51BB"/>
    <w:p w:rsidR="00557DC1" w:rsidRDefault="00557DC1" w:rsidP="002F51BB">
      <w:r>
        <w:t>5.  Bir insanın kolundaki tüylerden birisinin ortalama kütlesi 0,0000002 gramdır. Tüyün ağırlığının kilogram olarak bilimsel gösterimi aşağıdakilerden hangisidir?</w:t>
      </w:r>
    </w:p>
    <w:p w:rsidR="00557DC1" w:rsidRDefault="00557DC1" w:rsidP="002F51BB">
      <w:pPr>
        <w:ind w:right="129"/>
      </w:pPr>
      <w:r>
        <w:t>A) 2.10</w:t>
      </w:r>
      <w:r>
        <w:rPr>
          <w:vertAlign w:val="superscript"/>
        </w:rPr>
        <w:t>-9</w:t>
      </w:r>
      <w:r>
        <w:tab/>
      </w:r>
      <w:r>
        <w:tab/>
      </w:r>
      <w:r>
        <w:tab/>
        <w:t>B) 2.10</w:t>
      </w:r>
      <w:r>
        <w:rPr>
          <w:vertAlign w:val="superscript"/>
        </w:rPr>
        <w:t>-10</w:t>
      </w:r>
      <w:r>
        <w:tab/>
      </w:r>
      <w:r>
        <w:tab/>
      </w:r>
    </w:p>
    <w:p w:rsidR="00557DC1" w:rsidRPr="002F51BB" w:rsidRDefault="00557DC1" w:rsidP="002F51BB">
      <w:pPr>
        <w:ind w:right="129"/>
        <w:rPr>
          <w:vertAlign w:val="superscript"/>
        </w:rPr>
      </w:pPr>
      <w:r>
        <w:t>C) 2.10</w:t>
      </w:r>
      <w:r>
        <w:rPr>
          <w:vertAlign w:val="superscript"/>
        </w:rPr>
        <w:t>10</w:t>
      </w:r>
      <w:r>
        <w:tab/>
      </w:r>
      <w:r>
        <w:tab/>
      </w:r>
      <w:r>
        <w:tab/>
        <w:t>D) 0,2.10</w:t>
      </w:r>
      <w:r>
        <w:rPr>
          <w:vertAlign w:val="superscript"/>
        </w:rPr>
        <w:t>-9</w:t>
      </w:r>
    </w:p>
    <w:p w:rsidR="00557DC1" w:rsidRDefault="00557DC1" w:rsidP="002F51BB">
      <w:r>
        <w:t>6.  216.6</w:t>
      </w:r>
      <w:r>
        <w:rPr>
          <w:vertAlign w:val="superscript"/>
        </w:rPr>
        <w:t>-1</w:t>
      </w:r>
      <w:r>
        <w:t xml:space="preserve"> - 6</w:t>
      </w:r>
      <w:r>
        <w:rPr>
          <w:vertAlign w:val="superscript"/>
        </w:rPr>
        <w:t>2</w:t>
      </w:r>
      <w:r>
        <w:t>+2</w:t>
      </w:r>
      <w:r>
        <w:rPr>
          <w:vertAlign w:val="superscript"/>
        </w:rPr>
        <w:t>0</w:t>
      </w:r>
      <w:r>
        <w:t xml:space="preserve">  işleminin sonucu kaçtır?</w:t>
      </w:r>
    </w:p>
    <w:p w:rsidR="00557DC1" w:rsidRDefault="00557DC1" w:rsidP="00DD250F">
      <w:pPr>
        <w:ind w:right="129"/>
      </w:pPr>
      <w:r>
        <w:t>A) 1</w:t>
      </w:r>
      <w:r>
        <w:tab/>
      </w:r>
      <w:r>
        <w:tab/>
        <w:t>B) -1</w:t>
      </w:r>
      <w:r>
        <w:tab/>
      </w:r>
      <w:r>
        <w:tab/>
        <w:t>C) 0</w:t>
      </w:r>
      <w:r>
        <w:tab/>
      </w:r>
      <w:r>
        <w:tab/>
        <w:t>D) 2</w:t>
      </w:r>
    </w:p>
    <w:p w:rsidR="00557DC1" w:rsidRPr="00DD250F" w:rsidRDefault="00557DC1" w:rsidP="002F51BB"/>
    <w:p w:rsidR="00557DC1" w:rsidRDefault="00557DC1"/>
    <w:p w:rsidR="00557DC1" w:rsidRDefault="00557D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6" type="#_x0000_t202" style="position:absolute;margin-left:98.15pt;margin-top:17.9pt;width:48.35pt;height:21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" strokecolor="white">
            <v:fill opacity="0"/>
            <v:textbox>
              <w:txbxContent>
                <w:p w:rsidR="00557DC1" w:rsidRPr="00DD250F" w:rsidRDefault="00557DC1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27" type="#_x0000_t202" style="position:absolute;margin-left:9.45pt;margin-top:19.8pt;width:48.35pt;height:21.1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" strokecolor="white">
            <v:fill opacity="0"/>
            <v:textbox>
              <w:txbxContent>
                <w:p w:rsidR="00557DC1" w:rsidRPr="00DD250F" w:rsidRDefault="00557DC1">
                  <w:pPr>
                    <w:rPr>
                      <w:sz w:val="16"/>
                      <w:szCs w:val="16"/>
                    </w:rPr>
                  </w:pPr>
                  <w:r w:rsidRPr="00DD250F">
                    <w:rPr>
                      <w:sz w:val="16"/>
                      <w:szCs w:val="16"/>
                    </w:rPr>
                    <w:t>1.adım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8" o:spid="_x0000_s1028" type="#_x0000_t202" style="position:absolute;margin-left:175.1pt;margin-top:19.8pt;width:48.35pt;height:21.1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" strokecolor="white">
            <v:fill opacity="0"/>
            <v:textbox>
              <w:txbxContent>
                <w:p w:rsidR="00557DC1" w:rsidRPr="00DD250F" w:rsidRDefault="00557DC1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6" o:spid="_x0000_s1029" type="#_x0000_t202" style="position:absolute;margin-left:46pt;margin-top:19.8pt;width:48.35pt;height:21.1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" strokecolor="white">
            <v:fill opacity="0"/>
            <v:textbox>
              <w:txbxContent>
                <w:p w:rsidR="00557DC1" w:rsidRPr="00DD250F" w:rsidRDefault="00557DC1" w:rsidP="00DD25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</w:p>
    <w:p w:rsidR="00557DC1" w:rsidRDefault="00557DC1" w:rsidP="00DD250F">
      <w:pPr>
        <w:rPr>
          <w:b/>
          <w:sz w:val="28"/>
          <w:szCs w:val="28"/>
        </w:rPr>
      </w:pPr>
      <w:r>
        <w:t xml:space="preserve">7.        </w:t>
      </w:r>
      <w:r w:rsidRPr="007E35F6">
        <w:rPr>
          <w:b/>
          <w:sz w:val="28"/>
          <w:szCs w:val="28"/>
        </w:rPr>
        <w:t>.</w:t>
      </w:r>
      <w:r w:rsidRPr="00DD250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Pr="00DD250F">
        <w:rPr>
          <w:b/>
          <w:sz w:val="28"/>
          <w:szCs w:val="28"/>
        </w:rPr>
        <w:t xml:space="preserve">  .     .       .     .     .      </w:t>
      </w:r>
      <w:r>
        <w:rPr>
          <w:b/>
          <w:sz w:val="28"/>
          <w:szCs w:val="28"/>
        </w:rPr>
        <w:t xml:space="preserve"> </w:t>
      </w:r>
      <w:r w:rsidRPr="00DD250F">
        <w:rPr>
          <w:b/>
          <w:sz w:val="28"/>
          <w:szCs w:val="28"/>
        </w:rPr>
        <w:t xml:space="preserve"> .     .     .     .</w:t>
      </w:r>
      <w:r w:rsidRPr="00DD250F">
        <w:rPr>
          <w:b/>
          <w:sz w:val="28"/>
          <w:szCs w:val="28"/>
        </w:rPr>
        <w:br/>
        <w:t xml:space="preserve">            </w:t>
      </w:r>
      <w:r>
        <w:rPr>
          <w:b/>
          <w:sz w:val="28"/>
          <w:szCs w:val="28"/>
        </w:rPr>
        <w:t xml:space="preserve">   </w:t>
      </w:r>
      <w:r w:rsidRPr="00DD250F">
        <w:rPr>
          <w:b/>
          <w:sz w:val="28"/>
          <w:szCs w:val="28"/>
        </w:rPr>
        <w:t xml:space="preserve">  .   </w:t>
      </w:r>
      <w:r>
        <w:rPr>
          <w:b/>
          <w:sz w:val="28"/>
          <w:szCs w:val="28"/>
        </w:rPr>
        <w:t xml:space="preserve"> </w:t>
      </w:r>
      <w:r w:rsidRPr="00DD250F">
        <w:rPr>
          <w:b/>
          <w:sz w:val="28"/>
          <w:szCs w:val="28"/>
        </w:rPr>
        <w:t xml:space="preserve"> .       .     .     .        .     .     .     .</w:t>
      </w:r>
      <w:r w:rsidRPr="00DD250F">
        <w:rPr>
          <w:b/>
          <w:sz w:val="28"/>
          <w:szCs w:val="28"/>
        </w:rPr>
        <w:br/>
        <w:t xml:space="preserve">                    </w:t>
      </w:r>
      <w:r>
        <w:rPr>
          <w:b/>
          <w:sz w:val="28"/>
          <w:szCs w:val="28"/>
        </w:rPr>
        <w:t xml:space="preserve">  </w:t>
      </w:r>
      <w:r w:rsidRPr="00DD250F">
        <w:rPr>
          <w:b/>
          <w:sz w:val="28"/>
          <w:szCs w:val="28"/>
        </w:rPr>
        <w:t xml:space="preserve">         .     .     .      </w:t>
      </w:r>
      <w:r>
        <w:rPr>
          <w:b/>
          <w:sz w:val="28"/>
          <w:szCs w:val="28"/>
        </w:rPr>
        <w:t xml:space="preserve"> </w:t>
      </w:r>
      <w:r w:rsidRPr="00DD250F">
        <w:rPr>
          <w:b/>
          <w:sz w:val="28"/>
          <w:szCs w:val="28"/>
        </w:rPr>
        <w:t xml:space="preserve"> .     .     .     .</w:t>
      </w:r>
      <w:r w:rsidRPr="00DD250F">
        <w:rPr>
          <w:b/>
          <w:sz w:val="28"/>
          <w:szCs w:val="28"/>
        </w:rPr>
        <w:br/>
        <w:t xml:space="preserve">                                         </w:t>
      </w:r>
      <w:r>
        <w:rPr>
          <w:b/>
          <w:sz w:val="28"/>
          <w:szCs w:val="28"/>
        </w:rPr>
        <w:t xml:space="preserve">  </w:t>
      </w:r>
      <w:r w:rsidRPr="00DD250F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Pr="00DD250F">
        <w:rPr>
          <w:b/>
          <w:sz w:val="28"/>
          <w:szCs w:val="28"/>
        </w:rPr>
        <w:t xml:space="preserve"> .     .     .     .</w:t>
      </w:r>
    </w:p>
    <w:p w:rsidR="00557DC1" w:rsidRPr="007E35F6" w:rsidRDefault="00557DC1" w:rsidP="00DD250F">
      <w:r w:rsidRPr="007E35F6">
        <w:t>Yukarıda ilk dört adımı verilen örüntünün 7.adımında kaç tane nokta vardır?</w:t>
      </w:r>
    </w:p>
    <w:p w:rsidR="00557DC1" w:rsidRDefault="00557DC1" w:rsidP="007E35F6">
      <w:pPr>
        <w:ind w:right="129"/>
      </w:pPr>
      <w:r>
        <w:t>A) 25</w:t>
      </w:r>
      <w:r>
        <w:tab/>
      </w:r>
      <w:r>
        <w:tab/>
        <w:t>B) 36</w:t>
      </w:r>
      <w:r>
        <w:tab/>
      </w:r>
      <w:r>
        <w:tab/>
        <w:t>C) 49</w:t>
      </w:r>
      <w:r>
        <w:tab/>
      </w:r>
      <w:r>
        <w:tab/>
        <w:t>D) 64</w:t>
      </w:r>
    </w:p>
    <w:p w:rsidR="00557DC1" w:rsidRDefault="00557DC1"/>
    <w:p w:rsidR="00557DC1" w:rsidRDefault="00557DC1"/>
    <w:p w:rsidR="00557DC1" w:rsidRDefault="00557DC1"/>
    <w:p w:rsidR="00557DC1" w:rsidRDefault="00557DC1" w:rsidP="007E35F6">
      <w:r>
        <w:t xml:space="preserve">8.  </w:t>
      </w:r>
      <w:r w:rsidRPr="0035454F">
        <w:rPr>
          <w:position w:val="-24"/>
        </w:rPr>
        <w:object w:dxaOrig="499" w:dyaOrig="660">
          <v:shape id="_x0000_i1029" type="#_x0000_t75" style="width:26.25pt;height:33pt" o:ole="">
            <v:imagedata r:id="rId12" o:title=""/>
          </v:shape>
          <o:OLEObject Type="Embed" ProgID="Equation.DSMT4" ShapeID="_x0000_i1029" DrawAspect="Content" ObjectID="_1477946186" r:id="rId13"/>
        </w:object>
      </w:r>
      <w:r>
        <w:t xml:space="preserve"> işleminin sonucu aşağıdakilerden hangisidir?</w:t>
      </w:r>
    </w:p>
    <w:p w:rsidR="00557DC1" w:rsidRPr="007E35F6" w:rsidRDefault="00557DC1" w:rsidP="007E35F6">
      <w:pPr>
        <w:ind w:right="129"/>
        <w:rPr>
          <w:vertAlign w:val="superscript"/>
        </w:rPr>
      </w:pPr>
      <w:r w:rsidRPr="007E35F6">
        <w:rPr>
          <w:noProof/>
          <w:vertAlign w:val="superscript"/>
        </w:rPr>
        <w:t xml:space="preserve"> </w:t>
      </w:r>
      <w:r>
        <w:t>A) 15</w:t>
      </w:r>
      <w:r>
        <w:rPr>
          <w:vertAlign w:val="superscript"/>
        </w:rPr>
        <w:t>2</w:t>
      </w:r>
      <w:r>
        <w:tab/>
      </w:r>
      <w:r>
        <w:tab/>
        <w:t>B) 15</w:t>
      </w:r>
      <w:r>
        <w:rPr>
          <w:vertAlign w:val="superscript"/>
        </w:rPr>
        <w:t>-2</w:t>
      </w:r>
      <w:r>
        <w:tab/>
      </w:r>
      <w:r>
        <w:tab/>
        <w:t>C) 15</w:t>
      </w:r>
      <w:r>
        <w:rPr>
          <w:vertAlign w:val="superscript"/>
        </w:rPr>
        <w:t>-6</w:t>
      </w:r>
      <w:r>
        <w:tab/>
      </w:r>
      <w:r>
        <w:tab/>
        <w:t>D) 15</w:t>
      </w:r>
      <w:r>
        <w:rPr>
          <w:vertAlign w:val="superscript"/>
        </w:rPr>
        <w:t>6</w:t>
      </w:r>
    </w:p>
    <w:p w:rsidR="00557DC1" w:rsidRDefault="00557DC1" w:rsidP="007E35F6">
      <w:pPr>
        <w:rPr>
          <w:noProof/>
          <w:vertAlign w:val="superscript"/>
        </w:rPr>
      </w:pPr>
    </w:p>
    <w:p w:rsidR="00557DC1" w:rsidRPr="00374960" w:rsidRDefault="00557DC1" w:rsidP="007E35F6">
      <w:pPr>
        <w:rPr>
          <w:noProof/>
        </w:rPr>
      </w:pPr>
    </w:p>
    <w:p w:rsidR="00557DC1" w:rsidRDefault="00557DC1" w:rsidP="007E35F6">
      <w:pPr>
        <w:rPr>
          <w:noProof/>
        </w:rPr>
      </w:pPr>
    </w:p>
    <w:p w:rsidR="00557DC1" w:rsidRDefault="00557DC1" w:rsidP="007E35F6">
      <w:r>
        <w:t>9. Aşağıdakilerden hangisinde , x eksenine göre yansıma vardır?</w:t>
      </w:r>
    </w:p>
    <w:p w:rsidR="00557DC1" w:rsidRDefault="00557DC1" w:rsidP="007E35F6">
      <w:r>
        <w:rPr>
          <w:noProof/>
        </w:rPr>
        <w:pict>
          <v:shape id="Text Box 81" o:spid="_x0000_s1030" type="#_x0000_t202" style="position:absolute;margin-left:213.8pt;margin-top:24.35pt;width:23.95pt;height:20.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u4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" stroked="f">
            <v:fill opacity="0"/>
            <v:textbox>
              <w:txbxContent>
                <w:p w:rsidR="00557DC1" w:rsidRDefault="00557DC1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0" o:spid="_x0000_s1031" type="#_x0000_t202" style="position:absolute;margin-left:75.05pt;margin-top:24.35pt;width:23.95pt;height:20.5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" stroked="f">
            <v:fill opacity="0"/>
            <v:textbox>
              <w:txbxContent>
                <w:p w:rsidR="00557DC1" w:rsidRDefault="00557DC1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9" o:spid="_x0000_s1032" type="#_x0000_t202" style="position:absolute;margin-left:37.55pt;margin-top:24.35pt;width:23.95pt;height:20.5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" stroked="f">
            <v:fill opacity="0"/>
            <v:textbox>
              <w:txbxContent>
                <w:p w:rsidR="00557DC1" w:rsidRDefault="00557DC1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75" alt="http://2.bp.blogspot.com/-fIYFdcm0rOI/UNyJQ3wue6I/AAAAAAAAC8A/CYrnp4ArpbU/s1600/koordinat14a.gif" style="position:absolute;margin-left:141pt;margin-top:.35pt;width:113.4pt;height:113.25pt;z-index:-251665920;visibility:visible">
            <v:imagedata r:id="rId14" o:title=""/>
          </v:shape>
        </w:pict>
      </w:r>
      <w:r>
        <w:rPr>
          <w:noProof/>
        </w:rPr>
        <w:pict>
          <v:shape id="Resim 113" o:spid="_x0000_s1034" type="#_x0000_t75" alt="http://2.bp.blogspot.com/-fIYFdcm0rOI/UNyJQ3wue6I/AAAAAAAAC8A/CYrnp4ArpbU/s1600/koordinat14a.gif" style="position:absolute;margin-left:11.25pt;margin-top:.35pt;width:113.4pt;height:113.25pt;z-index:-251666944;visibility:visible">
            <v:imagedata r:id="rId14" o:title=""/>
          </v:shape>
        </w:pict>
      </w:r>
      <w:r>
        <w:t>A)</w:t>
      </w:r>
      <w:r>
        <w:tab/>
      </w:r>
      <w:r>
        <w:tab/>
      </w:r>
      <w:r>
        <w:tab/>
        <w:t xml:space="preserve">         B)</w:t>
      </w:r>
      <w:r>
        <w:tab/>
      </w:r>
    </w:p>
    <w:p w:rsidR="00557DC1" w:rsidRDefault="00557DC1" w:rsidP="002050D3">
      <w:r>
        <w:rPr>
          <w:noProof/>
        </w:rPr>
        <w:pict>
          <v:shape id="Text Box 82" o:spid="_x0000_s1035" type="#_x0000_t202" style="position:absolute;margin-left:161.3pt;margin-top:51.4pt;width:23.95pt;height:20.5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" stroked="f">
            <v:fill opacity="0"/>
            <v:textbox>
              <w:txbxContent>
                <w:p w:rsidR="00557DC1" w:rsidRDefault="00557DC1" w:rsidP="00D230FF">
                  <w:r>
                    <w:t>T</w:t>
                  </w:r>
                </w:p>
              </w:txbxContent>
            </v:textbox>
          </v:shape>
        </w:pict>
      </w:r>
      <w:r>
        <w:br/>
      </w:r>
      <w:r>
        <w:br/>
      </w:r>
    </w:p>
    <w:p w:rsidR="00557DC1" w:rsidRDefault="00557DC1" w:rsidP="002050D3"/>
    <w:p w:rsidR="00557DC1" w:rsidRDefault="00557DC1" w:rsidP="002050D3">
      <w:r>
        <w:rPr>
          <w:noProof/>
        </w:rPr>
        <w:pict>
          <v:shape id="_x0000_s1036" type="#_x0000_t75" alt="http://2.bp.blogspot.com/-fIYFdcm0rOI/UNyJQ3wue6I/AAAAAAAAC8A/CYrnp4ArpbU/s1600/koordinat14a.gif" style="position:absolute;margin-left:141.75pt;margin-top:23.65pt;width:113.4pt;height:113.25pt;z-index:-251663872;visibility:visible">
            <v:imagedata r:id="rId14" o:title=""/>
          </v:shape>
        </w:pict>
      </w:r>
    </w:p>
    <w:p w:rsidR="00557DC1" w:rsidRDefault="00557DC1" w:rsidP="002050D3">
      <w:r>
        <w:rPr>
          <w:noProof/>
        </w:rPr>
        <w:pict>
          <v:shape id="Resim 120" o:spid="_x0000_s1037" type="#_x0000_t75" style="position:absolute;margin-left:175.5pt;margin-top:21.45pt;width:9.75pt;height:15pt;z-index:251660800;visibility:visible">
            <v:imagedata r:id="rId15" o:title="" croptop="8995f" cropbottom="30841f" cropleft="38551f" cropright="1927f"/>
          </v:shape>
        </w:pict>
      </w:r>
      <w:r>
        <w:rPr>
          <w:noProof/>
        </w:rPr>
        <w:pict>
          <v:shape id="Text Box 84" o:spid="_x0000_s1038" type="#_x0000_t202" style="position:absolute;margin-left:78.05pt;margin-top:19.2pt;width:23.95pt;height:26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" stroked="f">
            <v:fill opacity="0"/>
            <v:textbox>
              <w:txbxContent>
                <w:p w:rsidR="00557DC1" w:rsidRDefault="00557DC1" w:rsidP="00D230FF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75" alt="http://2.bp.blogspot.com/-fIYFdcm0rOI/UNyJQ3wue6I/AAAAAAAAC8A/CYrnp4ArpbU/s1600/koordinat14a.gif" style="position:absolute;margin-left:12.75pt;margin-top:1.95pt;width:113.4pt;height:113.25pt;z-index:-251664896;visibility:visible">
            <v:imagedata r:id="rId14" o:title=""/>
          </v:shape>
        </w:pict>
      </w:r>
      <w:r>
        <w:t>C)</w:t>
      </w:r>
      <w:r w:rsidRPr="00D230FF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D) </w:t>
      </w:r>
    </w:p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Text Box 85" o:spid="_x0000_s1040" type="#_x0000_t202" style="position:absolute;margin-left:169.55pt;margin-top:-.4pt;width:23.95pt;height:20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" stroked="f">
            <v:fill opacity="0"/>
            <v:textbox>
              <w:txbxContent>
                <w:p w:rsidR="00557DC1" w:rsidRDefault="00557DC1" w:rsidP="00AD639C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41" type="#_x0000_t202" style="position:absolute;margin-left:78.05pt;margin-top:11.15pt;width:23.95pt;height:20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" stroked="f">
            <v:fill opacity="0"/>
            <v:textbox>
              <w:txbxContent>
                <w:p w:rsidR="00557DC1" w:rsidRDefault="00557DC1" w:rsidP="00D230FF">
                  <w:r>
                    <w:t>Y</w:t>
                  </w:r>
                </w:p>
              </w:txbxContent>
            </v:textbox>
          </v:shape>
        </w:pict>
      </w:r>
    </w:p>
    <w:p w:rsidR="00557DC1" w:rsidRDefault="00557DC1" w:rsidP="002050D3"/>
    <w:p w:rsidR="00557DC1" w:rsidRDefault="00557DC1" w:rsidP="002050D3"/>
    <w:p w:rsidR="00557DC1" w:rsidRDefault="00557DC1" w:rsidP="00AD639C">
      <w:r>
        <w:t>10)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dir.O halde aşağıdakilerden hangisi doğrudur.</w:t>
      </w:r>
    </w:p>
    <w:p w:rsidR="00557DC1" w:rsidRDefault="00557DC1" w:rsidP="00AD639C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557DC1" w:rsidRDefault="00557DC1" w:rsidP="00AD639C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557DC1" w:rsidRDefault="00557DC1" w:rsidP="002050D3"/>
    <w:p w:rsidR="00557DC1" w:rsidRDefault="00557DC1" w:rsidP="002050D3">
      <w:r>
        <w:rPr>
          <w:noProof/>
        </w:rPr>
        <w:pict>
          <v:shape id="Resim 195" o:spid="_x0000_s1042" type="#_x0000_t75" style="position:absolute;margin-left:16.5pt;margin-top:.8pt;width:229.5pt;height:168pt;z-index:-251654656;visibility:visible">
            <v:imagedata r:id="rId16" o:title=""/>
          </v:shape>
        </w:pict>
      </w:r>
      <w:r>
        <w:t>11)</w:t>
      </w:r>
      <w:r w:rsidRPr="00AD639C">
        <w:t xml:space="preserve">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Resim 198" o:spid="_x0000_s1043" type="#_x0000_t75" style="position:absolute;margin-left:17pt;margin-top:-1.5pt;width:241.5pt;height:462pt;z-index:-251653632;visibility:visible">
            <v:imagedata r:id="rId17" o:title=""/>
          </v:shape>
        </w:pict>
      </w:r>
      <w:r>
        <w:t>12)</w:t>
      </w:r>
      <w:r w:rsidRPr="00AD639C">
        <w:t xml:space="preserve">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tbl>
      <w:tblPr>
        <w:tblpPr w:leftFromText="141" w:rightFromText="141" w:vertAnchor="text" w:horzAnchor="page" w:tblpX="6943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1"/>
        <w:gridCol w:w="600"/>
        <w:gridCol w:w="300"/>
        <w:gridCol w:w="279"/>
      </w:tblGrid>
      <w:tr w:rsidR="00557DC1" w:rsidRPr="007948B1" w:rsidTr="007948B1">
        <w:trPr>
          <w:trHeight w:val="1163"/>
        </w:trPr>
        <w:tc>
          <w:tcPr>
            <w:tcW w:w="1231" w:type="dxa"/>
            <w:shd w:val="clear" w:color="auto" w:fill="00B0F0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1179" w:type="dxa"/>
            <w:gridSpan w:val="3"/>
          </w:tcPr>
          <w:p w:rsidR="00557DC1" w:rsidRPr="007948B1" w:rsidRDefault="00557DC1" w:rsidP="007948B1">
            <w:pPr>
              <w:spacing w:after="0" w:line="240" w:lineRule="auto"/>
            </w:pPr>
          </w:p>
        </w:tc>
      </w:tr>
      <w:tr w:rsidR="00557DC1" w:rsidRPr="007948B1" w:rsidTr="007948B1">
        <w:trPr>
          <w:trHeight w:val="555"/>
        </w:trPr>
        <w:tc>
          <w:tcPr>
            <w:tcW w:w="1231" w:type="dxa"/>
            <w:vMerge w:val="restart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600" w:type="dxa"/>
            <w:shd w:val="clear" w:color="auto" w:fill="00B0F0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579" w:type="dxa"/>
            <w:gridSpan w:val="2"/>
          </w:tcPr>
          <w:p w:rsidR="00557DC1" w:rsidRPr="007948B1" w:rsidRDefault="00557DC1" w:rsidP="007948B1">
            <w:pPr>
              <w:spacing w:after="0" w:line="240" w:lineRule="auto"/>
            </w:pPr>
          </w:p>
        </w:tc>
      </w:tr>
      <w:tr w:rsidR="00557DC1" w:rsidRPr="007948B1" w:rsidTr="007948B1">
        <w:trPr>
          <w:trHeight w:val="285"/>
        </w:trPr>
        <w:tc>
          <w:tcPr>
            <w:tcW w:w="1231" w:type="dxa"/>
            <w:vMerge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600" w:type="dxa"/>
            <w:vMerge w:val="restart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300" w:type="dxa"/>
            <w:shd w:val="clear" w:color="auto" w:fill="00B0F0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279" w:type="dxa"/>
          </w:tcPr>
          <w:p w:rsidR="00557DC1" w:rsidRPr="007948B1" w:rsidRDefault="00557DC1" w:rsidP="007948B1">
            <w:pPr>
              <w:spacing w:after="0" w:line="240" w:lineRule="auto"/>
            </w:pPr>
          </w:p>
        </w:tc>
      </w:tr>
      <w:tr w:rsidR="00557DC1" w:rsidRPr="007948B1" w:rsidTr="007948B1">
        <w:trPr>
          <w:trHeight w:val="251"/>
        </w:trPr>
        <w:tc>
          <w:tcPr>
            <w:tcW w:w="1231" w:type="dxa"/>
            <w:vMerge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600" w:type="dxa"/>
            <w:vMerge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300" w:type="dxa"/>
          </w:tcPr>
          <w:p w:rsidR="00557DC1" w:rsidRPr="007948B1" w:rsidRDefault="00557DC1" w:rsidP="007948B1">
            <w:pPr>
              <w:spacing w:after="0" w:line="240" w:lineRule="auto"/>
            </w:pPr>
          </w:p>
        </w:tc>
        <w:tc>
          <w:tcPr>
            <w:tcW w:w="279" w:type="dxa"/>
          </w:tcPr>
          <w:p w:rsidR="00557DC1" w:rsidRPr="007948B1" w:rsidRDefault="00557DC1" w:rsidP="007948B1">
            <w:pPr>
              <w:spacing w:after="0" w:line="240" w:lineRule="auto"/>
            </w:pPr>
          </w:p>
        </w:tc>
      </w:tr>
    </w:tbl>
    <w:p w:rsidR="00557DC1" w:rsidRDefault="00557DC1" w:rsidP="002050D3">
      <w:r>
        <w:t xml:space="preserve">13) 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74751B">
      <w:pPr>
        <w:ind w:right="-438"/>
      </w:pPr>
      <w:r>
        <w:t xml:space="preserve">Şekilde verilen fraktalda kareler her adımda bir kenarının yarısına denk gelecek şekilde çizilmiştir. Büyük karenin bir kenar uzunluğu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ise 5.adımdaki en küçük boyalı karenin çevresi kaç cm' dir?</w:t>
      </w:r>
    </w:p>
    <w:p w:rsidR="00557DC1" w:rsidRDefault="00557DC1" w:rsidP="00A00CC6">
      <w:pPr>
        <w:ind w:right="129"/>
      </w:pPr>
      <w:r>
        <w:t>A) 8</w:t>
      </w:r>
      <w:r>
        <w:tab/>
      </w:r>
      <w:r>
        <w:tab/>
        <w:t>B) 4</w:t>
      </w:r>
      <w:r>
        <w:tab/>
      </w:r>
      <w:r>
        <w:tab/>
        <w:t>C) 2</w:t>
      </w:r>
      <w:r>
        <w:tab/>
      </w:r>
      <w:r>
        <w:tab/>
        <w:t>D) 1</w:t>
      </w:r>
    </w:p>
    <w:p w:rsidR="00557DC1" w:rsidRDefault="00557DC1" w:rsidP="002050D3">
      <w:hyperlink r:id="rId18" w:history="1">
        <w:r w:rsidRPr="008D3C47">
          <w:rPr>
            <w:rStyle w:val="Hyperlink"/>
          </w:rPr>
          <w:t>www.sorubak.com</w:t>
        </w:r>
      </w:hyperlink>
    </w:p>
    <w:p w:rsidR="00557DC1" w:rsidRDefault="00557DC1" w:rsidP="002050D3">
      <w:r>
        <w:rPr>
          <w:noProof/>
        </w:rPr>
        <w:pict>
          <v:shape id="Resim 48" o:spid="_x0000_s1044" type="#_x0000_t75" alt="http://sinancanan.files.wordpress.com/2008/12/comp2.jpg" style="position:absolute;margin-left:135pt;margin-top:24.75pt;width:88.5pt;height:86.25pt;z-index:-251651584;visibility:visible">
            <v:imagedata r:id="rId19" o:title="" cropbottom="11254f" cropright="29848f"/>
          </v:shape>
        </w:pict>
      </w:r>
      <w:r>
        <w:t>14) Aşağıda verilen ifadelerden hangisi fraktala uymaz?</w:t>
      </w:r>
    </w:p>
    <w:p w:rsidR="00557DC1" w:rsidRDefault="00557DC1" w:rsidP="002050D3">
      <w:r>
        <w:rPr>
          <w:noProof/>
        </w:rPr>
        <w:pict>
          <v:shape id="Resim 45" o:spid="_x0000_s1045" type="#_x0000_t75" alt="http://www.matematikgeometri.com/altsayfalar/geomakaleler_dosyalar/image018.jpg" style="position:absolute;margin-left:13.5pt;margin-top:.05pt;width:77.25pt;height:85.5pt;z-index:-251652608;visibility:visible">
            <v:imagedata r:id="rId20" o:title=""/>
          </v:shape>
        </w:pict>
      </w:r>
      <w:r>
        <w:t xml:space="preserve">A)                                           B)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Resim 54" o:spid="_x0000_s1046" type="#_x0000_t75" alt="http://www.fruechteadam.de/img/Moehren.jpg" style="position:absolute;margin-left:130.5pt;margin-top:.3pt;width:89.25pt;height:75.75pt;z-index:-251649536;visibility:visible">
            <v:imagedata r:id="rId21" o:title="" croptop="1181f" cropbottom="3346f" cropleft="1351f" cropright="9925f"/>
          </v:shape>
        </w:pict>
      </w:r>
      <w:r>
        <w:rPr>
          <w:noProof/>
        </w:rPr>
        <w:pict>
          <v:shape id="Resim 51" o:spid="_x0000_s1047" type="#_x0000_t75" alt="http://sinancanan.files.wordpress.com/2008/12/comp1.jpg" style="position:absolute;margin-left:13.5pt;margin-top:.3pt;width:77.25pt;height:75.75pt;z-index:-251650560;visibility:visible">
            <v:imagedata r:id="rId22" o:title="" cropbottom="5503f" cropleft="3088f" cropright="35489f"/>
          </v:shape>
        </w:pict>
      </w:r>
      <w:r>
        <w:t xml:space="preserve">C) </w:t>
      </w:r>
      <w:r>
        <w:tab/>
      </w:r>
      <w:r>
        <w:tab/>
      </w:r>
      <w:r>
        <w:tab/>
        <w:t xml:space="preserve">    D)</w:t>
      </w:r>
      <w:r w:rsidRPr="0074751B">
        <w:t xml:space="preserve"> </w:t>
      </w:r>
    </w:p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Resim 57" o:spid="_x0000_s1048" type="#_x0000_t75" style="position:absolute;margin-left:1.5pt;margin-top:23.7pt;width:254.55pt;height:362.25pt;z-index:-251648512;visibility:visible">
            <v:imagedata r:id="rId23" o:title=""/>
          </v:shape>
        </w:pict>
      </w:r>
    </w:p>
    <w:p w:rsidR="00557DC1" w:rsidRDefault="00557DC1" w:rsidP="002050D3">
      <w:r>
        <w:t>15)</w:t>
      </w:r>
      <w:r w:rsidRPr="00592DA6">
        <w:t xml:space="preserve">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Resim 60" o:spid="_x0000_s1049" type="#_x0000_t75" style="position:absolute;margin-left:6pt;margin-top:.65pt;width:240.75pt;height:110.25pt;z-index:-251647488;visibility:visible">
            <v:imagedata r:id="rId24" o:title=""/>
          </v:shape>
        </w:pict>
      </w:r>
      <w:r>
        <w:t xml:space="preserve">16)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>
      <w:r>
        <w:rPr>
          <w:noProof/>
        </w:rPr>
        <w:pict>
          <v:shape id="Resim 63" o:spid="_x0000_s1050" type="#_x0000_t75" style="position:absolute;margin-left:1.25pt;margin-top:-9.75pt;width:240.75pt;height:198pt;z-index:-251646464;visibility:visible">
            <v:imagedata r:id="rId25" o:title=""/>
          </v:shape>
        </w:pict>
      </w:r>
      <w:r>
        <w:t>17)</w:t>
      </w:r>
      <w:r w:rsidRPr="00592DA6">
        <w:t xml:space="preserve"> </w:t>
      </w:r>
    </w:p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/>
    <w:p w:rsidR="00557DC1" w:rsidRDefault="00557DC1" w:rsidP="002050D3">
      <w:r>
        <w:t xml:space="preserve">18) </w:t>
      </w:r>
      <w:r w:rsidRPr="0035454F">
        <w:rPr>
          <w:position w:val="-24"/>
        </w:rPr>
        <w:object w:dxaOrig="800" w:dyaOrig="620">
          <v:shape id="_x0000_i1030" type="#_x0000_t75" style="width:42pt;height:30.75pt" o:ole="">
            <v:imagedata r:id="rId26" o:title=""/>
          </v:shape>
          <o:OLEObject Type="Embed" ProgID="Equation.DSMT4" ShapeID="_x0000_i1030" DrawAspect="Content" ObjectID="_1477946187" r:id="rId27"/>
        </w:object>
      </w:r>
      <w:r>
        <w:rPr>
          <w:position w:val="-24"/>
        </w:rPr>
        <w:t xml:space="preserve"> </w:t>
      </w:r>
      <w:r>
        <w:t xml:space="preserve">ün değeri aşağıdakilerden hangisidir? </w:t>
      </w:r>
    </w:p>
    <w:p w:rsidR="00557DC1" w:rsidRPr="00592DA6" w:rsidRDefault="00557DC1" w:rsidP="00592DA6">
      <w:pPr>
        <w:ind w:right="129"/>
      </w:pPr>
      <w:r>
        <w:t xml:space="preserve">A) </w:t>
      </w:r>
      <w:r w:rsidRPr="0035454F">
        <w:rPr>
          <w:position w:val="-24"/>
        </w:rPr>
        <w:object w:dxaOrig="600" w:dyaOrig="620">
          <v:shape id="_x0000_i1031" type="#_x0000_t75" style="width:31.5pt;height:30.75pt" o:ole="">
            <v:imagedata r:id="rId28" o:title=""/>
          </v:shape>
          <o:OLEObject Type="Embed" ProgID="Equation.DSMT4" ShapeID="_x0000_i1031" DrawAspect="Content" ObjectID="_1477946188" r:id="rId29"/>
        </w:object>
      </w:r>
      <w:r>
        <w:tab/>
        <w:t xml:space="preserve">B) </w:t>
      </w:r>
      <w:r w:rsidRPr="0035454F">
        <w:rPr>
          <w:position w:val="-24"/>
        </w:rPr>
        <w:object w:dxaOrig="440" w:dyaOrig="620">
          <v:shape id="_x0000_i1032" type="#_x0000_t75" style="width:23.25pt;height:30.75pt" o:ole="">
            <v:imagedata r:id="rId30" o:title=""/>
          </v:shape>
          <o:OLEObject Type="Embed" ProgID="Equation.DSMT4" ShapeID="_x0000_i1032" DrawAspect="Content" ObjectID="_1477946189" r:id="rId31"/>
        </w:object>
      </w:r>
      <w:r>
        <w:t xml:space="preserve">            C) </w:t>
      </w:r>
      <w:r w:rsidRPr="0035454F">
        <w:rPr>
          <w:position w:val="-24"/>
        </w:rPr>
        <w:object w:dxaOrig="340" w:dyaOrig="620">
          <v:shape id="_x0000_i1033" type="#_x0000_t75" style="width:18pt;height:30.75pt" o:ole="">
            <v:imagedata r:id="rId32" o:title=""/>
          </v:shape>
          <o:OLEObject Type="Embed" ProgID="Equation.DSMT4" ShapeID="_x0000_i1033" DrawAspect="Content" ObjectID="_1477946190" r:id="rId33"/>
        </w:object>
      </w:r>
      <w:r>
        <w:t xml:space="preserve">           D)</w:t>
      </w:r>
      <w:r w:rsidRPr="0035454F">
        <w:rPr>
          <w:position w:val="-24"/>
        </w:rPr>
        <w:object w:dxaOrig="499" w:dyaOrig="620">
          <v:shape id="_x0000_i1034" type="#_x0000_t75" style="width:26.25pt;height:30.75pt" o:ole="">
            <v:imagedata r:id="rId34" o:title=""/>
          </v:shape>
          <o:OLEObject Type="Embed" ProgID="Equation.DSMT4" ShapeID="_x0000_i1034" DrawAspect="Content" ObjectID="_1477946191" r:id="rId35"/>
        </w:object>
      </w:r>
    </w:p>
    <w:p w:rsidR="00557DC1" w:rsidRDefault="00557DC1" w:rsidP="002050D3"/>
    <w:p w:rsidR="00557DC1" w:rsidRDefault="00557DC1" w:rsidP="00E36FA0"/>
    <w:p w:rsidR="00557DC1" w:rsidRDefault="00557DC1" w:rsidP="00E36FA0"/>
    <w:p w:rsidR="00557DC1" w:rsidRDefault="00557DC1" w:rsidP="00E36FA0">
      <w:r>
        <w:t>19) K(1,4) noktasının x eksenine göre yansıması M ise M noktasından yola çıkarak K noktasına ulaşmak için hangisi yapılmalıdır.</w:t>
      </w:r>
    </w:p>
    <w:p w:rsidR="00557DC1" w:rsidRDefault="00557DC1" w:rsidP="00E36FA0">
      <w:r>
        <w:t>A) 1 birim yukarı 4 birim aşağı ötelenmeli.</w:t>
      </w:r>
      <w:r>
        <w:br/>
        <w:t>B) 8 birim yukarı ötelenmeli.</w:t>
      </w:r>
      <w:r>
        <w:br/>
        <w:t>C) 8 birim aşağı ötelenmeli.</w:t>
      </w:r>
      <w:r>
        <w:br/>
        <w:t>D)1 birim aşağı 4 birim yukarı ötelenmeli.</w:t>
      </w:r>
    </w:p>
    <w:p w:rsidR="00557DC1" w:rsidRDefault="00557DC1" w:rsidP="00E36FA0"/>
    <w:p w:rsidR="00557DC1" w:rsidRDefault="00557DC1" w:rsidP="00E36FA0">
      <w:r>
        <w:t>20)</w:t>
      </w:r>
      <w:r w:rsidRPr="00E36FA0">
        <w:t xml:space="preserve"> </w:t>
      </w:r>
      <w:r>
        <w:t xml:space="preserve"> </w:t>
      </w:r>
      <w:r w:rsidRPr="00E36FA0">
        <w:rPr>
          <w:position w:val="-32"/>
        </w:rPr>
        <w:object w:dxaOrig="2120" w:dyaOrig="780">
          <v:shape id="_x0000_i1035" type="#_x0000_t75" style="width:105pt;height:39pt" o:ole="">
            <v:imagedata r:id="rId36" o:title=""/>
          </v:shape>
          <o:OLEObject Type="Embed" ProgID="Equation.DSMT4" ShapeID="_x0000_i1035" DrawAspect="Content" ObjectID="_1477946192" r:id="rId37"/>
        </w:object>
      </w:r>
      <w:r w:rsidRPr="00626833">
        <w:t xml:space="preserve"> </w:t>
      </w:r>
      <w:r>
        <w:t>işleminin sonucu aşağıdakilerden hangisidir?</w:t>
      </w:r>
    </w:p>
    <w:p w:rsidR="00557DC1" w:rsidRDefault="00557DC1" w:rsidP="00E36FA0">
      <w:r>
        <w:t>A)</w:t>
      </w:r>
      <w:r w:rsidRPr="00626833">
        <w:rPr>
          <w:position w:val="-24"/>
        </w:rPr>
        <w:object w:dxaOrig="240" w:dyaOrig="620">
          <v:shape id="_x0000_i1036" type="#_x0000_t75" style="width:12pt;height:30.75pt" o:ole="">
            <v:imagedata r:id="rId38" o:title=""/>
          </v:shape>
          <o:OLEObject Type="Embed" ProgID="Equation.3" ShapeID="_x0000_i1036" DrawAspect="Content" ObjectID="_1477946193" r:id="rId39"/>
        </w:object>
      </w:r>
      <w:r>
        <w:tab/>
      </w:r>
      <w:r>
        <w:tab/>
        <w:t>B)0</w:t>
      </w:r>
      <w:r>
        <w:tab/>
      </w:r>
      <w:r>
        <w:tab/>
        <w:t>C)1</w:t>
      </w:r>
      <w:r>
        <w:tab/>
      </w:r>
      <w:r>
        <w:tab/>
        <w:t>D)</w:t>
      </w:r>
      <w:r w:rsidRPr="00D47531">
        <w:rPr>
          <w:position w:val="-24"/>
        </w:rPr>
        <w:object w:dxaOrig="220" w:dyaOrig="620">
          <v:shape id="_x0000_i1037" type="#_x0000_t75" style="width:11.25pt;height:30.75pt" o:ole="">
            <v:imagedata r:id="rId40" o:title=""/>
          </v:shape>
          <o:OLEObject Type="Embed" ProgID="Equation.3" ShapeID="_x0000_i1037" DrawAspect="Content" ObjectID="_1477946194" r:id="rId41"/>
        </w:object>
      </w:r>
    </w:p>
    <w:p w:rsidR="00557DC1" w:rsidRDefault="00557DC1" w:rsidP="00E36FA0">
      <w:bookmarkStart w:id="0" w:name="_GoBack"/>
      <w:bookmarkEnd w:id="0"/>
    </w:p>
    <w:p w:rsidR="00557DC1" w:rsidRDefault="00557DC1" w:rsidP="00E36FA0">
      <w:r>
        <w:t>TEST BİTTİ CEVAPLARINIZI KONTROL EDİNİZ.</w:t>
      </w:r>
    </w:p>
    <w:sectPr w:rsidR="00557DC1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2B2"/>
    <w:rsid w:val="00055978"/>
    <w:rsid w:val="000A4CD1"/>
    <w:rsid w:val="002050D3"/>
    <w:rsid w:val="00277452"/>
    <w:rsid w:val="002C33F6"/>
    <w:rsid w:val="002F51BB"/>
    <w:rsid w:val="0035454F"/>
    <w:rsid w:val="00374960"/>
    <w:rsid w:val="0044439E"/>
    <w:rsid w:val="0050253A"/>
    <w:rsid w:val="00557DC1"/>
    <w:rsid w:val="00592DA6"/>
    <w:rsid w:val="005E6491"/>
    <w:rsid w:val="005F22B2"/>
    <w:rsid w:val="00610E63"/>
    <w:rsid w:val="00626833"/>
    <w:rsid w:val="006349F2"/>
    <w:rsid w:val="006C1CF4"/>
    <w:rsid w:val="0074751B"/>
    <w:rsid w:val="00783FA1"/>
    <w:rsid w:val="007948B1"/>
    <w:rsid w:val="007B67AE"/>
    <w:rsid w:val="007E35F6"/>
    <w:rsid w:val="007F5282"/>
    <w:rsid w:val="008034ED"/>
    <w:rsid w:val="008A3C68"/>
    <w:rsid w:val="008D3C47"/>
    <w:rsid w:val="008E5E8F"/>
    <w:rsid w:val="00A00CC6"/>
    <w:rsid w:val="00A17A0F"/>
    <w:rsid w:val="00A20696"/>
    <w:rsid w:val="00A90D2D"/>
    <w:rsid w:val="00AD639C"/>
    <w:rsid w:val="00B06EF4"/>
    <w:rsid w:val="00C86300"/>
    <w:rsid w:val="00C93DD4"/>
    <w:rsid w:val="00CC3DDD"/>
    <w:rsid w:val="00CE67EE"/>
    <w:rsid w:val="00D164FC"/>
    <w:rsid w:val="00D230FF"/>
    <w:rsid w:val="00D47531"/>
    <w:rsid w:val="00DB6EC9"/>
    <w:rsid w:val="00DD250F"/>
    <w:rsid w:val="00DF39E0"/>
    <w:rsid w:val="00E011F4"/>
    <w:rsid w:val="00E36FA0"/>
    <w:rsid w:val="00E71BCB"/>
    <w:rsid w:val="00EA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EC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64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1CF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050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hyperlink" Target="http://www.sorubak.com" TargetMode="External"/><Relationship Id="rId26" Type="http://schemas.openxmlformats.org/officeDocument/2006/relationships/image" Target="media/image17.wmf"/><Relationship Id="rId39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oleObject" Target="embeddings/oleObject9.bin"/><Relationship Id="rId38" Type="http://schemas.openxmlformats.org/officeDocument/2006/relationships/image" Target="media/image23.wmf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4.wmf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0.jpeg"/><Relationship Id="rId31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487</Words>
  <Characters>2779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HACER</dc:creator>
  <cp:keywords>www.sorubak.com</cp:keywords>
  <dc:description/>
  <cp:lastModifiedBy>edanur</cp:lastModifiedBy>
  <cp:revision>3</cp:revision>
  <cp:lastPrinted>2014-11-08T13:38:00Z</cp:lastPrinted>
  <dcterms:created xsi:type="dcterms:W3CDTF">2014-11-08T13:38:00Z</dcterms:created>
  <dcterms:modified xsi:type="dcterms:W3CDTF">2014-11-19T21:50:00Z</dcterms:modified>
</cp:coreProperties>
</file>