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53" w:rsidRDefault="00AD2A53" w:rsidP="00E36FA0">
      <w:pPr>
        <w:rPr>
          <w:b/>
          <w:color w:val="1F497D"/>
        </w:rPr>
      </w:pPr>
    </w:p>
    <w:p w:rsidR="00AD2A53" w:rsidRDefault="00AD2A53" w:rsidP="00E36FA0">
      <w:pPr>
        <w:rPr>
          <w:b/>
          <w:color w:val="1F497D"/>
          <w:u w:val="single"/>
        </w:rPr>
      </w:pPr>
      <w:r w:rsidRPr="00E36FA0">
        <w:rPr>
          <w:b/>
          <w:color w:val="1F497D"/>
        </w:rPr>
        <w:t xml:space="preserve">ADI SOYADI:     </w:t>
      </w:r>
      <w:r>
        <w:rPr>
          <w:b/>
          <w:color w:val="1F497D"/>
        </w:rPr>
        <w:tab/>
      </w:r>
      <w:r>
        <w:rPr>
          <w:b/>
          <w:color w:val="1F497D"/>
        </w:rPr>
        <w:tab/>
      </w:r>
      <w:r>
        <w:rPr>
          <w:b/>
          <w:color w:val="1F497D"/>
        </w:rPr>
        <w:tab/>
      </w:r>
      <w:r w:rsidRPr="00E36FA0">
        <w:rPr>
          <w:b/>
          <w:color w:val="1F497D"/>
        </w:rPr>
        <w:t xml:space="preserve"> SINIF:</w:t>
      </w:r>
      <w:r w:rsidRPr="00E36FA0">
        <w:rPr>
          <w:b/>
          <w:color w:val="1F497D"/>
        </w:rPr>
        <w:tab/>
      </w:r>
      <w:r>
        <w:rPr>
          <w:b/>
          <w:color w:val="1F497D"/>
        </w:rPr>
        <w:tab/>
      </w:r>
      <w:r>
        <w:rPr>
          <w:b/>
          <w:color w:val="1F497D"/>
        </w:rPr>
        <w:tab/>
      </w:r>
      <w:r>
        <w:rPr>
          <w:b/>
          <w:color w:val="1F497D"/>
        </w:rPr>
        <w:tab/>
        <w:t>N</w:t>
      </w:r>
      <w:r w:rsidRPr="00E36FA0">
        <w:rPr>
          <w:b/>
          <w:color w:val="1F497D"/>
        </w:rPr>
        <w:t>O:</w:t>
      </w:r>
      <w:r w:rsidRPr="00E36FA0">
        <w:rPr>
          <w:b/>
          <w:color w:val="1F497D"/>
        </w:rPr>
        <w:tab/>
      </w:r>
    </w:p>
    <w:p w:rsidR="00AD2A53" w:rsidRPr="00C93DD4" w:rsidRDefault="00AD2A53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</w:t>
      </w:r>
      <w:r>
        <w:rPr>
          <w:b/>
          <w:color w:val="FF0000"/>
        </w:rPr>
        <w:t>el gösterim, Dönüşüm geometrisi, Kareköklü sayılar</w:t>
      </w:r>
    </w:p>
    <w:p w:rsidR="00AD2A53" w:rsidRDefault="00AD2A53" w:rsidP="00E36FA0">
      <w:pPr>
        <w:jc w:val="center"/>
        <w:rPr>
          <w:b/>
          <w:color w:val="1F497D"/>
          <w:u w:val="single"/>
        </w:rPr>
      </w:pPr>
    </w:p>
    <w:p w:rsidR="00AD2A53" w:rsidRDefault="00AD2A53" w:rsidP="00E36FA0">
      <w:pPr>
        <w:jc w:val="center"/>
        <w:rPr>
          <w:b/>
          <w:color w:val="1F497D"/>
          <w:u w:val="single"/>
        </w:rPr>
        <w:sectPr w:rsidR="00AD2A53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AD2A53" w:rsidRDefault="00AD2A53" w:rsidP="002F51BB">
      <w:pPr>
        <w:ind w:right="129"/>
        <w:rPr>
          <w:sz w:val="24"/>
        </w:rPr>
      </w:pPr>
      <w:r>
        <w:t>1)   3</w:t>
      </w:r>
      <w:r w:rsidRPr="007F5282">
        <w:rPr>
          <w:sz w:val="24"/>
          <w:vertAlign w:val="superscript"/>
        </w:rPr>
        <w:t>-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sayısı aşağıdakilerden hangisine eşittir?</w:t>
      </w:r>
    </w:p>
    <w:p w:rsidR="00AD2A53" w:rsidRDefault="00AD2A53" w:rsidP="002F51BB">
      <w:pPr>
        <w:ind w:right="-12"/>
        <w:rPr>
          <w:position w:val="-24"/>
        </w:rPr>
      </w:pPr>
      <w:r>
        <w:t>A)27</w:t>
      </w:r>
      <w:r>
        <w:tab/>
      </w:r>
      <w:r>
        <w:tab/>
        <w:t>B) -27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0.75pt" o:ole="">
            <v:imagedata r:id="rId4" o:title=""/>
          </v:shape>
          <o:OLEObject Type="Embed" ProgID="Equation.DSMT4" ShapeID="_x0000_i1025" DrawAspect="Content" ObjectID="_1477946205" r:id="rId5"/>
        </w:object>
      </w:r>
      <w:r>
        <w:tab/>
      </w:r>
      <w:r>
        <w:tab/>
        <w:t>D)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520" w:dyaOrig="620">
          <v:shape id="_x0000_i1026" type="#_x0000_t75" style="width:26.25pt;height:30.75pt" o:ole="">
            <v:imagedata r:id="rId6" o:title=""/>
          </v:shape>
          <o:OLEObject Type="Embed" ProgID="Equation.DSMT4" ShapeID="_x0000_i1026" DrawAspect="Content" ObjectID="_1477946206" r:id="rId7"/>
        </w:object>
      </w:r>
    </w:p>
    <w:p w:rsidR="00AD2A53" w:rsidRDefault="00AD2A53"/>
    <w:p w:rsidR="00AD2A53" w:rsidRDefault="00AD2A53"/>
    <w:p w:rsidR="00AD2A53" w:rsidRDefault="00AD2A5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760" w:dyaOrig="660">
          <v:shape id="_x0000_i1027" type="#_x0000_t75" style="width:39pt;height:33pt" o:ole="">
            <v:imagedata r:id="rId8" o:title=""/>
          </v:shape>
          <o:OLEObject Type="Embed" ProgID="Equation.DSMT4" ShapeID="_x0000_i1027" DrawAspect="Content" ObjectID="_1477946207" r:id="rId9"/>
        </w:object>
      </w:r>
      <w:r>
        <w:rPr>
          <w:sz w:val="24"/>
          <w:szCs w:val="24"/>
        </w:rPr>
        <w:t xml:space="preserve">  işleminin sonucu aşağıdakilerden hangisidir?</w:t>
      </w:r>
      <w:r w:rsidRPr="007F5282">
        <w:rPr>
          <w:sz w:val="24"/>
          <w:szCs w:val="24"/>
        </w:rPr>
        <w:t xml:space="preserve"> </w:t>
      </w:r>
    </w:p>
    <w:p w:rsidR="00AD2A53" w:rsidRDefault="00AD2A53" w:rsidP="002F51BB">
      <w:pPr>
        <w:ind w:right="-993"/>
        <w:rPr>
          <w:position w:val="-24"/>
        </w:rPr>
      </w:pPr>
      <w:r>
        <w:t>A) 2</w:t>
      </w:r>
      <w:r>
        <w:rPr>
          <w:vertAlign w:val="superscript"/>
        </w:rPr>
        <w:tab/>
      </w:r>
      <w:r>
        <w:tab/>
        <w:t>B) 4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460" w:dyaOrig="620">
          <v:shape id="_x0000_i1028" type="#_x0000_t75" style="width:24pt;height:30.75pt" o:ole="">
            <v:imagedata r:id="rId10" o:title=""/>
          </v:shape>
          <o:OLEObject Type="Embed" ProgID="Equation.DSMT4" ShapeID="_x0000_i1028" DrawAspect="Content" ObjectID="_1477946208" r:id="rId11"/>
        </w:object>
      </w:r>
      <w:r>
        <w:tab/>
        <w:t xml:space="preserve">D) </w:t>
      </w:r>
      <w:r w:rsidRPr="0035454F">
        <w:rPr>
          <w:position w:val="-24"/>
        </w:rPr>
        <w:object w:dxaOrig="460" w:dyaOrig="620">
          <v:shape id="_x0000_i1029" type="#_x0000_t75" style="width:24pt;height:30.75pt" o:ole="">
            <v:imagedata r:id="rId12" o:title=""/>
          </v:shape>
          <o:OLEObject Type="Embed" ProgID="Equation.DSMT4" ShapeID="_x0000_i1029" DrawAspect="Content" ObjectID="_1477946209" r:id="rId13"/>
        </w:object>
      </w:r>
    </w:p>
    <w:p w:rsidR="00AD2A53" w:rsidRDefault="00AD2A53" w:rsidP="002F51BB">
      <w:pPr>
        <w:ind w:right="-993"/>
        <w:rPr>
          <w:position w:val="-24"/>
        </w:rPr>
      </w:pPr>
    </w:p>
    <w:p w:rsidR="00AD2A53" w:rsidRDefault="00AD2A53" w:rsidP="002F51BB">
      <w:pPr>
        <w:ind w:right="-993"/>
        <w:rPr>
          <w:position w:val="-24"/>
        </w:rPr>
      </w:pPr>
    </w:p>
    <w:p w:rsidR="00AD2A53" w:rsidRDefault="00AD2A53" w:rsidP="002F51BB">
      <w:pPr>
        <w:ind w:right="-993"/>
        <w:rPr>
          <w:position w:val="-24"/>
        </w:rPr>
      </w:pPr>
    </w:p>
    <w:p w:rsidR="00AD2A53" w:rsidRDefault="00AD2A53" w:rsidP="000E377A">
      <w:r>
        <w:t xml:space="preserve">3) </w:t>
      </w:r>
      <w:r w:rsidRPr="00580C95">
        <w:rPr>
          <w:position w:val="-30"/>
        </w:rPr>
        <w:object w:dxaOrig="1960" w:dyaOrig="740">
          <v:shape id="_x0000_i1030" type="#_x0000_t75" style="width:98.25pt;height:36.75pt" o:ole="">
            <v:imagedata r:id="rId14" o:title=""/>
          </v:shape>
          <o:OLEObject Type="Embed" ProgID="Equation.3" ShapeID="_x0000_i1030" DrawAspect="Content" ObjectID="_1477946210" r:id="rId15"/>
        </w:object>
      </w:r>
      <w:r>
        <w:rPr>
          <w:position w:val="-30"/>
        </w:rPr>
        <w:t xml:space="preserve"> </w:t>
      </w:r>
      <w:r>
        <w:t>işleminin cevabı kaçtır?</w:t>
      </w:r>
    </w:p>
    <w:p w:rsidR="00AD2A53" w:rsidRDefault="00AD2A53" w:rsidP="000E377A">
      <w:r>
        <w:t xml:space="preserve">A) </w:t>
      </w:r>
      <w:r w:rsidRPr="00DA7F45">
        <w:rPr>
          <w:position w:val="-24"/>
        </w:rPr>
        <w:object w:dxaOrig="240" w:dyaOrig="620">
          <v:shape id="_x0000_i1031" type="#_x0000_t75" style="width:12pt;height:30.75pt" o:ole="">
            <v:imagedata r:id="rId16" o:title=""/>
          </v:shape>
          <o:OLEObject Type="Embed" ProgID="Equation.3" ShapeID="_x0000_i1031" DrawAspect="Content" ObjectID="_1477946211" r:id="rId17"/>
        </w:object>
      </w:r>
      <w:r>
        <w:tab/>
      </w:r>
      <w:r>
        <w:tab/>
        <w:t>B) 2</w:t>
      </w:r>
      <w:r>
        <w:tab/>
      </w:r>
      <w:r>
        <w:tab/>
        <w:t>C) 3</w:t>
      </w:r>
      <w:r>
        <w:tab/>
      </w:r>
      <w:r>
        <w:tab/>
        <w:t>D) 4</w:t>
      </w:r>
    </w:p>
    <w:p w:rsidR="00AD2A53" w:rsidRDefault="00AD2A53" w:rsidP="002F51BB">
      <w:pPr>
        <w:ind w:right="-993"/>
        <w:rPr>
          <w:position w:val="-24"/>
        </w:rPr>
      </w:pPr>
    </w:p>
    <w:p w:rsidR="00AD2A53" w:rsidRDefault="00AD2A53" w:rsidP="002F51BB">
      <w:pPr>
        <w:ind w:right="-993"/>
        <w:rPr>
          <w:position w:val="-24"/>
        </w:rPr>
      </w:pPr>
    </w:p>
    <w:p w:rsidR="00AD2A53" w:rsidRDefault="00AD2A53" w:rsidP="002F51BB">
      <w:pPr>
        <w:ind w:right="-993"/>
      </w:pPr>
    </w:p>
    <w:p w:rsidR="00AD2A53" w:rsidRDefault="00AD2A53" w:rsidP="002F51BB">
      <w:pPr>
        <w:ind w:left="-993" w:right="-993"/>
      </w:pPr>
    </w:p>
    <w:p w:rsidR="00AD2A53" w:rsidRDefault="00AD2A53" w:rsidP="002F51BB">
      <w:pPr>
        <w:ind w:right="129"/>
      </w:pPr>
      <w:r>
        <w:t>4) Aşağıdaki sayılardan hangisi , kenar uzunluğu tam sayı olan bir karenin alanını ifade eder?</w:t>
      </w:r>
    </w:p>
    <w:p w:rsidR="00AD2A53" w:rsidRDefault="00AD2A53" w:rsidP="002F51BB">
      <w:pPr>
        <w:ind w:right="129"/>
      </w:pPr>
      <w:r>
        <w:t>A) 24</w:t>
      </w:r>
      <w:r>
        <w:tab/>
      </w:r>
      <w:r>
        <w:tab/>
        <w:t>B) 64</w:t>
      </w:r>
      <w:r>
        <w:tab/>
      </w:r>
      <w:r>
        <w:tab/>
        <w:t>C) 77</w:t>
      </w:r>
      <w:r>
        <w:tab/>
      </w:r>
      <w:r>
        <w:tab/>
        <w:t>D) 96</w:t>
      </w:r>
    </w:p>
    <w:p w:rsidR="00AD2A53" w:rsidRDefault="00AD2A53" w:rsidP="002F51BB">
      <w:pPr>
        <w:ind w:right="-12"/>
      </w:pPr>
      <w:r>
        <w:t xml:space="preserve">5) Naim beyin çalıştığı belediye ile evi arasındaki mesafe </w:t>
      </w:r>
      <w:smartTag w:uri="urn:schemas-microsoft-com:office:smarttags" w:element="metricconverter">
        <w:smartTagPr>
          <w:attr w:name="ProductID" w:val="6 km"/>
        </w:smartTagPr>
        <w:r>
          <w:t>6 km</w:t>
        </w:r>
      </w:smartTag>
      <w:r>
        <w:t xml:space="preserve">' den fazla </w:t>
      </w:r>
      <w:smartTag w:uri="urn:schemas-microsoft-com:office:smarttags" w:element="metricconverter">
        <w:smartTagPr>
          <w:attr w:name="ProductID" w:val="7 km"/>
        </w:smartTagPr>
        <w:r>
          <w:t>7 km</w:t>
        </w:r>
      </w:smartTag>
      <w:r>
        <w:t>' den azdır. Buna göre Naim beyin evi ile belediye arasındaki mesafe kilometre cinsinden aşağıdakilerden hangisine eşit olabilir?</w:t>
      </w:r>
    </w:p>
    <w:p w:rsidR="00AD2A53" w:rsidRPr="002F51BB" w:rsidRDefault="00AD2A53" w:rsidP="002F51BB">
      <w:pPr>
        <w:ind w:right="129"/>
        <w:rPr>
          <w:vertAlign w:val="superscript"/>
        </w:rPr>
      </w:pPr>
      <w:r>
        <w:t xml:space="preserve">A) </w:t>
      </w:r>
      <w:r w:rsidRPr="0025669A">
        <w:rPr>
          <w:position w:val="-8"/>
        </w:rPr>
        <w:object w:dxaOrig="499" w:dyaOrig="360">
          <v:shape id="_x0000_i1032" type="#_x0000_t75" style="width:26.25pt;height:18pt" o:ole="">
            <v:imagedata r:id="rId18" o:title=""/>
          </v:shape>
          <o:OLEObject Type="Embed" ProgID="Equation.DSMT4" ShapeID="_x0000_i1032" DrawAspect="Content" ObjectID="_1477946212" r:id="rId19"/>
        </w:object>
      </w:r>
      <w:r>
        <w:tab/>
        <w:t xml:space="preserve">B) </w:t>
      </w:r>
      <w:r w:rsidRPr="0025669A">
        <w:rPr>
          <w:position w:val="-8"/>
        </w:rPr>
        <w:object w:dxaOrig="480" w:dyaOrig="360">
          <v:shape id="_x0000_i1033" type="#_x0000_t75" style="width:25.5pt;height:18pt" o:ole="">
            <v:imagedata r:id="rId20" o:title=""/>
          </v:shape>
          <o:OLEObject Type="Embed" ProgID="Equation.DSMT4" ShapeID="_x0000_i1033" DrawAspect="Content" ObjectID="_1477946213" r:id="rId21"/>
        </w:object>
      </w:r>
      <w:r>
        <w:tab/>
        <w:t xml:space="preserve">C) </w:t>
      </w:r>
      <w:r w:rsidRPr="0025669A">
        <w:rPr>
          <w:position w:val="-8"/>
        </w:rPr>
        <w:object w:dxaOrig="480" w:dyaOrig="360">
          <v:shape id="_x0000_i1034" type="#_x0000_t75" style="width:25.5pt;height:18pt" o:ole="">
            <v:imagedata r:id="rId22" o:title=""/>
          </v:shape>
          <o:OLEObject Type="Embed" ProgID="Equation.DSMT4" ShapeID="_x0000_i1034" DrawAspect="Content" ObjectID="_1477946214" r:id="rId23"/>
        </w:object>
      </w:r>
      <w:r>
        <w:t xml:space="preserve">           D)</w:t>
      </w:r>
      <w:r w:rsidRPr="0025669A">
        <w:rPr>
          <w:position w:val="-24"/>
        </w:rPr>
        <w:t xml:space="preserve"> </w:t>
      </w:r>
      <w:r w:rsidRPr="0025669A">
        <w:rPr>
          <w:position w:val="-8"/>
        </w:rPr>
        <w:object w:dxaOrig="499" w:dyaOrig="360">
          <v:shape id="_x0000_i1035" type="#_x0000_t75" style="width:26.25pt;height:18pt" o:ole="">
            <v:imagedata r:id="rId24" o:title=""/>
          </v:shape>
          <o:OLEObject Type="Embed" ProgID="Equation.DSMT4" ShapeID="_x0000_i1035" DrawAspect="Content" ObjectID="_1477946215" r:id="rId25"/>
        </w:object>
      </w:r>
    </w:p>
    <w:p w:rsidR="00AD2A53" w:rsidRPr="000A4CD1" w:rsidRDefault="00AD2A53" w:rsidP="002F51BB">
      <w:pPr>
        <w:ind w:right="-12"/>
      </w:pPr>
    </w:p>
    <w:p w:rsidR="00AD2A53" w:rsidRDefault="00AD2A53" w:rsidP="002F51BB"/>
    <w:p w:rsidR="00AD2A53" w:rsidRDefault="00AD2A53" w:rsidP="002F51BB"/>
    <w:p w:rsidR="00AD2A53" w:rsidRDefault="00AD2A53" w:rsidP="002F51BB">
      <w:r>
        <w:t>6)  Aşağıda verilen eşitliklerden hangisi yanlıştır?</w:t>
      </w:r>
    </w:p>
    <w:p w:rsidR="00AD2A53" w:rsidRDefault="00AD2A53" w:rsidP="002F51BB">
      <w:pPr>
        <w:ind w:right="129"/>
      </w:pPr>
      <w:r>
        <w:t xml:space="preserve">A) </w:t>
      </w:r>
      <w:r w:rsidRPr="0025669A">
        <w:rPr>
          <w:position w:val="-8"/>
        </w:rPr>
        <w:object w:dxaOrig="1120" w:dyaOrig="360">
          <v:shape id="_x0000_i1036" type="#_x0000_t75" style="width:58.5pt;height:18pt" o:ole="">
            <v:imagedata r:id="rId26" o:title=""/>
          </v:shape>
          <o:OLEObject Type="Embed" ProgID="Equation.DSMT4" ShapeID="_x0000_i1036" DrawAspect="Content" ObjectID="_1477946216" r:id="rId27"/>
        </w:object>
      </w:r>
      <w:r>
        <w:tab/>
      </w:r>
      <w:r>
        <w:tab/>
        <w:t xml:space="preserve">B) </w:t>
      </w:r>
      <w:r w:rsidRPr="0025669A">
        <w:rPr>
          <w:position w:val="-8"/>
        </w:rPr>
        <w:object w:dxaOrig="1140" w:dyaOrig="360">
          <v:shape id="_x0000_i1037" type="#_x0000_t75" style="width:60pt;height:18pt" o:ole="">
            <v:imagedata r:id="rId28" o:title=""/>
          </v:shape>
          <o:OLEObject Type="Embed" ProgID="Equation.DSMT4" ShapeID="_x0000_i1037" DrawAspect="Content" ObjectID="_1477946217" r:id="rId29"/>
        </w:object>
      </w:r>
      <w:r>
        <w:tab/>
      </w:r>
    </w:p>
    <w:p w:rsidR="00AD2A53" w:rsidRDefault="00AD2A53" w:rsidP="002F51BB">
      <w:pPr>
        <w:ind w:right="129"/>
        <w:rPr>
          <w:position w:val="-24"/>
        </w:rPr>
      </w:pPr>
      <w:r>
        <w:t xml:space="preserve">C) </w:t>
      </w:r>
      <w:r w:rsidRPr="0025669A">
        <w:rPr>
          <w:position w:val="-8"/>
        </w:rPr>
        <w:object w:dxaOrig="1160" w:dyaOrig="360">
          <v:shape id="_x0000_i1038" type="#_x0000_t75" style="width:61.5pt;height:18pt" o:ole="">
            <v:imagedata r:id="rId30" o:title=""/>
          </v:shape>
          <o:OLEObject Type="Embed" ProgID="Equation.DSMT4" ShapeID="_x0000_i1038" DrawAspect="Content" ObjectID="_1477946218" r:id="rId31"/>
        </w:object>
      </w:r>
      <w:r>
        <w:tab/>
      </w:r>
      <w:r>
        <w:tab/>
        <w:t xml:space="preserve">D) </w:t>
      </w:r>
      <w:r w:rsidRPr="0025669A">
        <w:rPr>
          <w:position w:val="-8"/>
        </w:rPr>
        <w:object w:dxaOrig="1160" w:dyaOrig="360">
          <v:shape id="_x0000_i1039" type="#_x0000_t75" style="width:61.5pt;height:18pt" o:ole="">
            <v:imagedata r:id="rId32" o:title=""/>
          </v:shape>
          <o:OLEObject Type="Embed" ProgID="Equation.DSMT4" ShapeID="_x0000_i1039" DrawAspect="Content" ObjectID="_1477946219" r:id="rId33"/>
        </w:object>
      </w:r>
    </w:p>
    <w:p w:rsidR="00AD2A53" w:rsidRDefault="00AD2A53" w:rsidP="002F51BB">
      <w:pPr>
        <w:ind w:right="129"/>
        <w:rPr>
          <w:position w:val="-24"/>
        </w:rPr>
      </w:pPr>
    </w:p>
    <w:p w:rsidR="00AD2A53" w:rsidRDefault="00AD2A53" w:rsidP="002F51BB">
      <w:pPr>
        <w:ind w:right="129"/>
        <w:rPr>
          <w:position w:val="-24"/>
        </w:rPr>
      </w:pPr>
    </w:p>
    <w:p w:rsidR="00AD2A53" w:rsidRDefault="00AD2A53" w:rsidP="002F51BB">
      <w:pPr>
        <w:ind w:right="129"/>
        <w:rPr>
          <w:position w:val="-24"/>
        </w:rPr>
      </w:pPr>
    </w:p>
    <w:p w:rsidR="00AD2A53" w:rsidRDefault="00AD2A53" w:rsidP="002F51BB">
      <w:r>
        <w:t xml:space="preserve">7)  </w:t>
      </w:r>
      <w:r w:rsidRPr="0025669A">
        <w:rPr>
          <w:position w:val="-8"/>
        </w:rPr>
        <w:object w:dxaOrig="1740" w:dyaOrig="360">
          <v:shape id="_x0000_i1040" type="#_x0000_t75" style="width:92.25pt;height:18pt" o:ole="">
            <v:imagedata r:id="rId34" o:title=""/>
          </v:shape>
          <o:OLEObject Type="Embed" ProgID="Equation.DSMT4" ShapeID="_x0000_i1040" DrawAspect="Content" ObjectID="_1477946220" r:id="rId35"/>
        </w:object>
      </w:r>
      <w:r>
        <w:t xml:space="preserve">  işleminin sonucu kaçtır?</w:t>
      </w:r>
    </w:p>
    <w:p w:rsidR="00AD2A53" w:rsidRDefault="00AD2A53" w:rsidP="00DD250F">
      <w:pPr>
        <w:ind w:right="129"/>
      </w:pPr>
      <w:r>
        <w:t xml:space="preserve">A) </w:t>
      </w:r>
      <w:r w:rsidRPr="0025669A">
        <w:rPr>
          <w:position w:val="-8"/>
        </w:rPr>
        <w:object w:dxaOrig="620" w:dyaOrig="360">
          <v:shape id="_x0000_i1041" type="#_x0000_t75" style="width:33pt;height:18pt" o:ole="">
            <v:imagedata r:id="rId36" o:title=""/>
          </v:shape>
          <o:OLEObject Type="Embed" ProgID="Equation.DSMT4" ShapeID="_x0000_i1041" DrawAspect="Content" ObjectID="_1477946221" r:id="rId37"/>
        </w:object>
      </w:r>
      <w:r>
        <w:tab/>
        <w:t xml:space="preserve">B) </w:t>
      </w:r>
      <w:r w:rsidRPr="0025669A">
        <w:rPr>
          <w:position w:val="-8"/>
        </w:rPr>
        <w:object w:dxaOrig="480" w:dyaOrig="360">
          <v:shape id="_x0000_i1042" type="#_x0000_t75" style="width:25.5pt;height:18pt" o:ole="">
            <v:imagedata r:id="rId38" o:title=""/>
          </v:shape>
          <o:OLEObject Type="Embed" ProgID="Equation.DSMT4" ShapeID="_x0000_i1042" DrawAspect="Content" ObjectID="_1477946222" r:id="rId39"/>
        </w:object>
      </w:r>
      <w:r>
        <w:tab/>
        <w:t xml:space="preserve">C) </w:t>
      </w:r>
      <w:r w:rsidRPr="0025669A">
        <w:rPr>
          <w:position w:val="-8"/>
        </w:rPr>
        <w:object w:dxaOrig="480" w:dyaOrig="360">
          <v:shape id="_x0000_i1043" type="#_x0000_t75" style="width:25.5pt;height:18pt" o:ole="">
            <v:imagedata r:id="rId40" o:title=""/>
          </v:shape>
          <o:OLEObject Type="Embed" ProgID="Equation.DSMT4" ShapeID="_x0000_i1043" DrawAspect="Content" ObjectID="_1477946223" r:id="rId41"/>
        </w:object>
      </w:r>
      <w:r>
        <w:t xml:space="preserve">       D) </w:t>
      </w:r>
      <w:r w:rsidRPr="0025669A">
        <w:rPr>
          <w:position w:val="-8"/>
        </w:rPr>
        <w:object w:dxaOrig="480" w:dyaOrig="360">
          <v:shape id="_x0000_i1044" type="#_x0000_t75" style="width:25.5pt;height:18pt" o:ole="">
            <v:imagedata r:id="rId42" o:title=""/>
          </v:shape>
          <o:OLEObject Type="Embed" ProgID="Equation.DSMT4" ShapeID="_x0000_i1044" DrawAspect="Content" ObjectID="_1477946224" r:id="rId43"/>
        </w:object>
      </w:r>
    </w:p>
    <w:p w:rsidR="00AD2A53" w:rsidRPr="00DD250F" w:rsidRDefault="00AD2A53" w:rsidP="002F51BB"/>
    <w:p w:rsidR="00AD2A53" w:rsidRDefault="00AD2A53"/>
    <w:p w:rsidR="00AD2A53" w:rsidRDefault="00AD2A53"/>
    <w:p w:rsidR="00AD2A53" w:rsidRPr="007E35F6" w:rsidRDefault="00AD2A53" w:rsidP="00DE61EA">
      <w:r>
        <w:t>8)Köşe koordinatları A(4,4), B(2,2) ve C(2,3) olan bir üçgen y eksenine paralel 2 br aşağı ötelenerek yeni bir üçgen elde edilmiştir. Yeni üçgenin köşe noktalarının ordinatları toplamı kaçtır?</w:t>
      </w:r>
    </w:p>
    <w:p w:rsidR="00AD2A53" w:rsidRDefault="00AD2A53" w:rsidP="007E35F6">
      <w:pPr>
        <w:ind w:right="129"/>
      </w:pPr>
      <w:r>
        <w:t>A) 3</w:t>
      </w:r>
      <w:r>
        <w:tab/>
      </w:r>
      <w:r>
        <w:tab/>
        <w:t>B) 2</w:t>
      </w:r>
      <w:r>
        <w:tab/>
      </w:r>
      <w:r>
        <w:tab/>
        <w:t>C) 1</w:t>
      </w:r>
      <w:r>
        <w:tab/>
      </w:r>
      <w:r>
        <w:tab/>
        <w:t>D) 0</w:t>
      </w:r>
    </w:p>
    <w:p w:rsidR="00AD2A53" w:rsidRPr="007E35F6" w:rsidRDefault="00AD2A53" w:rsidP="00DE61EA">
      <w:pPr>
        <w:rPr>
          <w:vertAlign w:val="superscript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2.75pt;margin-top:-.2pt;width:0;height:8.5pt;z-index:251645440" o:connectortype="straight" strokeweight=".25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27" type="#_x0000_t32" style="position:absolute;margin-left:89pt;margin-top:-.2pt;width:0;height:8.5pt;z-index:251644416" o:connectortype="straight" strokeweight=".25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28" type="#_x0000_t32" style="position:absolute;margin-left:89.3pt;margin-top:3.8pt;width:34pt;height:0;z-index:251643392" o:connectortype="straight" strokeweight=".25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29" type="#_x0000_t32" style="position:absolute;margin-left:36.05pt;margin-top:3.05pt;width:34pt;height:0;z-index:251642368" o:connectortype="straight" strokeweight=".25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30" type="#_x0000_t32" style="position:absolute;margin-left:106.25pt;margin-top:3.55pt;width:0;height:68.05pt;z-index:251641344" o:connectortype="straight" strokeweight=".25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31" type="#_x0000_t32" style="position:absolute;margin-left:53pt;margin-top:2.8pt;width:0;height:68.05pt;z-index:251640320" o:connectortype="straight" strokeweight=".25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32" type="#_x0000_t32" style="position:absolute;margin-left:15.5pt;margin-top:2.05pt;width:0;height:68.05pt;z-index:251639296" o:connectortype="straight" strokeweight=".25pt">
            <v:shadow type="perspective" color="#7f7f7f" opacity=".5" offset="1pt" offset2="-1pt"/>
          </v:shape>
        </w:pict>
      </w:r>
      <w:r>
        <w:t xml:space="preserve">9)  </w:t>
      </w:r>
    </w:p>
    <w:p w:rsidR="00AD2A53" w:rsidRDefault="00AD2A53" w:rsidP="007E35F6">
      <w:pPr>
        <w:rPr>
          <w:noProof/>
          <w:vertAlign w:val="superscript"/>
          <w:lang w:eastAsia="tr-TR"/>
        </w:rPr>
      </w:pPr>
    </w:p>
    <w:p w:rsidR="00AD2A53" w:rsidRPr="007E35F6" w:rsidRDefault="00AD2A53" w:rsidP="007E35F6">
      <w:pPr>
        <w:rPr>
          <w:noProof/>
          <w:vertAlign w:val="superscript"/>
          <w:lang w:eastAsia="tr-TR"/>
        </w:rPr>
      </w:pPr>
    </w:p>
    <w:p w:rsidR="00AD2A53" w:rsidRDefault="00AD2A53" w:rsidP="007E35F6">
      <w:pPr>
        <w:rPr>
          <w:noProof/>
          <w:sz w:val="16"/>
          <w:szCs w:val="16"/>
          <w:lang w:eastAsia="tr-TR"/>
        </w:rPr>
      </w:pPr>
      <w:r w:rsidRPr="00D64728">
        <w:rPr>
          <w:noProof/>
          <w:sz w:val="16"/>
          <w:szCs w:val="16"/>
          <w:lang w:eastAsia="tr-TR"/>
        </w:rPr>
        <w:t>Başlangıç</w:t>
      </w:r>
      <w:r>
        <w:rPr>
          <w:noProof/>
          <w:sz w:val="16"/>
          <w:szCs w:val="16"/>
          <w:lang w:eastAsia="tr-TR"/>
        </w:rPr>
        <w:t xml:space="preserve">      1. Adım               2. Adım</w:t>
      </w:r>
    </w:p>
    <w:p w:rsidR="00AD2A53" w:rsidRPr="00D64728" w:rsidRDefault="00AD2A53" w:rsidP="007E35F6">
      <w:pPr>
        <w:rPr>
          <w:noProof/>
          <w:lang w:eastAsia="tr-TR"/>
        </w:rPr>
      </w:pPr>
      <w:r w:rsidRPr="00D64728">
        <w:rPr>
          <w:noProof/>
          <w:lang w:eastAsia="tr-TR"/>
        </w:rPr>
        <w:t>Verilen fraktalın başlangıç adımı dal uzunluğu 4 birimdir. Fraktal oluşturulurken her dal kendi</w:t>
      </w:r>
      <w:r>
        <w:rPr>
          <w:noProof/>
          <w:lang w:eastAsia="tr-TR"/>
        </w:rPr>
        <w:t xml:space="preserve"> uzunluğunun </w:t>
      </w:r>
      <w:r w:rsidRPr="00D64728">
        <w:rPr>
          <w:position w:val="-24"/>
        </w:rPr>
        <w:object w:dxaOrig="240" w:dyaOrig="620">
          <v:shape id="_x0000_i1045" type="#_x0000_t75" style="width:12.75pt;height:30.75pt" o:ole="">
            <v:imagedata r:id="rId44" o:title=""/>
          </v:shape>
          <o:OLEObject Type="Embed" ProgID="Equation.DSMT4" ShapeID="_x0000_i1045" DrawAspect="Content" ObjectID="_1477946225" r:id="rId45"/>
        </w:object>
      </w:r>
      <w:r>
        <w:rPr>
          <w:noProof/>
          <w:lang w:eastAsia="tr-TR"/>
        </w:rPr>
        <w:t>'ü büyüklükte iki dala ayrılıyor. Bu fraktalın 3. adımındaki en küçük dalık uzunluğu kaç birimdir?</w:t>
      </w:r>
      <w:r w:rsidRPr="00D64728">
        <w:rPr>
          <w:noProof/>
          <w:lang w:eastAsia="tr-TR"/>
        </w:rPr>
        <w:t xml:space="preserve"> </w:t>
      </w:r>
    </w:p>
    <w:p w:rsidR="00AD2A53" w:rsidRDefault="00AD2A53" w:rsidP="00D64728">
      <w:pPr>
        <w:ind w:right="129"/>
      </w:pPr>
      <w:r>
        <w:t xml:space="preserve">A) </w:t>
      </w:r>
      <w:r w:rsidRPr="00D64728">
        <w:rPr>
          <w:position w:val="-24"/>
        </w:rPr>
        <w:object w:dxaOrig="340" w:dyaOrig="620">
          <v:shape id="_x0000_i1046" type="#_x0000_t75" style="width:18pt;height:30.75pt" o:ole="">
            <v:imagedata r:id="rId46" o:title=""/>
          </v:shape>
          <o:OLEObject Type="Embed" ProgID="Equation.DSMT4" ShapeID="_x0000_i1046" DrawAspect="Content" ObjectID="_1477946226" r:id="rId47"/>
        </w:object>
      </w:r>
      <w:r>
        <w:tab/>
      </w:r>
      <w:r>
        <w:tab/>
        <w:t xml:space="preserve">B) </w:t>
      </w:r>
      <w:r w:rsidRPr="00D64728">
        <w:rPr>
          <w:position w:val="-24"/>
        </w:rPr>
        <w:object w:dxaOrig="320" w:dyaOrig="620">
          <v:shape id="_x0000_i1047" type="#_x0000_t75" style="width:17.25pt;height:30.75pt" o:ole="">
            <v:imagedata r:id="rId48" o:title=""/>
          </v:shape>
          <o:OLEObject Type="Embed" ProgID="Equation.DSMT4" ShapeID="_x0000_i1047" DrawAspect="Content" ObjectID="_1477946227" r:id="rId49"/>
        </w:object>
      </w:r>
      <w:r>
        <w:tab/>
      </w:r>
      <w:r>
        <w:tab/>
        <w:t xml:space="preserve">C) </w:t>
      </w:r>
      <w:r w:rsidRPr="00D64728">
        <w:rPr>
          <w:position w:val="-24"/>
        </w:rPr>
        <w:object w:dxaOrig="340" w:dyaOrig="620">
          <v:shape id="_x0000_i1048" type="#_x0000_t75" style="width:18pt;height:30.75pt" o:ole="">
            <v:imagedata r:id="rId50" o:title=""/>
          </v:shape>
          <o:OLEObject Type="Embed" ProgID="Equation.DSMT4" ShapeID="_x0000_i1048" DrawAspect="Content" ObjectID="_1477946228" r:id="rId51"/>
        </w:object>
      </w:r>
      <w:r>
        <w:tab/>
      </w:r>
      <w:r>
        <w:tab/>
        <w:t xml:space="preserve">D) </w:t>
      </w:r>
      <w:r w:rsidRPr="00D64728">
        <w:rPr>
          <w:position w:val="-24"/>
        </w:rPr>
        <w:object w:dxaOrig="320" w:dyaOrig="620">
          <v:shape id="_x0000_i1049" type="#_x0000_t75" style="width:17.25pt;height:30.75pt" o:ole="">
            <v:imagedata r:id="rId52" o:title=""/>
          </v:shape>
          <o:OLEObject Type="Embed" ProgID="Equation.DSMT4" ShapeID="_x0000_i1049" DrawAspect="Content" ObjectID="_1477946229" r:id="rId53"/>
        </w:object>
      </w:r>
    </w:p>
    <w:p w:rsidR="00AD2A53" w:rsidRDefault="00AD2A53" w:rsidP="007E35F6"/>
    <w:p w:rsidR="00AD2A53" w:rsidRDefault="00AD2A53" w:rsidP="007E35F6">
      <w:r>
        <w:t>10) Kenar uzunlukları</w:t>
      </w:r>
      <w:r w:rsidRPr="0025669A">
        <w:rPr>
          <w:position w:val="-8"/>
        </w:rPr>
        <w:object w:dxaOrig="580" w:dyaOrig="360">
          <v:shape id="_x0000_i1050" type="#_x0000_t75" style="width:30.75pt;height:18pt" o:ole="">
            <v:imagedata r:id="rId54" o:title=""/>
          </v:shape>
          <o:OLEObject Type="Embed" ProgID="Equation.DSMT4" ShapeID="_x0000_i1050" DrawAspect="Content" ObjectID="_1477946230" r:id="rId55"/>
        </w:object>
      </w:r>
      <w:r>
        <w:t xml:space="preserve"> km ve </w:t>
      </w:r>
      <w:r w:rsidRPr="00CD6EC0">
        <w:rPr>
          <w:position w:val="-10"/>
        </w:rPr>
        <w:object w:dxaOrig="680" w:dyaOrig="380">
          <v:shape id="_x0000_i1051" type="#_x0000_t75" style="width:33.75pt;height:18.75pt" o:ole="">
            <v:imagedata r:id="rId56" o:title=""/>
          </v:shape>
          <o:OLEObject Type="Embed" ProgID="Equation.DSMT4" ShapeID="_x0000_i1051" DrawAspect="Content" ObjectID="_1477946231" r:id="rId57"/>
        </w:object>
      </w:r>
      <w:r>
        <w:t xml:space="preserve"> km olan dikdörtgen şeklindeki milli parkın alanı kaç kilometrekaredir?</w:t>
      </w:r>
    </w:p>
    <w:p w:rsidR="00AD2A53" w:rsidRDefault="00AD2A53" w:rsidP="00CD6EC0">
      <w:pPr>
        <w:ind w:right="129"/>
      </w:pPr>
      <w:r>
        <w:t>A) 1,2</w:t>
      </w:r>
      <w:r>
        <w:tab/>
      </w:r>
      <w:r>
        <w:tab/>
        <w:t>B) 1,8</w:t>
      </w:r>
      <w:r>
        <w:tab/>
      </w:r>
      <w:r>
        <w:tab/>
        <w:t>C) 12</w:t>
      </w:r>
      <w:r>
        <w:tab/>
      </w:r>
      <w:r>
        <w:tab/>
        <w:t>D) 18</w:t>
      </w:r>
    </w:p>
    <w:p w:rsidR="00AD2A53" w:rsidRDefault="00AD2A53" w:rsidP="007E35F6"/>
    <w:p w:rsidR="00AD2A53" w:rsidRDefault="00AD2A53" w:rsidP="007E35F6"/>
    <w:p w:rsidR="00AD2A53" w:rsidRDefault="00AD2A53" w:rsidP="007E35F6"/>
    <w:p w:rsidR="00AD2A53" w:rsidRDefault="00AD2A53" w:rsidP="007E35F6"/>
    <w:p w:rsidR="00AD2A53" w:rsidRDefault="00AD2A53" w:rsidP="007E35F6">
      <w:r>
        <w:t>11) Aşağıdakilerden hangisinde , y eksenine göre yansıma vardır?</w:t>
      </w:r>
    </w:p>
    <w:p w:rsidR="00AD2A53" w:rsidRDefault="00AD2A53" w:rsidP="007E35F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13.8pt;margin-top:24.35pt;width:23.95pt;height:20.55pt;z-index:251633152" stroked="f">
            <v:fill opacity="0"/>
            <v:textbox>
              <w:txbxContent>
                <w:p w:rsidR="00AD2A53" w:rsidRDefault="00AD2A53" w:rsidP="00D230FF">
                  <w: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75.05pt;margin-top:24.35pt;width:23.95pt;height:20.55pt;z-index:251632128" stroked="f">
            <v:fill opacity="0"/>
            <v:textbox>
              <w:txbxContent>
                <w:p w:rsidR="00AD2A53" w:rsidRDefault="00AD2A53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7.55pt;margin-top:24.35pt;width:23.95pt;height:20.55pt;z-index:251631104" stroked="f">
            <v:fill opacity="0"/>
            <v:textbox>
              <w:txbxContent>
                <w:p w:rsidR="00AD2A53" w:rsidRDefault="00AD2A53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75" alt="http://2.bp.blogspot.com/-fIYFdcm0rOI/UNyJQ3wue6I/AAAAAAAAC8A/CYrnp4ArpbU/s1600/koordinat14a.gif" style="position:absolute;margin-left:141pt;margin-top:.35pt;width:113.4pt;height:113.25pt;z-index:-251688448;visibility:visible">
            <v:imagedata r:id="rId58" o:title=""/>
          </v:shape>
        </w:pict>
      </w:r>
      <w:r>
        <w:rPr>
          <w:noProof/>
          <w:lang w:eastAsia="tr-TR"/>
        </w:rPr>
        <w:pict>
          <v:shape id="Resim 113" o:spid="_x0000_s1037" type="#_x0000_t75" alt="http://2.bp.blogspot.com/-fIYFdcm0rOI/UNyJQ3wue6I/AAAAAAAAC8A/CYrnp4ArpbU/s1600/koordinat14a.gif" style="position:absolute;margin-left:11.25pt;margin-top:.35pt;width:113.4pt;height:113.25pt;z-index:-251689472;visibility:visible">
            <v:imagedata r:id="rId58" o:title=""/>
          </v:shape>
        </w:pict>
      </w:r>
      <w:r>
        <w:t>A)</w:t>
      </w:r>
      <w:r>
        <w:tab/>
      </w:r>
      <w:r>
        <w:tab/>
      </w:r>
      <w:r>
        <w:tab/>
        <w:t xml:space="preserve">         B)</w:t>
      </w:r>
      <w:r>
        <w:tab/>
      </w:r>
    </w:p>
    <w:p w:rsidR="00AD2A53" w:rsidRDefault="00AD2A53" w:rsidP="002050D3">
      <w:r>
        <w:rPr>
          <w:noProof/>
          <w:lang w:eastAsia="tr-TR"/>
        </w:rPr>
        <w:pict>
          <v:shape id="_x0000_s1038" type="#_x0000_t202" style="position:absolute;margin-left:161.3pt;margin-top:51.4pt;width:23.95pt;height:20.55pt;z-index:251634176" stroked="f">
            <v:fill opacity="0"/>
            <v:textbox>
              <w:txbxContent>
                <w:p w:rsidR="00AD2A53" w:rsidRDefault="00AD2A53" w:rsidP="00D230FF">
                  <w:r>
                    <w:t>T</w:t>
                  </w:r>
                </w:p>
              </w:txbxContent>
            </v:textbox>
          </v:shape>
        </w:pict>
      </w:r>
      <w:r>
        <w:br/>
      </w:r>
      <w:r>
        <w:br/>
      </w:r>
    </w:p>
    <w:p w:rsidR="00AD2A53" w:rsidRDefault="00AD2A53" w:rsidP="002050D3"/>
    <w:p w:rsidR="00AD2A53" w:rsidRDefault="00AD2A53" w:rsidP="002050D3">
      <w:r>
        <w:rPr>
          <w:noProof/>
          <w:lang w:eastAsia="tr-TR"/>
        </w:rPr>
        <w:pict>
          <v:shape id="_x0000_s1039" type="#_x0000_t75" alt="http://2.bp.blogspot.com/-fIYFdcm0rOI/UNyJQ3wue6I/AAAAAAAAC8A/CYrnp4ArpbU/s1600/koordinat14a.gif" style="position:absolute;margin-left:141.75pt;margin-top:23.65pt;width:113.4pt;height:113.25pt;z-index:-251686400;visibility:visible">
            <v:imagedata r:id="rId58" o:title=""/>
          </v:shape>
        </w:pict>
      </w:r>
    </w:p>
    <w:p w:rsidR="00AD2A53" w:rsidRDefault="00AD2A53" w:rsidP="002050D3">
      <w:r>
        <w:rPr>
          <w:noProof/>
          <w:lang w:eastAsia="tr-TR"/>
        </w:rPr>
        <w:pict>
          <v:shape id="Resim 120" o:spid="_x0000_s1040" type="#_x0000_t75" style="position:absolute;margin-left:175.45pt;margin-top:21.5pt;width:9.75pt;height:15pt;z-index:251638272;visibility:visible">
            <v:imagedata r:id="rId59" o:title="" croptop="8995f" cropbottom="30841f" cropleft="38551f" cropright="1927f"/>
          </v:shape>
        </w:pict>
      </w:r>
      <w:r>
        <w:rPr>
          <w:noProof/>
          <w:lang w:eastAsia="tr-TR"/>
        </w:rPr>
        <w:pict>
          <v:shape id="_x0000_s1041" type="#_x0000_t202" style="position:absolute;margin-left:40.55pt;margin-top:19.2pt;width:23.95pt;height:20.55pt;z-index:251635200" stroked="f">
            <v:fill opacity="0"/>
            <v:textbox style="mso-next-textbox:#_x0000_s1041">
              <w:txbxContent>
                <w:p w:rsidR="00AD2A53" w:rsidRDefault="00AD2A53" w:rsidP="00D230FF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78.05pt;margin-top:19.2pt;width:23.95pt;height:26.25pt;z-index:251636224" stroked="f">
            <v:fill opacity="0"/>
            <v:textbox>
              <w:txbxContent>
                <w:p w:rsidR="00AD2A53" w:rsidRDefault="00AD2A53" w:rsidP="00D230FF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75" alt="http://2.bp.blogspot.com/-fIYFdcm0rOI/UNyJQ3wue6I/AAAAAAAAC8A/CYrnp4ArpbU/s1600/koordinat14a.gif" style="position:absolute;margin-left:12.75pt;margin-top:1.95pt;width:113.4pt;height:113.25pt;z-index:-251687424;visibility:visible">
            <v:imagedata r:id="rId58" o:title=""/>
          </v:shape>
        </w:pict>
      </w:r>
      <w:r>
        <w:t>C)</w:t>
      </w:r>
      <w:r w:rsidRPr="00D230FF">
        <w:rPr>
          <w:noProof/>
          <w:lang w:eastAsia="tr-TR"/>
        </w:rPr>
        <w:t xml:space="preserve">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  D) </w:t>
      </w:r>
    </w:p>
    <w:p w:rsidR="00AD2A53" w:rsidRDefault="00AD2A53" w:rsidP="002050D3"/>
    <w:p w:rsidR="00AD2A53" w:rsidRDefault="00AD2A53" w:rsidP="002050D3"/>
    <w:p w:rsidR="00AD2A53" w:rsidRDefault="00AD2A53" w:rsidP="002050D3">
      <w:r>
        <w:rPr>
          <w:noProof/>
          <w:lang w:eastAsia="tr-TR"/>
        </w:rPr>
        <w:pict>
          <v:shape id="_x0000_s1044" type="#_x0000_t202" style="position:absolute;margin-left:169.55pt;margin-top:-.4pt;width:23.95pt;height:20.55pt;z-index:251637248" stroked="f">
            <v:fill opacity="0"/>
            <v:textbox style="mso-next-textbox:#_x0000_s1044">
              <w:txbxContent>
                <w:p w:rsidR="00AD2A53" w:rsidRDefault="00AD2A53" w:rsidP="00AD639C">
                  <w:r>
                    <w:t>Y</w:t>
                  </w:r>
                </w:p>
              </w:txbxContent>
            </v:textbox>
          </v:shape>
        </w:pict>
      </w:r>
    </w:p>
    <w:p w:rsidR="00AD2A53" w:rsidRDefault="00AD2A53" w:rsidP="002050D3"/>
    <w:p w:rsidR="00AD2A53" w:rsidRDefault="00AD2A53" w:rsidP="002050D3"/>
    <w:p w:rsidR="00AD2A53" w:rsidRDefault="00AD2A53" w:rsidP="00E35EAE">
      <w:r>
        <w:rPr>
          <w:noProof/>
          <w:lang w:eastAsia="tr-TR"/>
        </w:rPr>
        <w:pict>
          <v:shape id="_x0000_s1045" type="#_x0000_t202" style="position:absolute;margin-left:75.05pt;margin-top:19.05pt;width:51.45pt;height:31.4pt;z-index:251657728" filled="f" stroked="f">
            <v:textbox>
              <w:txbxContent>
                <w:p w:rsidR="00AD2A53" w:rsidRDefault="00AD2A53" w:rsidP="007072CC">
                  <w:r w:rsidRPr="007072CC">
                    <w:rPr>
                      <w:position w:val="-6"/>
                      <w:sz w:val="18"/>
                      <w:szCs w:val="18"/>
                    </w:rPr>
                    <w:object w:dxaOrig="480" w:dyaOrig="340">
                      <v:shape id="_x0000_i1053" type="#_x0000_t75" style="width:18.75pt;height:18.75pt" o:ole="">
                        <v:imagedata r:id="rId60" o:title=""/>
                      </v:shape>
                      <o:OLEObject Type="Embed" ProgID="Equation.DSMT4" ShapeID="_x0000_i1053" DrawAspect="Content" ObjectID="_1477946248" r:id="rId61"/>
                    </w:object>
                  </w:r>
                  <w:r>
                    <w:t xml:space="preserve"> km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98" o:spid="_x0000_s1046" type="#_x0000_t75" alt="http://www.ikincielim.com/iel_Resim/Buyukler/429817.jpg" style="position:absolute;margin-left:18.75pt;margin-top:.1pt;width:50.25pt;height:33.75pt;z-index:-251668992;visibility:visible">
            <v:imagedata r:id="rId62" o:title="" croptop="3084f" cropbottom="24159f" cropleft="14559f" cropright="11006f"/>
          </v:shape>
        </w:pict>
      </w:r>
      <w:r>
        <w:rPr>
          <w:noProof/>
          <w:lang w:eastAsia="tr-TR"/>
        </w:rPr>
        <w:pict>
          <v:shape id="Resim 95" o:spid="_x0000_s1047" type="#_x0000_t75" alt="http://www.ikincielim.com/iel_Resim/Buyukler/511435.jpg" style="position:absolute;margin-left:195pt;margin-top:.1pt;width:51pt;height:33.75pt;z-index:-251670016;visibility:visible">
            <v:imagedata r:id="rId63" o:title="" croptop="9509f" cropbottom="21074f" cropleft="5793f" cropright="12435f"/>
          </v:shape>
        </w:pict>
      </w:r>
      <w:r>
        <w:t xml:space="preserve">12) </w:t>
      </w:r>
    </w:p>
    <w:p w:rsidR="00AD2A53" w:rsidRDefault="00AD2A53" w:rsidP="002050D3">
      <w:r>
        <w:rPr>
          <w:noProof/>
          <w:lang w:eastAsia="tr-TR"/>
        </w:rPr>
        <w:pict>
          <v:shape id="_x0000_s1048" type="#_x0000_t202" style="position:absolute;margin-left:200.3pt;margin-top:6.2pt;width:51.45pt;height:31.4pt;z-index:251660800" filled="f" stroked="f">
            <v:textbox>
              <w:txbxContent>
                <w:p w:rsidR="00AD2A53" w:rsidRDefault="00AD2A53" w:rsidP="007072CC">
                  <w:r>
                    <w:rPr>
                      <w:position w:val="-8"/>
                      <w:sz w:val="18"/>
                      <w:szCs w:val="18"/>
                    </w:rPr>
                    <w:t>Hasan reis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3.05pt;margin-top:6.95pt;width:51.45pt;height:31.4pt;z-index:251659776" filled="f" stroked="f">
            <v:textbox style="mso-next-textbox:#_x0000_s1049">
              <w:txbxContent>
                <w:p w:rsidR="00AD2A53" w:rsidRDefault="00AD2A53" w:rsidP="007072CC">
                  <w:r>
                    <w:rPr>
                      <w:position w:val="-8"/>
                      <w:sz w:val="18"/>
                      <w:szCs w:val="18"/>
                    </w:rPr>
                    <w:t>Yakup reis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55.55pt;margin-top:16.05pt;width:51.45pt;height:31.4pt;z-index:251656704" filled="f" stroked="f">
            <v:textbox>
              <w:txbxContent>
                <w:p w:rsidR="00AD2A53" w:rsidRDefault="00AD2A53" w:rsidP="007072CC">
                  <w:r w:rsidRPr="007072CC">
                    <w:rPr>
                      <w:position w:val="-8"/>
                      <w:sz w:val="18"/>
                      <w:szCs w:val="18"/>
                    </w:rPr>
                    <w:object w:dxaOrig="480" w:dyaOrig="360">
                      <v:shape id="_x0000_i1055" type="#_x0000_t75" style="width:18.75pt;height:20.25pt" o:ole="">
                        <v:imagedata r:id="rId64" o:title=""/>
                      </v:shape>
                      <o:OLEObject Type="Embed" ProgID="Equation.DSMT4" ShapeID="_x0000_i1055" DrawAspect="Content" ObjectID="_1477946249" r:id="rId65"/>
                    </w:object>
                  </w:r>
                  <w:r>
                    <w:t xml:space="preserve"> km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32" style="position:absolute;margin-left:140.2pt;margin-top:8.45pt;width:49.55pt;height:22.4pt;flip:y;z-index:251653632" o:connectortype="straight" strokeweight=".25pt">
            <v:stroke startarrow="block"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71.3pt;margin-top:6.95pt;width:44.9pt;height:22.4pt;flip:x y;z-index:251651584" o:connectortype="straight" strokeweight=".25pt">
            <v:stroke startarrow="block" endarrow="block"/>
          </v:shape>
        </w:pict>
      </w:r>
    </w:p>
    <w:p w:rsidR="00AD2A53" w:rsidRDefault="00AD2A53" w:rsidP="002050D3">
      <w:r>
        <w:rPr>
          <w:noProof/>
          <w:lang w:eastAsia="tr-TR"/>
        </w:rPr>
        <w:pict>
          <v:shape id="_x0000_s1053" type="#_x0000_t32" style="position:absolute;margin-left:71.3pt;margin-top:17.5pt;width:44.9pt;height:22.4pt;flip:x;z-index:251654656" o:connectortype="straight" strokeweight=".25pt">
            <v:stroke startarrow="block"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140.95pt;margin-top:17.5pt;width:44.9pt;height:22.4pt;flip:x y;z-index:251652608" o:connectortype="straight" strokeweight=".25pt">
            <v:stroke startarrow="block" endarrow="block"/>
          </v:shape>
        </w:pict>
      </w:r>
      <w:r>
        <w:rPr>
          <w:noProof/>
          <w:lang w:eastAsia="tr-TR"/>
        </w:rPr>
        <w:pict>
          <v:shape id="Resim 107" o:spid="_x0000_s1055" type="#_x0000_t75" alt="http://i.ytimg.com/vi/YLb0VJkjIxU/maxresdefault.jpg" style="position:absolute;margin-left:118.5pt;margin-top:3.25pt;width:18pt;height:14.25pt;z-index:-251665920;visibility:visible">
            <v:imagedata r:id="rId66" o:title="" croptop="12352f" cropleft="13130f" cropright="13787f"/>
          </v:shape>
        </w:pict>
      </w:r>
    </w:p>
    <w:p w:rsidR="00AD2A53" w:rsidRDefault="00AD2A53" w:rsidP="002050D3">
      <w:r>
        <w:rPr>
          <w:noProof/>
          <w:lang w:eastAsia="tr-TR"/>
        </w:rPr>
        <w:pict>
          <v:shape id="_x0000_s1056" type="#_x0000_t202" style="position:absolute;margin-left:75.05pt;margin-top:1.05pt;width:51.45pt;height:31.4pt;z-index:251658752" filled="f" stroked="f">
            <v:textbox>
              <w:txbxContent>
                <w:p w:rsidR="00AD2A53" w:rsidRDefault="00AD2A53" w:rsidP="007072CC">
                  <w:r w:rsidRPr="007072CC">
                    <w:rPr>
                      <w:position w:val="-8"/>
                      <w:sz w:val="18"/>
                      <w:szCs w:val="18"/>
                    </w:rPr>
                    <w:object w:dxaOrig="480" w:dyaOrig="360">
                      <v:shape id="_x0000_i1057" type="#_x0000_t75" style="width:18.75pt;height:20.25pt" o:ole="">
                        <v:imagedata r:id="rId67" o:title=""/>
                      </v:shape>
                      <o:OLEObject Type="Embed" ProgID="Equation.DSMT4" ShapeID="_x0000_i1057" DrawAspect="Content" ObjectID="_1477946250" r:id="rId68"/>
                    </w:object>
                  </w:r>
                  <w:r>
                    <w:t xml:space="preserve"> km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143.55pt;margin-top:1.05pt;width:40.85pt;height:20.4pt;z-index:251655680" filled="f" stroked="f">
            <v:textbox>
              <w:txbxContent>
                <w:p w:rsidR="00AD2A53" w:rsidRDefault="00AD2A53">
                  <w:smartTag w:uri="urn:schemas-microsoft-com:office:smarttags" w:element="metricconverter">
                    <w:smartTagPr>
                      <w:attr w:name="ProductID" w:val="7 km"/>
                    </w:smartTagPr>
                    <w:r>
                      <w:t>7 km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04" o:spid="_x0000_s1058" type="#_x0000_t75" alt="http://www.kaliteliresimler.com/data/media/5/Balikci_teknesi_2.jpg" style="position:absolute;margin-left:190.5pt;margin-top:12.3pt;width:50.25pt;height:34.5pt;z-index:-251666944;visibility:visible">
            <v:imagedata r:id="rId69" o:title="" croptop="2900f" cropbottom="13629f" cropleft="7801f" cropright="5407f"/>
          </v:shape>
        </w:pict>
      </w:r>
      <w:r>
        <w:rPr>
          <w:noProof/>
          <w:lang w:eastAsia="tr-TR"/>
        </w:rPr>
        <w:pict>
          <v:shape id="Resim 101" o:spid="_x0000_s1059" type="#_x0000_t75" alt="Ava giden balıkçı teknesi" style="position:absolute;margin-left:15.75pt;margin-top:12.3pt;width:50.25pt;height:37.5pt;z-index:-251667968;visibility:visible">
            <v:imagedata r:id="rId70" o:title="" croptop="11844f" cropbottom="12370f" cropleft="5599f" cropright="19194f"/>
          </v:shape>
        </w:pict>
      </w:r>
    </w:p>
    <w:p w:rsidR="00AD2A53" w:rsidRDefault="00AD2A53" w:rsidP="002050D3">
      <w:r>
        <w:rPr>
          <w:noProof/>
          <w:lang w:eastAsia="tr-TR"/>
        </w:rPr>
        <w:pict>
          <v:shape id="_x0000_s1060" type="#_x0000_t202" style="position:absolute;margin-left:196.55pt;margin-top:20.8pt;width:51.45pt;height:31.4pt;z-index:251662848" filled="f" stroked="f">
            <v:textbox style="mso-next-textbox:#_x0000_s1060">
              <w:txbxContent>
                <w:p w:rsidR="00AD2A53" w:rsidRDefault="00AD2A53" w:rsidP="007072CC">
                  <w:r>
                    <w:rPr>
                      <w:position w:val="-8"/>
                      <w:sz w:val="18"/>
                      <w:szCs w:val="18"/>
                    </w:rPr>
                    <w:t>Mehmet Reis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11.3pt;margin-top:23.05pt;width:51.45pt;height:31.4pt;z-index:251661824" filled="f" stroked="f">
            <v:textbox style="mso-next-textbox:#_x0000_s1061">
              <w:txbxContent>
                <w:p w:rsidR="00AD2A53" w:rsidRDefault="00AD2A53" w:rsidP="007072CC">
                  <w:r>
                    <w:rPr>
                      <w:position w:val="-8"/>
                      <w:sz w:val="18"/>
                      <w:szCs w:val="18"/>
                    </w:rPr>
                    <w:t>Ali reis</w:t>
                  </w:r>
                </w:p>
              </w:txbxContent>
            </v:textbox>
          </v:shape>
        </w:pict>
      </w:r>
    </w:p>
    <w:p w:rsidR="00AD2A53" w:rsidRDefault="00AD2A53" w:rsidP="002050D3"/>
    <w:p w:rsidR="00AD2A53" w:rsidRDefault="00AD2A53" w:rsidP="002050D3">
      <w:r>
        <w:t>Resimde verilen dört balıkçı teknesinden hangisi balığa daha yakındır?</w:t>
      </w:r>
    </w:p>
    <w:p w:rsidR="00AD2A53" w:rsidRDefault="00AD2A53" w:rsidP="002050D3">
      <w:r>
        <w:t>A) Yakup reis</w:t>
      </w:r>
      <w:r>
        <w:tab/>
      </w:r>
      <w:r>
        <w:tab/>
        <w:t>B) Hasan reis</w:t>
      </w:r>
      <w:r>
        <w:br/>
        <w:t>C) Ali reis</w:t>
      </w:r>
      <w:r>
        <w:tab/>
      </w:r>
      <w:r>
        <w:tab/>
        <w:t>D) Mehmet reis</w: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>
      <w:r>
        <w:t>13)</w:t>
      </w:r>
      <w:r w:rsidRPr="00AD639C">
        <w:t xml:space="preserve"> </w:t>
      </w:r>
      <w:r>
        <w:t xml:space="preserve">Zeynep 'in okula uzaklığı </w:t>
      </w:r>
      <w:r w:rsidRPr="0025669A">
        <w:rPr>
          <w:position w:val="-8"/>
        </w:rPr>
        <w:object w:dxaOrig="480" w:dyaOrig="360">
          <v:shape id="_x0000_i1058" type="#_x0000_t75" style="width:25.5pt;height:18pt" o:ole="">
            <v:imagedata r:id="rId71" o:title=""/>
          </v:shape>
          <o:OLEObject Type="Embed" ProgID="Equation.DSMT4" ShapeID="_x0000_i1058" DrawAspect="Content" ObjectID="_1477946232" r:id="rId72"/>
        </w:object>
      </w:r>
      <w:r>
        <w:rPr>
          <w:position w:val="-8"/>
        </w:rPr>
        <w:t xml:space="preserve"> </w:t>
      </w:r>
      <w:r>
        <w:t xml:space="preserve">metre Yusuf'un okula uzaklığı </w:t>
      </w:r>
      <w:r w:rsidRPr="0025669A">
        <w:rPr>
          <w:position w:val="-8"/>
        </w:rPr>
        <w:object w:dxaOrig="480" w:dyaOrig="360">
          <v:shape id="_x0000_i1059" type="#_x0000_t75" style="width:25.5pt;height:18pt" o:ole="">
            <v:imagedata r:id="rId73" o:title=""/>
          </v:shape>
          <o:OLEObject Type="Embed" ProgID="Equation.DSMT4" ShapeID="_x0000_i1059" DrawAspect="Content" ObjectID="_1477946233" r:id="rId74"/>
        </w:object>
      </w:r>
      <w:r>
        <w:rPr>
          <w:position w:val="-8"/>
        </w:rPr>
        <w:t xml:space="preserve"> </w:t>
      </w:r>
      <w:r>
        <w:t xml:space="preserve">metredir.  Her ikisi de okula doğru </w:t>
      </w:r>
      <w:r w:rsidRPr="007F0233">
        <w:rPr>
          <w:position w:val="-6"/>
        </w:rPr>
        <w:object w:dxaOrig="460" w:dyaOrig="340">
          <v:shape id="_x0000_i1060" type="#_x0000_t75" style="width:24.75pt;height:17.25pt" o:ole="">
            <v:imagedata r:id="rId75" o:title=""/>
          </v:shape>
          <o:OLEObject Type="Embed" ProgID="Equation.DSMT4" ShapeID="_x0000_i1060" DrawAspect="Content" ObjectID="_1477946234" r:id="rId76"/>
        </w:object>
      </w:r>
      <w:r>
        <w:rPr>
          <w:position w:val="-8"/>
        </w:rPr>
        <w:t xml:space="preserve"> </w:t>
      </w:r>
      <w:r>
        <w:t xml:space="preserve">metre yürüdüğünde ,aralarındaki mesafe kaç metre olur?( </w:t>
      </w:r>
      <w:r w:rsidRPr="007F0233">
        <w:rPr>
          <w:b/>
          <w:u w:val="single"/>
        </w:rPr>
        <w:t>Her iki öğrencide okula düz bir yoldan yürümektedir.</w:t>
      </w:r>
      <w:r>
        <w:t>)</w:t>
      </w:r>
    </w:p>
    <w:p w:rsidR="00AD2A53" w:rsidRDefault="00AD2A53" w:rsidP="002050D3">
      <w:r>
        <w:t>A)</w:t>
      </w:r>
      <w:r w:rsidRPr="00710023">
        <w:rPr>
          <w:position w:val="-8"/>
        </w:rPr>
        <w:t xml:space="preserve"> </w:t>
      </w:r>
      <w:r>
        <w:rPr>
          <w:position w:val="-8"/>
        </w:rPr>
        <w:t xml:space="preserve"> </w:t>
      </w:r>
      <w:r w:rsidRPr="0025669A">
        <w:rPr>
          <w:position w:val="-8"/>
        </w:rPr>
        <w:object w:dxaOrig="460" w:dyaOrig="360">
          <v:shape id="_x0000_i1061" type="#_x0000_t75" style="width:24.75pt;height:18pt" o:ole="">
            <v:imagedata r:id="rId77" o:title=""/>
          </v:shape>
          <o:OLEObject Type="Embed" ProgID="Equation.DSMT4" ShapeID="_x0000_i1061" DrawAspect="Content" ObjectID="_1477946235" r:id="rId78"/>
        </w:object>
      </w:r>
      <w:r>
        <w:tab/>
        <w:t>B)</w:t>
      </w:r>
      <w:r w:rsidRPr="00710023">
        <w:rPr>
          <w:position w:val="-8"/>
        </w:rPr>
        <w:t xml:space="preserve"> </w:t>
      </w:r>
      <w:r w:rsidRPr="0025669A">
        <w:rPr>
          <w:position w:val="-8"/>
        </w:rPr>
        <w:object w:dxaOrig="480" w:dyaOrig="360">
          <v:shape id="_x0000_i1062" type="#_x0000_t75" style="width:25.5pt;height:18pt" o:ole="">
            <v:imagedata r:id="rId79" o:title=""/>
          </v:shape>
          <o:OLEObject Type="Embed" ProgID="Equation.DSMT4" ShapeID="_x0000_i1062" DrawAspect="Content" ObjectID="_1477946236" r:id="rId80"/>
        </w:object>
      </w:r>
      <w:r>
        <w:tab/>
        <w:t>C)</w:t>
      </w:r>
      <w:r w:rsidRPr="0025669A">
        <w:rPr>
          <w:position w:val="-8"/>
        </w:rPr>
        <w:object w:dxaOrig="480" w:dyaOrig="360">
          <v:shape id="_x0000_i1063" type="#_x0000_t75" style="width:25.5pt;height:18pt" o:ole="">
            <v:imagedata r:id="rId81" o:title=""/>
          </v:shape>
          <o:OLEObject Type="Embed" ProgID="Equation.DSMT4" ShapeID="_x0000_i1063" DrawAspect="Content" ObjectID="_1477946237" r:id="rId82"/>
        </w:object>
      </w:r>
      <w:r>
        <w:tab/>
        <w:t xml:space="preserve">           D)</w:t>
      </w:r>
      <w:r w:rsidRPr="00710023">
        <w:rPr>
          <w:position w:val="-8"/>
        </w:rPr>
        <w:t xml:space="preserve"> </w:t>
      </w:r>
      <w:r w:rsidRPr="0025669A">
        <w:rPr>
          <w:position w:val="-8"/>
        </w:rPr>
        <w:object w:dxaOrig="580" w:dyaOrig="360">
          <v:shape id="_x0000_i1064" type="#_x0000_t75" style="width:30.75pt;height:18pt" o:ole="">
            <v:imagedata r:id="rId83" o:title=""/>
          </v:shape>
          <o:OLEObject Type="Embed" ProgID="Equation.DSMT4" ShapeID="_x0000_i1064" DrawAspect="Content" ObjectID="_1477946238" r:id="rId84"/>
        </w:object>
      </w:r>
      <w:r>
        <w:t xml:space="preserve"> </w: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>
      <w:r>
        <w:t>14)</w:t>
      </w:r>
      <w:r w:rsidRPr="00AD639C">
        <w:t xml:space="preserve"> </w:t>
      </w:r>
      <w:r>
        <w:t xml:space="preserve">Aşağıda eşit aralıklara bölünmüş sayı doğrusu üzerinde K, L, M, N noktaları işaretlenmiştir. Bu noktalardan hangisi </w:t>
      </w:r>
      <w:r w:rsidRPr="009D701A">
        <w:rPr>
          <w:position w:val="-8"/>
          <w:sz w:val="18"/>
          <w:szCs w:val="18"/>
        </w:rPr>
        <w:object w:dxaOrig="499" w:dyaOrig="360">
          <v:shape id="_x0000_i1065" type="#_x0000_t75" style="width:19.5pt;height:20.25pt" o:ole="">
            <v:imagedata r:id="rId85" o:title=""/>
          </v:shape>
          <o:OLEObject Type="Embed" ProgID="Equation.DSMT4" ShapeID="_x0000_i1065" DrawAspect="Content" ObjectID="_1477946239" r:id="rId86"/>
        </w:object>
      </w:r>
      <w:r>
        <w:rPr>
          <w:position w:val="-8"/>
          <w:sz w:val="18"/>
          <w:szCs w:val="18"/>
        </w:rPr>
        <w:t xml:space="preserve"> </w:t>
      </w:r>
      <w:r>
        <w:t xml:space="preserve">ile eşleşen noktaya en yakındır?  </w:t>
      </w:r>
    </w:p>
    <w:p w:rsidR="00AD2A53" w:rsidRDefault="00AD2A53" w:rsidP="002050D3">
      <w:r>
        <w:rPr>
          <w:noProof/>
          <w:lang w:eastAsia="tr-TR"/>
        </w:rPr>
        <w:pict>
          <v:shape id="_x0000_s1062" type="#_x0000_t202" style="position:absolute;margin-left:174.75pt;margin-top:3.1pt;width:16.1pt;height:20.4pt;z-index:251685376" filled="f" stroked="f">
            <v:textbox style="mso-next-textbox:#_x0000_s1062">
              <w:txbxContent>
                <w:p w:rsidR="00AD2A53" w:rsidRDefault="00AD2A53" w:rsidP="009D701A">
                  <w: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139.5pt;margin-top:2.35pt;width:16.1pt;height:20.4pt;z-index:251684352" filled="f" stroked="f">
            <v:textbox style="mso-next-textbox:#_x0000_s1063">
              <w:txbxContent>
                <w:p w:rsidR="00AD2A53" w:rsidRDefault="00AD2A53" w:rsidP="009D701A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09.5pt;margin-top:2.35pt;width:16.1pt;height:20.4pt;z-index:251683328" filled="f" stroked="f">
            <v:textbox style="mso-next-textbox:#_x0000_s1064">
              <w:txbxContent>
                <w:p w:rsidR="00AD2A53" w:rsidRDefault="00AD2A53" w:rsidP="009D701A">
                  <w: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57pt;margin-top:3.1pt;width:16.1pt;height:20.4pt;z-index:251673088" filled="f" stroked="f">
            <v:textbox style="mso-next-textbox:#_x0000_s1065">
              <w:txbxContent>
                <w:p w:rsidR="00AD2A53" w:rsidRDefault="00AD2A53" w:rsidP="009D701A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151.65pt;margin-top:17.5pt;width:0;height:28.35pt;z-index:251682304" o:connectortype="straight">
            <v:stroke endarrow="open"/>
          </v:shape>
        </w:pict>
      </w:r>
      <w:r>
        <w:rPr>
          <w:noProof/>
          <w:lang w:eastAsia="tr-TR"/>
        </w:rPr>
        <w:pict>
          <v:shape id="_x0000_s1067" type="#_x0000_t32" style="position:absolute;margin-left:185.4pt;margin-top:18.25pt;width:0;height:28.35pt;z-index:251680256" o:connectortype="straight">
            <v:stroke endarrow="open"/>
          </v:shape>
        </w:pict>
      </w:r>
      <w:r>
        <w:rPr>
          <w:noProof/>
          <w:lang w:eastAsia="tr-TR"/>
        </w:rPr>
        <w:pict>
          <v:shape id="_x0000_s1068" type="#_x0000_t32" style="position:absolute;margin-left:66.9pt;margin-top:18.25pt;width:0;height:28.35pt;z-index:251679232" o:connectortype="straight">
            <v:stroke endarrow="open"/>
          </v:shape>
        </w:pict>
      </w:r>
      <w:r>
        <w:rPr>
          <w:noProof/>
          <w:lang w:eastAsia="tr-TR"/>
        </w:rPr>
        <w:pict>
          <v:shape id="_x0000_s1069" type="#_x0000_t32" style="position:absolute;margin-left:119.4pt;margin-top:18.25pt;width:0;height:28.35pt;z-index:251681280" o:connectortype="straight">
            <v:stroke endarrow="open"/>
          </v:shape>
        </w:pict>
      </w:r>
    </w:p>
    <w:p w:rsidR="00AD2A53" w:rsidRDefault="00AD2A53" w:rsidP="002050D3">
      <w:r>
        <w:rPr>
          <w:noProof/>
          <w:lang w:eastAsia="tr-TR"/>
        </w:rPr>
        <w:pict>
          <v:shape id="_x0000_s1070" type="#_x0000_t202" style="position:absolute;margin-left:195.75pt;margin-top:3.15pt;width:31.25pt;height:20.4pt;z-index:251678208" filled="f" stroked="f">
            <v:textbox style="mso-next-textbox:#_x0000_s1070">
              <w:txbxContent>
                <w:p w:rsidR="00AD2A53" w:rsidRDefault="00AD2A53" w:rsidP="009D701A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169.5pt;margin-top:3.15pt;width:33.5pt;height:20.4pt;z-index:251677184" filled="f" stroked="f">
            <v:textbox style="mso-next-textbox:#_x0000_s1071">
              <w:txbxContent>
                <w:p w:rsidR="00AD2A53" w:rsidRDefault="00AD2A53" w:rsidP="009D701A"/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148.5pt;margin-top:3.15pt;width:16.1pt;height:20.4pt;z-index:251676160" filled="f" stroked="f">
            <v:textbox style="mso-next-textbox:#_x0000_s1072">
              <w:txbxContent>
                <w:p w:rsidR="00AD2A53" w:rsidRDefault="00AD2A53" w:rsidP="009D701A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123.75pt;margin-top:3.15pt;width:16.1pt;height:20.4pt;z-index:251675136" filled="f" stroked="f">
            <v:textbox style="mso-next-textbox:#_x0000_s1073">
              <w:txbxContent>
                <w:p w:rsidR="00AD2A53" w:rsidRDefault="00AD2A53" w:rsidP="009D701A"/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99.75pt;margin-top:2.4pt;width:16.1pt;height:20.4pt;z-index:251674112" filled="f" stroked="f">
            <v:textbox style="mso-next-textbox:#_x0000_s1074">
              <w:txbxContent>
                <w:p w:rsidR="00AD2A53" w:rsidRDefault="00AD2A53" w:rsidP="009D701A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51.75pt;margin-top:1.65pt;width:16.1pt;height:20.4pt;z-index:251672064" filled="f" stroked="f">
            <v:textbox style="mso-next-textbox:#_x0000_s1075">
              <w:txbxContent>
                <w:p w:rsidR="00AD2A53" w:rsidRDefault="00AD2A53" w:rsidP="009D701A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32" style="position:absolute;margin-left:38.75pt;margin-top:22.8pt;width:193.5pt;height:1.5pt;flip:y;z-index:25166387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61.25pt;margin-top:19.05pt;width:0;height:10.05pt;z-index:251664896" o:connectortype="straight"/>
        </w:pict>
      </w:r>
      <w:r>
        <w:rPr>
          <w:noProof/>
          <w:lang w:eastAsia="tr-TR"/>
        </w:rPr>
        <w:pict>
          <v:shape id="_x0000_s1078" type="#_x0000_t32" style="position:absolute;margin-left:205.25pt;margin-top:19.05pt;width:0;height:10.05pt;z-index:251671040" o:connectortype="straight"/>
        </w:pict>
      </w:r>
      <w:r>
        <w:rPr>
          <w:noProof/>
          <w:lang w:eastAsia="tr-TR"/>
        </w:rPr>
        <w:pict>
          <v:shape id="_x0000_s1079" type="#_x0000_t32" style="position:absolute;margin-left:181.25pt;margin-top:19.05pt;width:0;height:10.05pt;z-index:251670016" o:connectortype="straight"/>
        </w:pict>
      </w:r>
      <w:r>
        <w:rPr>
          <w:noProof/>
          <w:lang w:eastAsia="tr-TR"/>
        </w:rPr>
        <w:pict>
          <v:shape id="_x0000_s1080" type="#_x0000_t32" style="position:absolute;margin-left:157.25pt;margin-top:19.05pt;width:0;height:10.05pt;z-index:251668992" o:connectortype="straight"/>
        </w:pict>
      </w:r>
      <w:r>
        <w:rPr>
          <w:noProof/>
          <w:lang w:eastAsia="tr-TR"/>
        </w:rPr>
        <w:pict>
          <v:shape id="_x0000_s1081" type="#_x0000_t32" style="position:absolute;margin-left:133.25pt;margin-top:19.05pt;width:0;height:10.05pt;z-index:251667968" o:connectortype="straight"/>
        </w:pict>
      </w:r>
      <w:r>
        <w:rPr>
          <w:noProof/>
          <w:lang w:eastAsia="tr-TR"/>
        </w:rPr>
        <w:pict>
          <v:shape id="_x0000_s1082" type="#_x0000_t32" style="position:absolute;margin-left:109.25pt;margin-top:19.05pt;width:0;height:10.05pt;z-index:251666944" o:connectortype="straight"/>
        </w:pict>
      </w:r>
      <w:r>
        <w:rPr>
          <w:noProof/>
          <w:lang w:eastAsia="tr-TR"/>
        </w:rPr>
        <w:pict>
          <v:shape id="_x0000_s1083" type="#_x0000_t32" style="position:absolute;margin-left:85.25pt;margin-top:19.05pt;width:0;height:10.05pt;z-index:251665920" o:connectortype="straight"/>
        </w:pict>
      </w:r>
    </w:p>
    <w:p w:rsidR="00AD2A53" w:rsidRDefault="00AD2A53" w:rsidP="002050D3"/>
    <w:p w:rsidR="00AD2A53" w:rsidRDefault="00AD2A53" w:rsidP="002050D3">
      <w:r>
        <w:t>A) K</w:t>
      </w:r>
      <w:r>
        <w:tab/>
      </w:r>
      <w:r>
        <w:tab/>
        <w:t>B) L</w:t>
      </w:r>
      <w:r>
        <w:tab/>
      </w:r>
      <w:r>
        <w:tab/>
        <w:t>C) M</w:t>
      </w:r>
      <w:r>
        <w:tab/>
      </w:r>
      <w:r>
        <w:tab/>
        <w:t>D) N</w:t>
      </w:r>
    </w:p>
    <w:p w:rsidR="00AD2A53" w:rsidRDefault="00AD2A53" w:rsidP="002050D3"/>
    <w:p w:rsidR="00AD2A53" w:rsidRDefault="00AD2A53" w:rsidP="002050D3">
      <w:r>
        <w:t xml:space="preserve">15) </w:t>
      </w:r>
      <w:r w:rsidRPr="007072CC">
        <w:rPr>
          <w:position w:val="-8"/>
          <w:sz w:val="18"/>
          <w:szCs w:val="18"/>
        </w:rPr>
        <w:object w:dxaOrig="480" w:dyaOrig="360">
          <v:shape id="_x0000_i1066" type="#_x0000_t75" style="width:18.75pt;height:20.25pt" o:ole="">
            <v:imagedata r:id="rId87" o:title=""/>
          </v:shape>
          <o:OLEObject Type="Embed" ProgID="Equation.DSMT4" ShapeID="_x0000_i1066" DrawAspect="Content" ObjectID="_1477946240" r:id="rId88"/>
        </w:object>
      </w:r>
      <w:r>
        <w:rPr>
          <w:position w:val="-8"/>
          <w:sz w:val="18"/>
          <w:szCs w:val="18"/>
        </w:rPr>
        <w:t xml:space="preserve"> </w:t>
      </w:r>
      <w:r>
        <w:t>sayısı aşağıdakilerden hangisine eşittir?</w:t>
      </w:r>
    </w:p>
    <w:p w:rsidR="00AD2A53" w:rsidRDefault="00AD2A53" w:rsidP="006F50F2">
      <w:r>
        <w:t xml:space="preserve">A) </w:t>
      </w:r>
      <w:r w:rsidRPr="009D701A">
        <w:rPr>
          <w:position w:val="-8"/>
          <w:sz w:val="18"/>
          <w:szCs w:val="18"/>
        </w:rPr>
        <w:object w:dxaOrig="499" w:dyaOrig="360">
          <v:shape id="_x0000_i1067" type="#_x0000_t75" style="width:19.5pt;height:20.25pt" o:ole="">
            <v:imagedata r:id="rId89" o:title=""/>
          </v:shape>
          <o:OLEObject Type="Embed" ProgID="Equation.DSMT4" ShapeID="_x0000_i1067" DrawAspect="Content" ObjectID="_1477946241" r:id="rId90"/>
        </w:object>
      </w:r>
      <w:r>
        <w:tab/>
      </w:r>
      <w:r>
        <w:tab/>
        <w:t xml:space="preserve">B) </w:t>
      </w:r>
      <w:r w:rsidRPr="009D701A">
        <w:rPr>
          <w:position w:val="-8"/>
          <w:sz w:val="18"/>
          <w:szCs w:val="18"/>
        </w:rPr>
        <w:object w:dxaOrig="499" w:dyaOrig="360">
          <v:shape id="_x0000_i1068" type="#_x0000_t75" style="width:19.5pt;height:20.25pt" o:ole="">
            <v:imagedata r:id="rId85" o:title=""/>
          </v:shape>
          <o:OLEObject Type="Embed" ProgID="Equation.DSMT4" ShapeID="_x0000_i1068" DrawAspect="Content" ObjectID="_1477946242" r:id="rId91"/>
        </w:object>
      </w:r>
      <w:r>
        <w:tab/>
      </w:r>
      <w:r>
        <w:tab/>
        <w:t xml:space="preserve">C) </w:t>
      </w:r>
      <w:r w:rsidRPr="009D701A">
        <w:rPr>
          <w:position w:val="-8"/>
          <w:sz w:val="18"/>
          <w:szCs w:val="18"/>
        </w:rPr>
        <w:object w:dxaOrig="480" w:dyaOrig="360">
          <v:shape id="_x0000_i1069" type="#_x0000_t75" style="width:18.75pt;height:20.25pt" o:ole="">
            <v:imagedata r:id="rId92" o:title=""/>
          </v:shape>
          <o:OLEObject Type="Embed" ProgID="Equation.DSMT4" ShapeID="_x0000_i1069" DrawAspect="Content" ObjectID="_1477946243" r:id="rId93"/>
        </w:object>
      </w:r>
      <w:r>
        <w:tab/>
      </w:r>
      <w:r>
        <w:tab/>
        <w:t xml:space="preserve">D) </w:t>
      </w:r>
      <w:r w:rsidRPr="009D701A">
        <w:rPr>
          <w:position w:val="-8"/>
          <w:sz w:val="18"/>
          <w:szCs w:val="18"/>
        </w:rPr>
        <w:object w:dxaOrig="580" w:dyaOrig="360">
          <v:shape id="_x0000_i1070" type="#_x0000_t75" style="width:22.5pt;height:20.25pt" o:ole="">
            <v:imagedata r:id="rId94" o:title=""/>
          </v:shape>
          <o:OLEObject Type="Embed" ProgID="Equation.DSMT4" ShapeID="_x0000_i1070" DrawAspect="Content" ObjectID="_1477946244" r:id="rId95"/>
        </w:objec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>
      <w:hyperlink r:id="rId96" w:history="1">
        <w:r w:rsidRPr="008D3C47">
          <w:rPr>
            <w:rStyle w:val="Hyperlink"/>
          </w:rPr>
          <w:t>www.sorubak.com</w:t>
        </w:r>
      </w:hyperlink>
    </w:p>
    <w:p w:rsidR="00AD2A53" w:rsidRDefault="00AD2A53" w:rsidP="002050D3"/>
    <w:p w:rsidR="00AD2A53" w:rsidRDefault="00AD2A53" w:rsidP="002050D3"/>
    <w:p w:rsidR="00AD2A53" w:rsidRDefault="00AD2A53" w:rsidP="002050D3">
      <w:r>
        <w:rPr>
          <w:noProof/>
          <w:lang w:eastAsia="tr-TR"/>
        </w:rPr>
        <w:pict>
          <v:shape id="Resim 139" o:spid="_x0000_s1084" type="#_x0000_t75" style="position:absolute;margin-left:17.75pt;margin-top:.15pt;width:236.25pt;height:267.75pt;z-index:-251630080;visibility:visible">
            <v:imagedata r:id="rId97" o:title=""/>
          </v:shape>
        </w:pict>
      </w:r>
      <w:r>
        <w:t>16)</w:t>
      </w:r>
      <w:r w:rsidRPr="006F50F2">
        <w:t xml:space="preserve"> </w: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>
      <w:r>
        <w:rPr>
          <w:noProof/>
          <w:lang w:eastAsia="tr-TR"/>
        </w:rPr>
        <w:pict>
          <v:shape id="Resim 142" o:spid="_x0000_s1085" type="#_x0000_t75" style="position:absolute;margin-left:24.5pt;margin-top:24.8pt;width:219pt;height:193.5pt;z-index:-251629056;visibility:visible">
            <v:imagedata r:id="rId98" o:title=""/>
          </v:shape>
        </w:pict>
      </w:r>
    </w:p>
    <w:p w:rsidR="00AD2A53" w:rsidRDefault="00AD2A53" w:rsidP="002050D3">
      <w:r>
        <w:t xml:space="preserve">17)  </w: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>
      <w:r>
        <w:rPr>
          <w:noProof/>
          <w:lang w:eastAsia="tr-TR"/>
        </w:rPr>
        <w:pict>
          <v:shape id="Resim 193" o:spid="_x0000_s1086" type="#_x0000_t75" style="position:absolute;margin-left:18pt;margin-top:5.25pt;width:234pt;height:390.75pt;z-index:-251628032;visibility:visible">
            <v:imagedata r:id="rId99" o:title=""/>
          </v:shape>
        </w:pict>
      </w:r>
      <w:r>
        <w:t xml:space="preserve">18) </w: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2050D3">
      <w:r>
        <w:t xml:space="preserve">19)Kenar uzunlukları </w:t>
      </w:r>
      <w:r w:rsidRPr="000E377A">
        <w:rPr>
          <w:position w:val="-8"/>
        </w:rPr>
        <w:object w:dxaOrig="499" w:dyaOrig="360">
          <v:shape id="_x0000_i1071" type="#_x0000_t75" style="width:27pt;height:18pt" o:ole="">
            <v:imagedata r:id="rId100" o:title=""/>
          </v:shape>
          <o:OLEObject Type="Embed" ProgID="Equation.DSMT4" ShapeID="_x0000_i1071" DrawAspect="Content" ObjectID="_1477946245" r:id="rId101"/>
        </w:object>
      </w:r>
      <w:r>
        <w:rPr>
          <w:position w:val="-6"/>
        </w:rPr>
        <w:t xml:space="preserve"> </w:t>
      </w:r>
      <w:r>
        <w:t xml:space="preserve">m  ve </w:t>
      </w:r>
      <w:r w:rsidRPr="000E377A">
        <w:rPr>
          <w:position w:val="-8"/>
        </w:rPr>
        <w:object w:dxaOrig="499" w:dyaOrig="360">
          <v:shape id="_x0000_i1072" type="#_x0000_t75" style="width:27pt;height:18pt" o:ole="">
            <v:imagedata r:id="rId102" o:title=""/>
          </v:shape>
          <o:OLEObject Type="Embed" ProgID="Equation.DSMT4" ShapeID="_x0000_i1072" DrawAspect="Content" ObjectID="_1477946246" r:id="rId103"/>
        </w:object>
      </w:r>
      <w:r>
        <w:t xml:space="preserve"> m olan bir zemin, bir kenar uzunluğu </w:t>
      </w:r>
      <w:r w:rsidRPr="000E377A">
        <w:rPr>
          <w:position w:val="-8"/>
        </w:rPr>
        <w:object w:dxaOrig="360" w:dyaOrig="360">
          <v:shape id="_x0000_i1073" type="#_x0000_t75" style="width:19.5pt;height:18pt" o:ole="">
            <v:imagedata r:id="rId104" o:title=""/>
          </v:shape>
          <o:OLEObject Type="Embed" ProgID="Equation.DSMT4" ShapeID="_x0000_i1073" DrawAspect="Content" ObjectID="_1477946247" r:id="rId105"/>
        </w:object>
      </w:r>
      <w:r>
        <w:t xml:space="preserve"> m olan kare şeklindeki karolarla hiç boşluk kalmayacak karolar üst üste gelmeyecek ve dışarı taşmayacak şekilde kaplanacaktır. Bu iş için kaç tane karo kullanılır?</w:t>
      </w:r>
    </w:p>
    <w:p w:rsidR="00AD2A53" w:rsidRDefault="00AD2A53" w:rsidP="000E377A">
      <w:pPr>
        <w:ind w:right="129"/>
      </w:pPr>
      <w:r>
        <w:t>A) 12</w:t>
      </w:r>
      <w:r>
        <w:tab/>
      </w:r>
      <w:r>
        <w:tab/>
        <w:t>B) 14</w:t>
      </w:r>
      <w:r>
        <w:tab/>
      </w:r>
      <w:r>
        <w:tab/>
        <w:t>C) 16</w:t>
      </w:r>
      <w:r>
        <w:tab/>
      </w:r>
      <w:r>
        <w:tab/>
        <w:t>D) 18</w:t>
      </w:r>
    </w:p>
    <w:p w:rsidR="00AD2A53" w:rsidRDefault="00AD2A53" w:rsidP="002050D3"/>
    <w:p w:rsidR="00AD2A53" w:rsidRDefault="00AD2A53" w:rsidP="002050D3"/>
    <w:p w:rsidR="00AD2A53" w:rsidRDefault="00AD2A53" w:rsidP="002050D3"/>
    <w:p w:rsidR="00AD2A53" w:rsidRDefault="00AD2A53" w:rsidP="00CD6EC0">
      <w:r>
        <w:t>20) . ABC üçgeninin köşe noktaları A(1,a), B(1,3) , C(b,-1) ve y eksenine göre yansıması sırasıyla A(-1,-3), B(c,3) ve C(2,-1)' dir. Bu</w:t>
      </w:r>
      <w:bookmarkStart w:id="0" w:name="_GoBack"/>
      <w:bookmarkEnd w:id="0"/>
      <w:r>
        <w:t>na göre    a + b + c  kaçtır.</w:t>
      </w:r>
    </w:p>
    <w:p w:rsidR="00AD2A53" w:rsidRDefault="00AD2A53" w:rsidP="00CD6EC0">
      <w:r>
        <w:t>A) 6</w:t>
      </w:r>
      <w:r>
        <w:tab/>
      </w:r>
      <w:r>
        <w:tab/>
        <w:t>B) 5</w:t>
      </w:r>
      <w:r>
        <w:tab/>
      </w:r>
      <w:r>
        <w:tab/>
        <w:t>C) -6</w:t>
      </w:r>
      <w:r>
        <w:tab/>
      </w:r>
      <w:r>
        <w:tab/>
        <w:t>D) -5</w:t>
      </w:r>
    </w:p>
    <w:p w:rsidR="00AD2A53" w:rsidRDefault="00AD2A53" w:rsidP="00CD6EC0"/>
    <w:p w:rsidR="00AD2A53" w:rsidRDefault="00AD2A53" w:rsidP="002050D3">
      <w:r>
        <w:t>TEST BİTTİ CEVAPLARINIZI KONTROL EDİNİZ.</w:t>
      </w:r>
    </w:p>
    <w:sectPr w:rsidR="00AD2A53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2B2"/>
    <w:rsid w:val="000A4CD1"/>
    <w:rsid w:val="000E377A"/>
    <w:rsid w:val="0014546E"/>
    <w:rsid w:val="002050D3"/>
    <w:rsid w:val="0025669A"/>
    <w:rsid w:val="00277452"/>
    <w:rsid w:val="002C33F6"/>
    <w:rsid w:val="002F51BB"/>
    <w:rsid w:val="0035454F"/>
    <w:rsid w:val="003A0F70"/>
    <w:rsid w:val="0044439E"/>
    <w:rsid w:val="00486133"/>
    <w:rsid w:val="004E08C7"/>
    <w:rsid w:val="004F4A9A"/>
    <w:rsid w:val="0050253A"/>
    <w:rsid w:val="00523F66"/>
    <w:rsid w:val="00526BF6"/>
    <w:rsid w:val="00580C95"/>
    <w:rsid w:val="00592DA6"/>
    <w:rsid w:val="005E6491"/>
    <w:rsid w:val="005F22B2"/>
    <w:rsid w:val="006349F2"/>
    <w:rsid w:val="006946FF"/>
    <w:rsid w:val="006C1CF4"/>
    <w:rsid w:val="006F50F2"/>
    <w:rsid w:val="007072CC"/>
    <w:rsid w:val="00710023"/>
    <w:rsid w:val="0074751B"/>
    <w:rsid w:val="007E35F6"/>
    <w:rsid w:val="007F0233"/>
    <w:rsid w:val="007F5282"/>
    <w:rsid w:val="008034ED"/>
    <w:rsid w:val="00820F93"/>
    <w:rsid w:val="008635C4"/>
    <w:rsid w:val="008A3C68"/>
    <w:rsid w:val="008D3C47"/>
    <w:rsid w:val="008E5E8F"/>
    <w:rsid w:val="00922937"/>
    <w:rsid w:val="009D701A"/>
    <w:rsid w:val="00A00CC6"/>
    <w:rsid w:val="00A17A0F"/>
    <w:rsid w:val="00A20696"/>
    <w:rsid w:val="00A72497"/>
    <w:rsid w:val="00A90D2D"/>
    <w:rsid w:val="00AD2A53"/>
    <w:rsid w:val="00AD639C"/>
    <w:rsid w:val="00B06EF4"/>
    <w:rsid w:val="00B47E05"/>
    <w:rsid w:val="00B528C8"/>
    <w:rsid w:val="00B86EB5"/>
    <w:rsid w:val="00C0666A"/>
    <w:rsid w:val="00C93DD4"/>
    <w:rsid w:val="00CB5306"/>
    <w:rsid w:val="00CC3DDD"/>
    <w:rsid w:val="00CD6EC0"/>
    <w:rsid w:val="00D043B2"/>
    <w:rsid w:val="00D164FC"/>
    <w:rsid w:val="00D230FF"/>
    <w:rsid w:val="00D62124"/>
    <w:rsid w:val="00D64728"/>
    <w:rsid w:val="00DA7F45"/>
    <w:rsid w:val="00DD250F"/>
    <w:rsid w:val="00DE61EA"/>
    <w:rsid w:val="00E00495"/>
    <w:rsid w:val="00E011F4"/>
    <w:rsid w:val="00E35EAE"/>
    <w:rsid w:val="00E36FA0"/>
    <w:rsid w:val="00EA6673"/>
    <w:rsid w:val="00F24790"/>
    <w:rsid w:val="00F9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64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1CF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050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image" Target="media/image32.jpeg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7.wmf"/><Relationship Id="rId7" Type="http://schemas.openxmlformats.org/officeDocument/2006/relationships/oleObject" Target="embeddings/oleObject2.bin"/><Relationship Id="rId71" Type="http://schemas.openxmlformats.org/officeDocument/2006/relationships/image" Target="media/image38.wmf"/><Relationship Id="rId92" Type="http://schemas.openxmlformats.org/officeDocument/2006/relationships/image" Target="media/image4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07" Type="http://schemas.openxmlformats.org/officeDocument/2006/relationships/theme" Target="theme/theme1.xml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png"/><Relationship Id="rId66" Type="http://schemas.openxmlformats.org/officeDocument/2006/relationships/image" Target="media/image34.jpeg"/><Relationship Id="rId74" Type="http://schemas.openxmlformats.org/officeDocument/2006/relationships/oleObject" Target="embeddings/oleObject32.bin"/><Relationship Id="rId79" Type="http://schemas.openxmlformats.org/officeDocument/2006/relationships/image" Target="media/image42.wmf"/><Relationship Id="rId87" Type="http://schemas.openxmlformats.org/officeDocument/2006/relationships/image" Target="media/image46.wmf"/><Relationship Id="rId102" Type="http://schemas.openxmlformats.org/officeDocument/2006/relationships/image" Target="media/image54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3.wmf"/><Relationship Id="rId69" Type="http://schemas.openxmlformats.org/officeDocument/2006/relationships/image" Target="media/image36.jpeg"/><Relationship Id="rId77" Type="http://schemas.openxmlformats.org/officeDocument/2006/relationships/image" Target="media/image41.wmf"/><Relationship Id="rId100" Type="http://schemas.openxmlformats.org/officeDocument/2006/relationships/image" Target="media/image53.wmf"/><Relationship Id="rId105" Type="http://schemas.openxmlformats.org/officeDocument/2006/relationships/oleObject" Target="embeddings/oleObject46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51.png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png"/><Relationship Id="rId67" Type="http://schemas.openxmlformats.org/officeDocument/2006/relationships/image" Target="media/image35.wmf"/><Relationship Id="rId103" Type="http://schemas.openxmlformats.org/officeDocument/2006/relationships/oleObject" Target="embeddings/oleObject4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1.jpeg"/><Relationship Id="rId70" Type="http://schemas.openxmlformats.org/officeDocument/2006/relationships/image" Target="media/image37.jpeg"/><Relationship Id="rId75" Type="http://schemas.openxmlformats.org/officeDocument/2006/relationships/image" Target="media/image40.wmf"/><Relationship Id="rId83" Type="http://schemas.openxmlformats.org/officeDocument/2006/relationships/image" Target="media/image44.wmf"/><Relationship Id="rId88" Type="http://schemas.openxmlformats.org/officeDocument/2006/relationships/oleObject" Target="embeddings/oleObject39.bin"/><Relationship Id="rId91" Type="http://schemas.openxmlformats.org/officeDocument/2006/relationships/oleObject" Target="embeddings/oleObject41.bin"/><Relationship Id="rId9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3.wmf"/><Relationship Id="rId86" Type="http://schemas.openxmlformats.org/officeDocument/2006/relationships/oleObject" Target="embeddings/oleObject38.bin"/><Relationship Id="rId94" Type="http://schemas.openxmlformats.org/officeDocument/2006/relationships/image" Target="media/image49.wmf"/><Relationship Id="rId99" Type="http://schemas.openxmlformats.org/officeDocument/2006/relationships/image" Target="media/image52.png"/><Relationship Id="rId101" Type="http://schemas.openxmlformats.org/officeDocument/2006/relationships/oleObject" Target="embeddings/oleObject4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3.bin"/><Relationship Id="rId97" Type="http://schemas.openxmlformats.org/officeDocument/2006/relationships/image" Target="media/image50.png"/><Relationship Id="rId104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473</TotalTime>
  <Pages>3</Pages>
  <Words>584</Words>
  <Characters>3329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HACER</dc:creator>
  <cp:keywords>www.sorubak.com</cp:keywords>
  <dc:description/>
  <cp:lastModifiedBy>edanur</cp:lastModifiedBy>
  <cp:revision>19</cp:revision>
  <cp:lastPrinted>2014-11-05T11:10:00Z</cp:lastPrinted>
  <dcterms:created xsi:type="dcterms:W3CDTF">2014-07-10T22:02:00Z</dcterms:created>
  <dcterms:modified xsi:type="dcterms:W3CDTF">2014-11-19T21:50:00Z</dcterms:modified>
</cp:coreProperties>
</file>