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C08E5" w:rsidRDefault="000C08E5" w:rsidP="00FB26E6"/>
    <w:p w:rsidR="000C08E5" w:rsidRDefault="000C08E5" w:rsidP="00FB26E6">
      <w:pPr>
        <w:sectPr w:rsidR="000C08E5" w:rsidSect="00DE660A">
          <w:pgSz w:w="11906" w:h="16838"/>
          <w:pgMar w:top="720" w:right="720" w:bottom="720" w:left="720" w:header="708" w:footer="708" w:gutter="0"/>
          <w:cols w:sep="1" w:space="282"/>
          <w:docGrid w:linePitch="360"/>
        </w:sectPr>
      </w:pPr>
    </w:p>
    <w:p w:rsidR="000C08E5" w:rsidRDefault="000C08E5" w:rsidP="00FB26E6">
      <w:r>
        <w:t xml:space="preserve">1.  </w:t>
      </w: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Resim 1" o:spid="_x0000_s1026" type="#_x0000_t75" style="position:absolute;margin-left:13.7pt;margin-top:.1pt;width:63.75pt;height:90.2pt;z-index:-251662848;visibility:visible;mso-position-horizontal-relative:text;mso-position-vertical-relative:text" wrapcoords="10673 540 7878 540 4320 2160 4066 6300 3049 7380 3304 8640 6353 9180 4320 12060 4320 12240 7115 14940 5591 17820 5591 18720 14739 18720 16009 18720 16772 18180 16518 17820 15501 14940 14231 12060 15247 9180 17534 9000 18296 7560 17534 2700 14231 1080 11689 540 10673 540">
            <v:imagedata r:id="rId4" o:title=""/>
            <w10:wrap type="through"/>
          </v:shape>
        </w:pict>
      </w:r>
      <w:r>
        <w:t xml:space="preserve"> </w:t>
      </w:r>
    </w:p>
    <w:p w:rsidR="000C08E5" w:rsidRDefault="000C08E5" w:rsidP="00FB26E6">
      <w:r>
        <w:t xml:space="preserve">   5. soruda verilen fraktalın dördüncü adımın da kaç tane dikdörtgen vardır.</w:t>
      </w:r>
    </w:p>
    <w:p w:rsidR="000C08E5" w:rsidRDefault="000C08E5" w:rsidP="00FB26E6">
      <w:r>
        <w:br/>
        <w:t>A. 8</w:t>
      </w:r>
      <w:r>
        <w:tab/>
      </w:r>
      <w:r>
        <w:tab/>
        <w:t>B.13</w:t>
      </w:r>
    </w:p>
    <w:p w:rsidR="000C08E5" w:rsidRDefault="000C08E5" w:rsidP="00FB26E6">
      <w:r>
        <w:t xml:space="preserve">                            C.16</w:t>
      </w:r>
      <w:r>
        <w:tab/>
      </w:r>
      <w:r>
        <w:tab/>
        <w:t>D.85</w:t>
      </w:r>
    </w:p>
    <w:p w:rsidR="000C08E5" w:rsidRDefault="000C08E5" w:rsidP="00FB26E6">
      <w:hyperlink r:id="rId5" w:history="1">
        <w:r w:rsidRPr="008D3C47">
          <w:rPr>
            <w:rStyle w:val="Hyperlink"/>
          </w:rPr>
          <w:t>www.sorubak.com</w:t>
        </w:r>
      </w:hyperlink>
    </w:p>
    <w:p w:rsidR="000C08E5" w:rsidRDefault="000C08E5" w:rsidP="00FB26E6"/>
    <w:p w:rsidR="000C08E5" w:rsidRDefault="000C08E5" w:rsidP="00FB26E6">
      <w:r w:rsidRPr="00275090">
        <w:rPr>
          <w:noProof/>
          <w:lang w:eastAsia="tr-TR"/>
        </w:rPr>
        <w:pict>
          <v:shape id="Resim 2" o:spid="_x0000_i1025" type="#_x0000_t75" style="width:214.5pt;height:69pt;visibility:visible">
            <v:imagedata r:id="rId6" o:title=""/>
          </v:shape>
        </w:pict>
      </w:r>
    </w:p>
    <w:p w:rsidR="000C08E5" w:rsidRDefault="000C08E5" w:rsidP="00FB26E6">
      <w:r>
        <w:t>2.Yukarıda verilen fraktalın bir sonraki adımında kaç tane kare vardır?</w:t>
      </w:r>
    </w:p>
    <w:p w:rsidR="000C08E5" w:rsidRDefault="000C08E5" w:rsidP="00FB26E6">
      <w:r>
        <w:t>A. 14</w:t>
      </w:r>
      <w:r>
        <w:tab/>
      </w:r>
      <w:r>
        <w:tab/>
        <w:t>B. 8</w:t>
      </w:r>
      <w:r>
        <w:tab/>
      </w:r>
      <w:r>
        <w:tab/>
        <w:t>C. 15</w:t>
      </w:r>
      <w:r>
        <w:tab/>
      </w:r>
      <w:r>
        <w:tab/>
        <w:t>D. 16</w:t>
      </w:r>
    </w:p>
    <w:p w:rsidR="000C08E5" w:rsidRDefault="000C08E5" w:rsidP="00FB26E6"/>
    <w:p w:rsidR="000C08E5" w:rsidRDefault="000C08E5" w:rsidP="00FB26E6"/>
    <w:p w:rsidR="000C08E5" w:rsidRDefault="000C08E5" w:rsidP="00FB26E6"/>
    <w:p w:rsidR="000C08E5" w:rsidRDefault="000C08E5" w:rsidP="00FB26E6">
      <w:r w:rsidRPr="00275090">
        <w:rPr>
          <w:noProof/>
          <w:lang w:eastAsia="tr-TR"/>
        </w:rPr>
        <w:pict>
          <v:shape id="Resim 3" o:spid="_x0000_i1026" type="#_x0000_t75" style="width:98.25pt;height:98.25pt;visibility:visible">
            <v:imagedata r:id="rId7" o:title=""/>
          </v:shape>
        </w:pict>
      </w:r>
    </w:p>
    <w:p w:rsidR="000C08E5" w:rsidRDefault="000C08E5" w:rsidP="00FB26E6"/>
    <w:p w:rsidR="000C08E5" w:rsidRDefault="000C08E5" w:rsidP="00FB26E6"/>
    <w:p w:rsidR="000C08E5" w:rsidRDefault="000C08E5" w:rsidP="00FB26E6"/>
    <w:p w:rsidR="000C08E5" w:rsidRDefault="000C08E5" w:rsidP="00FB26E6"/>
    <w:p w:rsidR="000C08E5" w:rsidRDefault="000C08E5" w:rsidP="00FB26E6"/>
    <w:p w:rsidR="000C08E5" w:rsidRDefault="000C08E5" w:rsidP="00FB26E6"/>
    <w:p w:rsidR="000C08E5" w:rsidRDefault="000C08E5" w:rsidP="00FB26E6"/>
    <w:p w:rsidR="000C08E5" w:rsidRDefault="000C08E5" w:rsidP="00FB26E6"/>
    <w:p w:rsidR="000C08E5" w:rsidRDefault="000C08E5" w:rsidP="00FB26E6"/>
    <w:p w:rsidR="000C08E5" w:rsidRDefault="000C08E5" w:rsidP="00FB26E6"/>
    <w:p w:rsidR="000C08E5" w:rsidRDefault="000C08E5" w:rsidP="00FB26E6">
      <w:r>
        <w:t>3. Yukarıda görülen ABC üçgeninin önce x sonra y eksenine göre yansımış hali hangisidir.</w:t>
      </w:r>
    </w:p>
    <w:p w:rsidR="000C08E5" w:rsidRDefault="000C08E5" w:rsidP="00FB26E6">
      <w:r>
        <w:t xml:space="preserve">A)   </w:t>
      </w:r>
      <w:r w:rsidRPr="00275090">
        <w:rPr>
          <w:noProof/>
          <w:lang w:eastAsia="tr-TR"/>
        </w:rPr>
        <w:pict>
          <v:shape id="Resim 4" o:spid="_x0000_i1027" type="#_x0000_t75" style="width:98.25pt;height:98.25pt;visibility:visible">
            <v:imagedata r:id="rId8" o:title=""/>
          </v:shape>
        </w:pict>
      </w:r>
      <w:r>
        <w:t xml:space="preserve">  B)   </w:t>
      </w:r>
      <w:r w:rsidRPr="00275090">
        <w:rPr>
          <w:noProof/>
          <w:lang w:eastAsia="tr-TR"/>
        </w:rPr>
        <w:pict>
          <v:shape id="Resim 5" o:spid="_x0000_i1028" type="#_x0000_t75" style="width:98.25pt;height:98.25pt;visibility:visible">
            <v:imagedata r:id="rId9" o:title=""/>
          </v:shape>
        </w:pict>
      </w:r>
    </w:p>
    <w:p w:rsidR="000C08E5" w:rsidRDefault="000C08E5" w:rsidP="00FB26E6">
      <w:r>
        <w:t xml:space="preserve">C)  </w:t>
      </w:r>
      <w:r w:rsidRPr="00275090">
        <w:rPr>
          <w:noProof/>
          <w:lang w:eastAsia="tr-TR"/>
        </w:rPr>
        <w:pict>
          <v:shape id="Resim 6" o:spid="_x0000_i1029" type="#_x0000_t75" style="width:98.25pt;height:98.25pt;visibility:visible">
            <v:imagedata r:id="rId10" o:title=""/>
          </v:shape>
        </w:pict>
      </w:r>
      <w:r>
        <w:t xml:space="preserve">  D)    </w:t>
      </w:r>
      <w:r w:rsidRPr="00275090">
        <w:rPr>
          <w:noProof/>
          <w:lang w:eastAsia="tr-TR"/>
        </w:rPr>
        <w:pict>
          <v:shape id="Resim 7" o:spid="_x0000_i1030" type="#_x0000_t75" style="width:98.25pt;height:98.25pt;visibility:visible">
            <v:imagedata r:id="rId11" o:title=""/>
          </v:shape>
        </w:pict>
      </w:r>
    </w:p>
    <w:p w:rsidR="000C08E5" w:rsidRDefault="000C08E5" w:rsidP="00FB26E6">
      <w:r>
        <w:t>4. Koordinat düzlemindeki A(2,-4) noktasının 4 birim aşağı 3 birim sola ötelenmiş hali A (x,y) noktası ise x + y kaçtır.</w:t>
      </w:r>
    </w:p>
    <w:p w:rsidR="000C08E5" w:rsidRDefault="000C08E5" w:rsidP="00FB26E6">
      <w:r>
        <w:t>A9 9</w:t>
      </w:r>
      <w:r>
        <w:tab/>
      </w:r>
      <w:r>
        <w:tab/>
        <w:t>B) -3</w:t>
      </w:r>
      <w:r>
        <w:tab/>
      </w:r>
      <w:r>
        <w:tab/>
        <w:t>C) 3</w:t>
      </w:r>
      <w:r>
        <w:tab/>
      </w:r>
      <w:r>
        <w:tab/>
        <w:t>D)-9</w:t>
      </w:r>
    </w:p>
    <w:p w:rsidR="000C08E5" w:rsidRDefault="000C08E5" w:rsidP="00FB26E6"/>
    <w:p w:rsidR="000C08E5" w:rsidRDefault="000C08E5" w:rsidP="00FB26E6">
      <w:r>
        <w:t>5. Aşağıdakilerden hangisinde sadece yansıma vardır.</w:t>
      </w:r>
    </w:p>
    <w:p w:rsidR="000C08E5" w:rsidRDefault="000C08E5" w:rsidP="00FB26E6">
      <w:r>
        <w:t xml:space="preserve">A)  </w:t>
      </w:r>
      <w:r w:rsidRPr="00275090">
        <w:rPr>
          <w:noProof/>
          <w:lang w:eastAsia="tr-TR"/>
        </w:rPr>
        <w:pict>
          <v:shape id="Resim 8" o:spid="_x0000_i1031" type="#_x0000_t75" style="width:98.25pt;height:98.25pt;visibility:visible">
            <v:imagedata r:id="rId12" o:title=""/>
          </v:shape>
        </w:pict>
      </w:r>
      <w:r>
        <w:t xml:space="preserve">  B)  </w:t>
      </w:r>
      <w:r w:rsidRPr="00275090">
        <w:rPr>
          <w:noProof/>
          <w:lang w:eastAsia="tr-TR"/>
        </w:rPr>
        <w:pict>
          <v:shape id="Resim 9" o:spid="_x0000_i1032" type="#_x0000_t75" style="width:98.25pt;height:98.25pt;visibility:visible">
            <v:imagedata r:id="rId13" o:title=""/>
          </v:shape>
        </w:pict>
      </w:r>
    </w:p>
    <w:p w:rsidR="000C08E5" w:rsidRDefault="000C08E5" w:rsidP="00FB26E6">
      <w:r>
        <w:t xml:space="preserve">C)  </w:t>
      </w:r>
      <w:r w:rsidRPr="00275090">
        <w:rPr>
          <w:noProof/>
          <w:lang w:eastAsia="tr-TR"/>
        </w:rPr>
        <w:pict>
          <v:shape id="Resim 10" o:spid="_x0000_i1033" type="#_x0000_t75" style="width:98.25pt;height:98.25pt;visibility:visible">
            <v:imagedata r:id="rId14" o:title=""/>
          </v:shape>
        </w:pict>
      </w:r>
      <w:r>
        <w:t xml:space="preserve">  D)  </w:t>
      </w:r>
      <w:r w:rsidRPr="00275090">
        <w:rPr>
          <w:noProof/>
          <w:lang w:eastAsia="tr-TR"/>
        </w:rPr>
        <w:pict>
          <v:shape id="Resim 11" o:spid="_x0000_i1034" type="#_x0000_t75" style="width:98.25pt;height:98.25pt;visibility:visible">
            <v:imagedata r:id="rId15" o:title=""/>
          </v:shape>
        </w:pict>
      </w:r>
    </w:p>
    <w:p w:rsidR="000C08E5" w:rsidRDefault="000C08E5" w:rsidP="00FB26E6"/>
    <w:p w:rsidR="000C08E5" w:rsidRDefault="000C08E5" w:rsidP="00FB26E6"/>
    <w:p w:rsidR="000C08E5" w:rsidRDefault="000C08E5" w:rsidP="00FB26E6"/>
    <w:p w:rsidR="000C08E5" w:rsidRDefault="000C08E5" w:rsidP="00FB26E6"/>
    <w:p w:rsidR="000C08E5" w:rsidRDefault="000C08E5" w:rsidP="00FB26E6">
      <w:r>
        <w:rPr>
          <w:noProof/>
          <w:lang w:eastAsia="tr-TR"/>
        </w:rPr>
        <w:pict>
          <v:shape id="Resim 12" o:spid="_x0000_s1027" type="#_x0000_t75" style="position:absolute;margin-left:10.9pt;margin-top:.1pt;width:102pt;height:102pt;z-index:-251661824;visibility:visible">
            <v:imagedata r:id="rId16" o:title=""/>
          </v:shape>
        </w:pict>
      </w:r>
      <w:r>
        <w:t xml:space="preserve">6. </w:t>
      </w:r>
    </w:p>
    <w:p w:rsidR="000C08E5" w:rsidRDefault="000C08E5" w:rsidP="00FB26E6">
      <w:r>
        <w:t xml:space="preserve">                  </w:t>
      </w:r>
    </w:p>
    <w:p w:rsidR="000C08E5" w:rsidRDefault="000C08E5" w:rsidP="00FB26E6"/>
    <w:p w:rsidR="000C08E5" w:rsidRDefault="000C08E5" w:rsidP="00FB26E6"/>
    <w:p w:rsidR="000C08E5" w:rsidRDefault="000C08E5" w:rsidP="00FB26E6">
      <w:r>
        <w:br/>
        <w:t>Koordinat düzleminde verilen ABC üçgeninin saatin tersi yönünde 270</w:t>
      </w:r>
      <w:r>
        <w:rPr>
          <w:vertAlign w:val="superscript"/>
        </w:rPr>
        <w:t>o</w:t>
      </w:r>
      <w:r>
        <w:t xml:space="preserve"> döndürülmesi sonucu oluşan görüntüsü hangisidir?</w:t>
      </w:r>
    </w:p>
    <w:p w:rsidR="000C08E5" w:rsidRDefault="000C08E5" w:rsidP="00FB26E6">
      <w:r>
        <w:rPr>
          <w:noProof/>
          <w:lang w:eastAsia="tr-TR"/>
        </w:rPr>
        <w:pict>
          <v:shape id="Resim 13" o:spid="_x0000_s1028" type="#_x0000_t75" style="position:absolute;margin-left:9.4pt;margin-top:.25pt;width:100.65pt;height:100.65pt;z-index:-251660800;visibility:visible">
            <v:imagedata r:id="rId17" o:title=""/>
          </v:shape>
        </w:pict>
      </w:r>
      <w:r>
        <w:t xml:space="preserve">A.                                                 B. </w:t>
      </w:r>
      <w:r>
        <w:br/>
      </w:r>
      <w:r>
        <w:br/>
      </w:r>
      <w:r>
        <w:br/>
      </w:r>
      <w:r>
        <w:br/>
      </w:r>
      <w:r>
        <w:br/>
      </w:r>
      <w:r>
        <w:br/>
      </w:r>
      <w:r>
        <w:br/>
        <w:t>C.                                                  D.</w:t>
      </w:r>
      <w:r>
        <w:rPr>
          <w:noProof/>
          <w:lang w:eastAsia="tr-TR"/>
        </w:rPr>
        <w:pict>
          <v:shape id="Resim 14" o:spid="_x0000_s1029" type="#_x0000_t75" style="position:absolute;margin-left:142.9pt;margin-top:108.25pt;width:99.2pt;height:99.2pt;z-index:-251657728;visibility:visible;mso-position-horizontal-relative:text;mso-position-vertical-relative:text">
            <v:imagedata r:id="rId18" o:title=""/>
          </v:shape>
        </w:pict>
      </w:r>
      <w:r>
        <w:t xml:space="preserve"> </w:t>
      </w:r>
      <w:r>
        <w:rPr>
          <w:noProof/>
          <w:lang w:eastAsia="tr-TR"/>
        </w:rPr>
        <w:pict>
          <v:shape id="Resim 15" o:spid="_x0000_s1030" type="#_x0000_t75" style="position:absolute;margin-left:10.9pt;margin-top:108.25pt;width:99.2pt;height:99.2pt;z-index:-251658752;visibility:visible;mso-position-horizontal-relative:text;mso-position-vertical-relative:text">
            <v:imagedata r:id="rId19" o:title=""/>
          </v:shape>
        </w:pict>
      </w:r>
      <w:r>
        <w:rPr>
          <w:noProof/>
          <w:lang w:eastAsia="tr-TR"/>
        </w:rPr>
        <w:pict>
          <v:shape id="Resim 16" o:spid="_x0000_s1031" type="#_x0000_t75" style="position:absolute;margin-left:142.15pt;margin-top:.25pt;width:99.2pt;height:99.2pt;z-index:-251659776;visibility:visible;mso-position-horizontal-relative:text;mso-position-vertical-relative:text">
            <v:imagedata r:id="rId20" o:title=""/>
          </v:shape>
        </w:pict>
      </w:r>
      <w:r>
        <w:tab/>
      </w:r>
    </w:p>
    <w:p w:rsidR="000C08E5" w:rsidRDefault="000C08E5" w:rsidP="00FB26E6"/>
    <w:p w:rsidR="000C08E5" w:rsidRDefault="000C08E5"/>
    <w:p w:rsidR="000C08E5" w:rsidRDefault="000C08E5"/>
    <w:p w:rsidR="000C08E5" w:rsidRDefault="000C08E5" w:rsidP="00FB26E6">
      <w:r>
        <w:t>7. 3</w:t>
      </w:r>
      <w:r>
        <w:rPr>
          <w:vertAlign w:val="superscript"/>
        </w:rPr>
        <w:t>-4</w:t>
      </w:r>
      <w:r>
        <w:t xml:space="preserve"> üslü sayısı aşağıdakilerden hangisine eşittir?</w:t>
      </w:r>
    </w:p>
    <w:p w:rsidR="000C08E5" w:rsidRDefault="000C08E5" w:rsidP="00FB26E6">
      <w:r>
        <w:t>A) 81</w:t>
      </w:r>
      <w:r>
        <w:tab/>
      </w:r>
      <w:r>
        <w:tab/>
        <w:t>B) -81</w:t>
      </w:r>
      <w:r>
        <w:tab/>
      </w:r>
      <w:r>
        <w:tab/>
        <w:t>C)</w:t>
      </w:r>
      <w:r w:rsidRPr="00477328">
        <w:rPr>
          <w:position w:val="-24"/>
        </w:rPr>
        <w:object w:dxaOrig="320" w:dyaOrig="620">
          <v:shape id="_x0000_i1035" type="#_x0000_t75" style="width:15.75pt;height:30.75pt" o:ole="">
            <v:imagedata r:id="rId21" o:title=""/>
          </v:shape>
          <o:OLEObject Type="Embed" ProgID="Equation.3" ShapeID="_x0000_i1035" DrawAspect="Content" ObjectID="_1477946168" r:id="rId22"/>
        </w:object>
      </w:r>
      <w:r>
        <w:tab/>
        <w:t xml:space="preserve">           D) </w:t>
      </w:r>
      <w:r w:rsidRPr="00477328">
        <w:rPr>
          <w:position w:val="-24"/>
        </w:rPr>
        <w:object w:dxaOrig="499" w:dyaOrig="620">
          <v:shape id="_x0000_i1036" type="#_x0000_t75" style="width:24.75pt;height:30.75pt" o:ole="">
            <v:imagedata r:id="rId23" o:title=""/>
          </v:shape>
          <o:OLEObject Type="Embed" ProgID="Equation.3" ShapeID="_x0000_i1036" DrawAspect="Content" ObjectID="_1477946169" r:id="rId24"/>
        </w:object>
      </w:r>
    </w:p>
    <w:p w:rsidR="000C08E5" w:rsidRDefault="000C08E5" w:rsidP="00FB26E6"/>
    <w:p w:rsidR="000C08E5" w:rsidRDefault="000C08E5" w:rsidP="00FB26E6"/>
    <w:p w:rsidR="000C08E5" w:rsidRDefault="000C08E5" w:rsidP="00FB26E6"/>
    <w:p w:rsidR="000C08E5" w:rsidRDefault="000C08E5" w:rsidP="00FB26E6">
      <w:r>
        <w:t xml:space="preserve">8. </w:t>
      </w:r>
      <w:r w:rsidRPr="005C41B9">
        <w:rPr>
          <w:position w:val="-24"/>
        </w:rPr>
        <w:object w:dxaOrig="980" w:dyaOrig="620">
          <v:shape id="_x0000_i1037" type="#_x0000_t75" style="width:48.75pt;height:30.75pt" o:ole="">
            <v:imagedata r:id="rId25" o:title=""/>
          </v:shape>
          <o:OLEObject Type="Embed" ProgID="Equation.3" ShapeID="_x0000_i1037" DrawAspect="Content" ObjectID="_1477946170" r:id="rId26"/>
        </w:object>
      </w:r>
      <w:r>
        <w:t xml:space="preserve"> ifadesinde x kaçtır?</w:t>
      </w:r>
    </w:p>
    <w:p w:rsidR="000C08E5" w:rsidRDefault="000C08E5" w:rsidP="00FB26E6">
      <w:r>
        <w:t>A) 6</w:t>
      </w:r>
      <w:r>
        <w:tab/>
      </w:r>
      <w:r>
        <w:tab/>
        <w:t>B)7</w:t>
      </w:r>
      <w:r>
        <w:tab/>
      </w:r>
      <w:r>
        <w:tab/>
        <w:t>C)8</w:t>
      </w:r>
      <w:r>
        <w:tab/>
      </w:r>
      <w:r>
        <w:tab/>
        <w:t>D)-8</w:t>
      </w:r>
    </w:p>
    <w:p w:rsidR="000C08E5" w:rsidRDefault="000C08E5" w:rsidP="00FB26E6"/>
    <w:p w:rsidR="000C08E5" w:rsidRDefault="000C08E5" w:rsidP="00FB26E6"/>
    <w:p w:rsidR="000C08E5" w:rsidRDefault="000C08E5" w:rsidP="00FB26E6"/>
    <w:p w:rsidR="000C08E5" w:rsidRDefault="000C08E5" w:rsidP="00FB26E6"/>
    <w:p w:rsidR="000C08E5" w:rsidRDefault="000C08E5" w:rsidP="00FB26E6"/>
    <w:p w:rsidR="000C08E5" w:rsidRDefault="000C08E5" w:rsidP="00FB26E6"/>
    <w:p w:rsidR="000C08E5" w:rsidRDefault="000C08E5" w:rsidP="00FB26E6">
      <w:r>
        <w:t>9. (0,2).</w:t>
      </w:r>
      <w:r w:rsidRPr="005C41B9">
        <w:t xml:space="preserve"> </w:t>
      </w:r>
      <w:r>
        <w:t>(0,2).</w:t>
      </w:r>
      <w:r w:rsidRPr="005C41B9">
        <w:t xml:space="preserve"> </w:t>
      </w:r>
      <w:r>
        <w:t>(0,2) ondalık kesirlerinin üslü ifade olarak yazılışı hangisinde doğru verilmiştir?</w:t>
      </w:r>
    </w:p>
    <w:p w:rsidR="000C08E5" w:rsidRDefault="000C08E5" w:rsidP="00FB26E6">
      <w:pPr>
        <w:rPr>
          <w:vertAlign w:val="superscript"/>
        </w:rPr>
      </w:pPr>
      <w:r>
        <w:t>A) (0,2)</w:t>
      </w:r>
      <w:r>
        <w:rPr>
          <w:vertAlign w:val="superscript"/>
        </w:rPr>
        <w:t>3</w:t>
      </w:r>
      <w:r>
        <w:tab/>
        <w:t>B)</w:t>
      </w:r>
      <w:r w:rsidRPr="005C41B9">
        <w:rPr>
          <w:position w:val="-28"/>
        </w:rPr>
        <w:object w:dxaOrig="639" w:dyaOrig="740">
          <v:shape id="_x0000_i1038" type="#_x0000_t75" style="width:32.25pt;height:36.75pt" o:ole="">
            <v:imagedata r:id="rId27" o:title=""/>
          </v:shape>
          <o:OLEObject Type="Embed" ProgID="Equation.3" ShapeID="_x0000_i1038" DrawAspect="Content" ObjectID="_1477946171" r:id="rId28"/>
        </w:object>
      </w:r>
      <w:r>
        <w:tab/>
        <w:t>C) (-0,2)</w:t>
      </w:r>
      <w:r>
        <w:rPr>
          <w:vertAlign w:val="superscript"/>
        </w:rPr>
        <w:t>3</w:t>
      </w:r>
      <w:r>
        <w:tab/>
        <w:t>D) (-0,2)</w:t>
      </w:r>
      <w:r>
        <w:rPr>
          <w:vertAlign w:val="superscript"/>
        </w:rPr>
        <w:t>4</w:t>
      </w:r>
    </w:p>
    <w:p w:rsidR="000C08E5" w:rsidRPr="00DE660A" w:rsidRDefault="000C08E5" w:rsidP="00FB26E6">
      <w:pPr>
        <w:rPr>
          <w:vertAlign w:val="superscript"/>
        </w:rPr>
      </w:pPr>
      <w:r>
        <w:t>10. 3</w:t>
      </w:r>
      <w:r>
        <w:rPr>
          <w:vertAlign w:val="superscript"/>
        </w:rPr>
        <w:t>5</w:t>
      </w:r>
      <w:r>
        <w:t>.3</w:t>
      </w:r>
      <w:r>
        <w:rPr>
          <w:vertAlign w:val="superscript"/>
        </w:rPr>
        <w:t>6</w:t>
      </w:r>
      <w:r>
        <w:t>.</w:t>
      </w:r>
      <w:r w:rsidRPr="00925352">
        <w:rPr>
          <w:position w:val="-24"/>
        </w:rPr>
        <w:object w:dxaOrig="340" w:dyaOrig="620">
          <v:shape id="_x0000_i1039" type="#_x0000_t75" style="width:17.25pt;height:30.75pt" o:ole="">
            <v:imagedata r:id="rId29" o:title=""/>
          </v:shape>
          <o:OLEObject Type="Embed" ProgID="Equation.3" ShapeID="_x0000_i1039" DrawAspect="Content" ObjectID="_1477946172" r:id="rId30"/>
        </w:object>
      </w:r>
      <w:r>
        <w:t xml:space="preserve"> işleminin sonucu aşağıdakilerden hangisidir?</w:t>
      </w:r>
    </w:p>
    <w:p w:rsidR="000C08E5" w:rsidRDefault="000C08E5" w:rsidP="00FB26E6">
      <w:pPr>
        <w:rPr>
          <w:vertAlign w:val="superscript"/>
        </w:rPr>
      </w:pPr>
      <w:r>
        <w:t>A) 3</w:t>
      </w:r>
      <w:r>
        <w:rPr>
          <w:vertAlign w:val="superscript"/>
        </w:rPr>
        <w:t>11</w:t>
      </w:r>
      <w:r>
        <w:tab/>
      </w:r>
      <w:r>
        <w:tab/>
        <w:t>B)3</w:t>
      </w:r>
      <w:r>
        <w:rPr>
          <w:vertAlign w:val="superscript"/>
        </w:rPr>
        <w:t>4</w:t>
      </w:r>
      <w:r>
        <w:tab/>
      </w:r>
      <w:r>
        <w:tab/>
        <w:t>C)3</w:t>
      </w:r>
      <w:r>
        <w:rPr>
          <w:vertAlign w:val="superscript"/>
        </w:rPr>
        <w:t>18</w:t>
      </w:r>
      <w:r>
        <w:tab/>
      </w:r>
      <w:r>
        <w:tab/>
        <w:t>D)3</w:t>
      </w:r>
      <w:r>
        <w:rPr>
          <w:vertAlign w:val="superscript"/>
        </w:rPr>
        <w:t>-1</w:t>
      </w:r>
    </w:p>
    <w:p w:rsidR="000C08E5" w:rsidRDefault="000C08E5" w:rsidP="00FB26E6">
      <w:pPr>
        <w:rPr>
          <w:vertAlign w:val="superscript"/>
        </w:rPr>
      </w:pPr>
    </w:p>
    <w:p w:rsidR="000C08E5" w:rsidRDefault="000C08E5" w:rsidP="00FB26E6">
      <w:pPr>
        <w:rPr>
          <w:vertAlign w:val="superscript"/>
        </w:rPr>
      </w:pPr>
    </w:p>
    <w:p w:rsidR="000C08E5" w:rsidRDefault="000C08E5" w:rsidP="00FB26E6"/>
    <w:p w:rsidR="000C08E5" w:rsidRDefault="000C08E5" w:rsidP="00FB26E6">
      <w:r>
        <w:t xml:space="preserve">11. </w:t>
      </w:r>
      <w:r w:rsidRPr="00626833">
        <w:rPr>
          <w:position w:val="-28"/>
        </w:rPr>
        <w:object w:dxaOrig="2380" w:dyaOrig="720">
          <v:shape id="_x0000_i1040" type="#_x0000_t75" style="width:119.25pt;height:36pt" o:ole="">
            <v:imagedata r:id="rId31" o:title=""/>
          </v:shape>
          <o:OLEObject Type="Embed" ProgID="Equation.3" ShapeID="_x0000_i1040" DrawAspect="Content" ObjectID="_1477946173" r:id="rId32"/>
        </w:object>
      </w:r>
      <w:r w:rsidRPr="00626833">
        <w:t xml:space="preserve"> </w:t>
      </w:r>
      <w:r>
        <w:t>işleminin sonucu aşağıdakilerden hangisidir?</w:t>
      </w:r>
    </w:p>
    <w:p w:rsidR="000C08E5" w:rsidRDefault="000C08E5" w:rsidP="00FB26E6">
      <w:r>
        <w:t>A)</w:t>
      </w:r>
      <w:r w:rsidRPr="00626833">
        <w:rPr>
          <w:position w:val="-24"/>
        </w:rPr>
        <w:object w:dxaOrig="240" w:dyaOrig="620">
          <v:shape id="_x0000_i1041" type="#_x0000_t75" style="width:12pt;height:30.75pt" o:ole="">
            <v:imagedata r:id="rId33" o:title=""/>
          </v:shape>
          <o:OLEObject Type="Embed" ProgID="Equation.3" ShapeID="_x0000_i1041" DrawAspect="Content" ObjectID="_1477946174" r:id="rId34"/>
        </w:object>
      </w:r>
      <w:r>
        <w:tab/>
      </w:r>
      <w:r>
        <w:tab/>
        <w:t>B)0</w:t>
      </w:r>
      <w:r>
        <w:tab/>
      </w:r>
      <w:r>
        <w:tab/>
        <w:t>C)1</w:t>
      </w:r>
      <w:r>
        <w:tab/>
      </w:r>
      <w:r>
        <w:tab/>
        <w:t>D)</w:t>
      </w:r>
      <w:r w:rsidRPr="00D47531">
        <w:rPr>
          <w:position w:val="-24"/>
        </w:rPr>
        <w:object w:dxaOrig="220" w:dyaOrig="620">
          <v:shape id="_x0000_i1042" type="#_x0000_t75" style="width:11.25pt;height:30.75pt" o:ole="">
            <v:imagedata r:id="rId35" o:title=""/>
          </v:shape>
          <o:OLEObject Type="Embed" ProgID="Equation.3" ShapeID="_x0000_i1042" DrawAspect="Content" ObjectID="_1477946175" r:id="rId36"/>
        </w:object>
      </w:r>
    </w:p>
    <w:p w:rsidR="000C08E5" w:rsidRDefault="000C08E5" w:rsidP="00FB26E6"/>
    <w:p w:rsidR="000C08E5" w:rsidRDefault="000C08E5" w:rsidP="00FB26E6"/>
    <w:p w:rsidR="000C08E5" w:rsidRDefault="000C08E5" w:rsidP="00FB26E6">
      <w:r>
        <w:t>12. 128.25</w:t>
      </w:r>
      <w:r>
        <w:rPr>
          <w:vertAlign w:val="superscript"/>
        </w:rPr>
        <w:t>5</w:t>
      </w:r>
      <w:r>
        <w:t xml:space="preserve"> sayısı kaç basamaklıdır?</w:t>
      </w:r>
    </w:p>
    <w:p w:rsidR="000C08E5" w:rsidRDefault="000C08E5" w:rsidP="00FB26E6">
      <w:r>
        <w:t>A)8</w:t>
      </w:r>
      <w:r>
        <w:tab/>
      </w:r>
      <w:r>
        <w:tab/>
        <w:t>B)9</w:t>
      </w:r>
      <w:r>
        <w:tab/>
      </w:r>
      <w:r>
        <w:tab/>
        <w:t>C)10</w:t>
      </w:r>
      <w:r>
        <w:tab/>
      </w:r>
      <w:r>
        <w:tab/>
        <w:t>D)11</w:t>
      </w:r>
    </w:p>
    <w:p w:rsidR="000C08E5" w:rsidRDefault="000C08E5" w:rsidP="00FB26E6"/>
    <w:p w:rsidR="000C08E5" w:rsidRDefault="000C08E5" w:rsidP="00FB26E6"/>
    <w:p w:rsidR="000C08E5" w:rsidRDefault="000C08E5" w:rsidP="00FB26E6"/>
    <w:p w:rsidR="000C08E5" w:rsidRPr="00502320" w:rsidRDefault="000C08E5" w:rsidP="00FB26E6">
      <w:pPr>
        <w:rPr>
          <w:rStyle w:val="Strong"/>
          <w:b w:val="0"/>
          <w:bCs w:val="0"/>
        </w:rPr>
      </w:pPr>
      <w:r>
        <w:rPr>
          <w:rStyle w:val="Strong"/>
          <w:b w:val="0"/>
        </w:rPr>
        <w:t>13</w:t>
      </w:r>
      <w:r w:rsidRPr="00FB26E6">
        <w:rPr>
          <w:rStyle w:val="Strong"/>
          <w:b w:val="0"/>
        </w:rPr>
        <w:t xml:space="preserve">.                      </w:t>
      </w:r>
      <w:r>
        <w:rPr>
          <w:noProof/>
          <w:lang w:eastAsia="tr-TR"/>
        </w:rPr>
        <w:pict>
          <v:shape id="Resim 17" o:spid="_x0000_s1032" type="#_x0000_t75" alt="Teacher silhouette black and white with desk and blackboard by palomaironique - Teacher silhouette black and white with desk and blackboard - Silhouette en noir et blanc d'une enseignante avec pupitre et tableau noir - Lehrerin Silhouette schwarz und weiß mit Schreibtisch und Tafel - Insegnante sagoma in bianco e nero con scrivania e lavagna" style="position:absolute;margin-left:11.05pt;margin-top:.3pt;width:47.5pt;height:39.8pt;z-index:-251656704;visibility:visible;mso-position-horizontal-relative:text;mso-position-vertical-relative:text">
            <v:imagedata r:id="rId37" o:title=""/>
          </v:shape>
        </w:pict>
      </w:r>
      <w:r w:rsidRPr="00FB26E6">
        <w:rPr>
          <w:rStyle w:val="Strong"/>
        </w:rPr>
        <w:object w:dxaOrig="1200" w:dyaOrig="660">
          <v:shape id="_x0000_i1043" type="#_x0000_t75" style="width:60pt;height:33pt" o:ole="">
            <v:imagedata r:id="rId38" o:title=""/>
          </v:shape>
          <o:OLEObject Type="Embed" ProgID="Equation.3" ShapeID="_x0000_i1043" DrawAspect="Content" ObjectID="_1477946176" r:id="rId39"/>
        </w:object>
      </w:r>
      <w:r w:rsidRPr="00FB26E6">
        <w:rPr>
          <w:rStyle w:val="Strong"/>
          <w:b w:val="0"/>
        </w:rPr>
        <w:t xml:space="preserve">  işleminin sonucu aşağıdakilerden hangisidir?</w:t>
      </w:r>
    </w:p>
    <w:p w:rsidR="000C08E5" w:rsidRDefault="000C08E5" w:rsidP="00FB26E6">
      <w:pPr>
        <w:rPr>
          <w:rStyle w:val="Strong"/>
          <w:b w:val="0"/>
        </w:rPr>
      </w:pPr>
      <w:r w:rsidRPr="00FB26E6">
        <w:rPr>
          <w:rStyle w:val="Strong"/>
          <w:b w:val="0"/>
        </w:rPr>
        <w:t>A) 3</w:t>
      </w:r>
      <w:r w:rsidRPr="00FB26E6">
        <w:rPr>
          <w:rStyle w:val="Strong"/>
          <w:b w:val="0"/>
          <w:vertAlign w:val="superscript"/>
        </w:rPr>
        <w:t>2</w:t>
      </w:r>
      <w:r w:rsidRPr="00FB26E6">
        <w:rPr>
          <w:rStyle w:val="Strong"/>
          <w:b w:val="0"/>
        </w:rPr>
        <w:tab/>
      </w:r>
      <w:r w:rsidRPr="00FB26E6">
        <w:rPr>
          <w:rStyle w:val="Strong"/>
          <w:b w:val="0"/>
        </w:rPr>
        <w:tab/>
        <w:t>B)3</w:t>
      </w:r>
      <w:r w:rsidRPr="00FB26E6">
        <w:rPr>
          <w:rStyle w:val="Strong"/>
          <w:b w:val="0"/>
        </w:rPr>
        <w:tab/>
      </w:r>
      <w:r w:rsidRPr="00FB26E6">
        <w:rPr>
          <w:rStyle w:val="Strong"/>
          <w:b w:val="0"/>
        </w:rPr>
        <w:tab/>
        <w:t>C)2</w:t>
      </w:r>
      <w:r w:rsidRPr="00FB26E6">
        <w:rPr>
          <w:rStyle w:val="Strong"/>
          <w:b w:val="0"/>
        </w:rPr>
        <w:tab/>
      </w:r>
      <w:r w:rsidRPr="00FB26E6">
        <w:rPr>
          <w:rStyle w:val="Strong"/>
          <w:b w:val="0"/>
        </w:rPr>
        <w:tab/>
        <w:t>D)1</w:t>
      </w:r>
    </w:p>
    <w:p w:rsidR="000C08E5" w:rsidRDefault="000C08E5" w:rsidP="00FB26E6">
      <w:pPr>
        <w:rPr>
          <w:rStyle w:val="Strong"/>
          <w:b w:val="0"/>
        </w:rPr>
      </w:pPr>
    </w:p>
    <w:p w:rsidR="000C08E5" w:rsidRDefault="000C08E5" w:rsidP="00FB26E6">
      <w:pPr>
        <w:rPr>
          <w:rStyle w:val="Strong"/>
          <w:b w:val="0"/>
        </w:rPr>
      </w:pPr>
    </w:p>
    <w:p w:rsidR="000C08E5" w:rsidRDefault="000C08E5" w:rsidP="00FB26E6">
      <w:pPr>
        <w:rPr>
          <w:rStyle w:val="Strong"/>
          <w:b w:val="0"/>
        </w:rPr>
      </w:pPr>
    </w:p>
    <w:p w:rsidR="000C08E5" w:rsidRPr="00FB26E6" w:rsidRDefault="000C08E5" w:rsidP="00FB26E6">
      <w:pPr>
        <w:rPr>
          <w:rStyle w:val="Strong"/>
          <w:b w:val="0"/>
        </w:rPr>
      </w:pPr>
    </w:p>
    <w:p w:rsidR="000C08E5" w:rsidRDefault="000C08E5" w:rsidP="00FB26E6">
      <w:r>
        <w:t>14.</w:t>
      </w:r>
      <w:r>
        <w:rPr>
          <w:noProof/>
          <w:lang w:eastAsia="tr-TR"/>
        </w:rPr>
        <w:pict>
          <v:shape id="Resim 2" o:spid="_x0000_s1033" type="#_x0000_t75" alt="sampan (ship) by oksmith - This image was donated by Pearson Scott Foresman, an educational publisher, to Wikimedia Commons, and is thereby in the Public Domain." style="position:absolute;margin-left:11.05pt;margin-top:.15pt;width:58.5pt;height:37.25pt;z-index:-251655680;visibility:visible;mso-position-horizontal-relative:text;mso-position-vertical-relative:text">
            <v:imagedata r:id="rId40" o:title=""/>
          </v:shape>
        </w:pict>
      </w:r>
      <w:r>
        <w:t xml:space="preserve">                Bir geminin motorundan çıkan 1 gr atık             </w:t>
      </w:r>
      <w:r>
        <w:br/>
        <w:t xml:space="preserve">                           motor  yağı 1600 lt. deniz suyunu </w:t>
      </w:r>
      <w:r>
        <w:br/>
        <w:t xml:space="preserve">                           kirletmektedir. Bir günde ortalama </w:t>
      </w:r>
      <w:smartTag w:uri="urn:schemas-microsoft-com:office:smarttags" w:element="metricconverter">
        <w:smartTagPr>
          <w:attr w:name="ProductID" w:val="20 kg"/>
        </w:smartTagPr>
        <w:r>
          <w:t>20 kg</w:t>
        </w:r>
      </w:smartTag>
      <w:r>
        <w:t xml:space="preserve"> atık motor yağı çıkaran geminin kirlettiği su miktarını bilimsel gösterim olarak yazan bilim adamının sunduğu rapordaki sayı kaçtır?</w:t>
      </w:r>
    </w:p>
    <w:p w:rsidR="000C08E5" w:rsidRDefault="000C08E5" w:rsidP="00FB26E6">
      <w:pPr>
        <w:rPr>
          <w:vertAlign w:val="superscript"/>
        </w:rPr>
      </w:pPr>
      <w:r>
        <w:t>A) 3,2.10</w:t>
      </w:r>
      <w:r>
        <w:rPr>
          <w:vertAlign w:val="superscript"/>
        </w:rPr>
        <w:t>8</w:t>
      </w:r>
      <w:r>
        <w:tab/>
      </w:r>
      <w:r>
        <w:tab/>
        <w:t>B) 3,2.10</w:t>
      </w:r>
      <w:r>
        <w:rPr>
          <w:vertAlign w:val="superscript"/>
        </w:rPr>
        <w:t>7</w:t>
      </w:r>
      <w:r>
        <w:br/>
        <w:t>C) 32.10</w:t>
      </w:r>
      <w:r>
        <w:rPr>
          <w:vertAlign w:val="superscript"/>
        </w:rPr>
        <w:t>6</w:t>
      </w:r>
      <w:r>
        <w:rPr>
          <w:vertAlign w:val="superscript"/>
        </w:rPr>
        <w:tab/>
      </w:r>
      <w:r>
        <w:rPr>
          <w:vertAlign w:val="superscript"/>
        </w:rPr>
        <w:tab/>
      </w:r>
      <w:r>
        <w:t>D) 3,2.10</w:t>
      </w:r>
      <w:r>
        <w:rPr>
          <w:vertAlign w:val="superscript"/>
        </w:rPr>
        <w:t>4</w:t>
      </w:r>
    </w:p>
    <w:p w:rsidR="000C08E5" w:rsidRDefault="000C08E5" w:rsidP="00FB26E6">
      <w:r>
        <w:t xml:space="preserve">15. </w:t>
      </w:r>
      <w:r>
        <w:rPr>
          <w:noProof/>
          <w:lang w:eastAsia="tr-TR"/>
        </w:rPr>
        <w:pict>
          <v:shape id="Resim 19" o:spid="_x0000_s1034" type="#_x0000_t75" alt="Craftsman penguin by Moini - This dexterous little penguin is there to repair ;-)" style="position:absolute;margin-left:11.05pt;margin-top:-.15pt;width:57.25pt;height:56.65pt;z-index:-251654656;visibility:visible;mso-position-horizontal-relative:text;mso-position-vertical-relative:text">
            <v:imagedata r:id="rId41" o:title=""/>
          </v:shape>
        </w:pict>
      </w:r>
      <w:r>
        <w:t xml:space="preserve">                          Zemini tam kare olan bir alana fayans </w:t>
      </w:r>
      <w:r>
        <w:br/>
        <w:t xml:space="preserve">                              döşeyecek olan ustanın elinde 87 tane </w:t>
      </w:r>
      <w:r>
        <w:br/>
        <w:t xml:space="preserve">                              fayans vardır. Döşenecek alanı </w:t>
      </w:r>
      <w:r>
        <w:br/>
        <w:t xml:space="preserve">                               tamamen kaplaması için kaç tane daha fayansa ihtiyaç vardır?</w:t>
      </w:r>
    </w:p>
    <w:p w:rsidR="000C08E5" w:rsidRDefault="000C08E5" w:rsidP="00FB26E6">
      <w:r>
        <w:t>A) 10</w:t>
      </w:r>
      <w:r>
        <w:tab/>
      </w:r>
      <w:r>
        <w:tab/>
        <w:t>B) 8</w:t>
      </w:r>
      <w:r>
        <w:tab/>
      </w:r>
      <w:r>
        <w:tab/>
        <w:t>C) 6</w:t>
      </w:r>
      <w:r>
        <w:tab/>
      </w:r>
      <w:r>
        <w:tab/>
        <w:t>D) 13</w:t>
      </w:r>
    </w:p>
    <w:p w:rsidR="000C08E5" w:rsidRDefault="000C08E5" w:rsidP="00FB26E6"/>
    <w:p w:rsidR="000C08E5" w:rsidRDefault="000C08E5" w:rsidP="00FB26E6"/>
    <w:p w:rsidR="000C08E5" w:rsidRDefault="000C08E5" w:rsidP="00FB26E6">
      <w:r>
        <w:t xml:space="preserve">16. </w:t>
      </w:r>
      <w:r w:rsidRPr="00D92120">
        <w:rPr>
          <w:position w:val="-8"/>
        </w:rPr>
        <w:object w:dxaOrig="499" w:dyaOrig="360">
          <v:shape id="_x0000_i1044" type="#_x0000_t75" style="width:24.75pt;height:18pt" o:ole="">
            <v:imagedata r:id="rId42" o:title=""/>
          </v:shape>
          <o:OLEObject Type="Embed" ProgID="Equation.3" ShapeID="_x0000_i1044" DrawAspect="Content" ObjectID="_1477946177" r:id="rId43"/>
        </w:object>
      </w:r>
      <w:r>
        <w:t>sayısı aşağıdakilerden hangisinin yaklaşık değeri bilinirse bulunabilir? Sorusuna hangi öğrencinin verdiği cevap doğrudur?</w:t>
      </w:r>
    </w:p>
    <w:p w:rsidR="000C08E5" w:rsidRDefault="000C08E5" w:rsidP="00FB26E6">
      <w:r>
        <w:t xml:space="preserve">Yakup: </w:t>
      </w:r>
      <w:r w:rsidRPr="00D92120">
        <w:rPr>
          <w:position w:val="-6"/>
        </w:rPr>
        <w:object w:dxaOrig="380" w:dyaOrig="340">
          <v:shape id="_x0000_i1045" type="#_x0000_t75" style="width:18.75pt;height:17.25pt" o:ole="">
            <v:imagedata r:id="rId44" o:title=""/>
          </v:shape>
          <o:OLEObject Type="Embed" ProgID="Equation.3" ShapeID="_x0000_i1045" DrawAspect="Content" ObjectID="_1477946178" r:id="rId45"/>
        </w:object>
      </w:r>
      <w:r>
        <w:tab/>
        <w:t xml:space="preserve">Naim: </w:t>
      </w:r>
      <w:r w:rsidRPr="00D92120">
        <w:rPr>
          <w:position w:val="-8"/>
        </w:rPr>
        <w:object w:dxaOrig="360" w:dyaOrig="360">
          <v:shape id="_x0000_i1046" type="#_x0000_t75" style="width:18pt;height:18pt" o:ole="">
            <v:imagedata r:id="rId46" o:title=""/>
          </v:shape>
          <o:OLEObject Type="Embed" ProgID="Equation.3" ShapeID="_x0000_i1046" DrawAspect="Content" ObjectID="_1477946179" r:id="rId47"/>
        </w:object>
      </w:r>
      <w:r>
        <w:t xml:space="preserve">       Zeynep: </w:t>
      </w:r>
      <w:r w:rsidRPr="00D92120">
        <w:rPr>
          <w:position w:val="-6"/>
        </w:rPr>
        <w:object w:dxaOrig="380" w:dyaOrig="340">
          <v:shape id="_x0000_i1047" type="#_x0000_t75" style="width:18.75pt;height:17.25pt" o:ole="">
            <v:imagedata r:id="rId48" o:title=""/>
          </v:shape>
          <o:OLEObject Type="Embed" ProgID="Equation.3" ShapeID="_x0000_i1047" DrawAspect="Content" ObjectID="_1477946180" r:id="rId49"/>
        </w:object>
      </w:r>
      <w:r>
        <w:t xml:space="preserve">   Fatma: </w:t>
      </w:r>
      <w:r w:rsidRPr="00D92120">
        <w:rPr>
          <w:position w:val="-8"/>
        </w:rPr>
        <w:object w:dxaOrig="380" w:dyaOrig="360">
          <v:shape id="_x0000_i1048" type="#_x0000_t75" style="width:18.75pt;height:18pt" o:ole="">
            <v:imagedata r:id="rId50" o:title=""/>
          </v:shape>
          <o:OLEObject Type="Embed" ProgID="Equation.3" ShapeID="_x0000_i1048" DrawAspect="Content" ObjectID="_1477946181" r:id="rId51"/>
        </w:object>
      </w:r>
    </w:p>
    <w:p w:rsidR="000C08E5" w:rsidRDefault="000C08E5" w:rsidP="00FB26E6">
      <w:r>
        <w:t>A) Yakup</w:t>
      </w:r>
      <w:r>
        <w:tab/>
        <w:t>B) Naim</w:t>
      </w:r>
      <w:r>
        <w:tab/>
        <w:t>C) Zeynep</w:t>
      </w:r>
      <w:r>
        <w:tab/>
        <w:t>D) Fatma</w:t>
      </w:r>
    </w:p>
    <w:p w:rsidR="000C08E5" w:rsidRDefault="000C08E5" w:rsidP="00FB26E6"/>
    <w:p w:rsidR="000C08E5" w:rsidRDefault="000C08E5" w:rsidP="00FB26E6"/>
    <w:p w:rsidR="000C08E5" w:rsidRDefault="000C08E5" w:rsidP="00FB26E6"/>
    <w:p w:rsidR="000C08E5" w:rsidRDefault="000C08E5" w:rsidP="00FB26E6"/>
    <w:p w:rsidR="000C08E5" w:rsidRDefault="000C08E5" w:rsidP="00FB26E6">
      <w:r>
        <w:t xml:space="preserve">17. </w:t>
      </w:r>
      <w:r w:rsidRPr="00AF0EA1">
        <w:rPr>
          <w:position w:val="-8"/>
        </w:rPr>
        <w:object w:dxaOrig="1760" w:dyaOrig="360">
          <v:shape id="_x0000_i1049" type="#_x0000_t75" style="width:87pt;height:18pt" o:ole="">
            <v:imagedata r:id="rId52" o:title=""/>
          </v:shape>
          <o:OLEObject Type="Embed" ProgID="Equation.3" ShapeID="_x0000_i1049" DrawAspect="Content" ObjectID="_1477946182" r:id="rId53"/>
        </w:object>
      </w:r>
      <w:r>
        <w:t xml:space="preserve"> işleminin sonucu kaçtır?</w:t>
      </w:r>
    </w:p>
    <w:p w:rsidR="000C08E5" w:rsidRDefault="000C08E5" w:rsidP="00FB26E6">
      <w:r>
        <w:t>A) 17</w:t>
      </w:r>
      <w:r>
        <w:tab/>
      </w:r>
      <w:r>
        <w:tab/>
        <w:t>B) 19</w:t>
      </w:r>
      <w:r>
        <w:tab/>
      </w:r>
      <w:r>
        <w:tab/>
        <w:t>C) 8</w:t>
      </w:r>
      <w:r>
        <w:tab/>
      </w:r>
      <w:r>
        <w:tab/>
        <w:t>D) 11</w:t>
      </w:r>
    </w:p>
    <w:p w:rsidR="000C08E5" w:rsidRDefault="000C08E5" w:rsidP="00FB26E6"/>
    <w:p w:rsidR="000C08E5" w:rsidRDefault="000C08E5" w:rsidP="00FB26E6"/>
    <w:p w:rsidR="000C08E5" w:rsidRDefault="000C08E5" w:rsidP="00FB26E6"/>
    <w:p w:rsidR="000C08E5" w:rsidRDefault="000C08E5" w:rsidP="00FB26E6">
      <w:r>
        <w:t xml:space="preserve">18. </w:t>
      </w:r>
      <w:r w:rsidRPr="005B6E9C">
        <w:rPr>
          <w:position w:val="-26"/>
        </w:rPr>
        <w:object w:dxaOrig="1740" w:dyaOrig="700">
          <v:shape id="_x0000_i1050" type="#_x0000_t75" style="width:87pt;height:35.25pt" o:ole="">
            <v:imagedata r:id="rId54" o:title=""/>
          </v:shape>
          <o:OLEObject Type="Embed" ProgID="Equation.3" ShapeID="_x0000_i1050" DrawAspect="Content" ObjectID="_1477946183" r:id="rId55"/>
        </w:object>
      </w:r>
      <w:r>
        <w:t>işleminin sonucu kaçtır?</w:t>
      </w:r>
    </w:p>
    <w:p w:rsidR="000C08E5" w:rsidRDefault="000C08E5" w:rsidP="00FB26E6">
      <w:r>
        <w:t xml:space="preserve">A) </w:t>
      </w:r>
      <w:r w:rsidRPr="00C46E13">
        <w:rPr>
          <w:position w:val="-24"/>
        </w:rPr>
        <w:object w:dxaOrig="320" w:dyaOrig="620">
          <v:shape id="_x0000_i1051" type="#_x0000_t75" style="width:15.75pt;height:30.75pt" o:ole="">
            <v:imagedata r:id="rId56" o:title=""/>
          </v:shape>
          <o:OLEObject Type="Embed" ProgID="Equation.3" ShapeID="_x0000_i1051" DrawAspect="Content" ObjectID="_1477946184" r:id="rId57"/>
        </w:object>
      </w:r>
      <w:r>
        <w:tab/>
      </w:r>
      <w:r>
        <w:tab/>
        <w:t xml:space="preserve">B) </w:t>
      </w:r>
      <w:r w:rsidRPr="00C46E13">
        <w:rPr>
          <w:position w:val="-24"/>
        </w:rPr>
        <w:object w:dxaOrig="320" w:dyaOrig="620">
          <v:shape id="_x0000_i1052" type="#_x0000_t75" style="width:15.75pt;height:30.75pt" o:ole="">
            <v:imagedata r:id="rId58" o:title=""/>
          </v:shape>
          <o:OLEObject Type="Embed" ProgID="Equation.3" ShapeID="_x0000_i1052" DrawAspect="Content" ObjectID="_1477946185" r:id="rId59"/>
        </w:object>
      </w:r>
      <w:r>
        <w:tab/>
      </w:r>
      <w:r>
        <w:tab/>
        <w:t xml:space="preserve">C) </w:t>
      </w:r>
      <w:r w:rsidRPr="00C46E13">
        <w:rPr>
          <w:position w:val="-24"/>
        </w:rPr>
        <w:object w:dxaOrig="340" w:dyaOrig="620">
          <v:shape id="_x0000_i1053" type="#_x0000_t75" style="width:17.25pt;height:30.75pt" o:ole="">
            <v:imagedata r:id="rId60" o:title=""/>
          </v:shape>
          <o:OLEObject Type="Embed" ProgID="Equation.3" ShapeID="_x0000_i1053" DrawAspect="Content" ObjectID="_1477946186" r:id="rId61"/>
        </w:object>
      </w:r>
      <w:r>
        <w:tab/>
      </w:r>
      <w:r>
        <w:tab/>
        <w:t xml:space="preserve">D) </w:t>
      </w:r>
      <w:r w:rsidRPr="00C46E13">
        <w:rPr>
          <w:position w:val="-24"/>
        </w:rPr>
        <w:object w:dxaOrig="340" w:dyaOrig="620">
          <v:shape id="_x0000_i1054" type="#_x0000_t75" style="width:17.25pt;height:30.75pt" o:ole="">
            <v:imagedata r:id="rId62" o:title=""/>
          </v:shape>
          <o:OLEObject Type="Embed" ProgID="Equation.3" ShapeID="_x0000_i1054" DrawAspect="Content" ObjectID="_1477946187" r:id="rId63"/>
        </w:object>
      </w:r>
    </w:p>
    <w:p w:rsidR="000C08E5" w:rsidRDefault="000C08E5" w:rsidP="00FB26E6"/>
    <w:p w:rsidR="000C08E5" w:rsidRDefault="000C08E5" w:rsidP="00FB26E6"/>
    <w:p w:rsidR="000C08E5" w:rsidRDefault="000C08E5" w:rsidP="00FB26E6"/>
    <w:p w:rsidR="000C08E5" w:rsidRDefault="000C08E5" w:rsidP="00FB26E6">
      <w:r>
        <w:t xml:space="preserve">19. </w:t>
      </w:r>
      <w:r w:rsidRPr="00C46E13">
        <w:rPr>
          <w:position w:val="-28"/>
        </w:rPr>
        <w:object w:dxaOrig="1180" w:dyaOrig="720">
          <v:shape id="_x0000_i1055" type="#_x0000_t75" style="width:59.25pt;height:36pt" o:ole="">
            <v:imagedata r:id="rId64" o:title=""/>
          </v:shape>
          <o:OLEObject Type="Embed" ProgID="Equation.3" ShapeID="_x0000_i1055" DrawAspect="Content" ObjectID="_1477946188" r:id="rId65"/>
        </w:object>
      </w:r>
      <w:r>
        <w:t>işleminin sonucu kaçtır?</w:t>
      </w:r>
    </w:p>
    <w:p w:rsidR="000C08E5" w:rsidRDefault="000C08E5" w:rsidP="00FB26E6">
      <w:r>
        <w:t xml:space="preserve">A) </w:t>
      </w:r>
      <w:r w:rsidRPr="00C46E13">
        <w:rPr>
          <w:position w:val="-24"/>
        </w:rPr>
        <w:object w:dxaOrig="240" w:dyaOrig="620">
          <v:shape id="_x0000_i1056" type="#_x0000_t75" style="width:12pt;height:30.75pt" o:ole="">
            <v:imagedata r:id="rId66" o:title=""/>
          </v:shape>
          <o:OLEObject Type="Embed" ProgID="Equation.3" ShapeID="_x0000_i1056" DrawAspect="Content" ObjectID="_1477946189" r:id="rId67"/>
        </w:object>
      </w:r>
      <w:r>
        <w:tab/>
      </w:r>
      <w:r>
        <w:tab/>
        <w:t xml:space="preserve">B) </w:t>
      </w:r>
      <w:r w:rsidRPr="00C46E13">
        <w:rPr>
          <w:position w:val="-24"/>
        </w:rPr>
        <w:object w:dxaOrig="520" w:dyaOrig="680">
          <v:shape id="_x0000_i1057" type="#_x0000_t75" style="width:26.25pt;height:33.75pt" o:ole="">
            <v:imagedata r:id="rId68" o:title=""/>
          </v:shape>
          <o:OLEObject Type="Embed" ProgID="Equation.3" ShapeID="_x0000_i1057" DrawAspect="Content" ObjectID="_1477946190" r:id="rId69"/>
        </w:object>
      </w:r>
      <w:r>
        <w:tab/>
        <w:t>C) 9</w:t>
      </w:r>
      <w:r>
        <w:tab/>
      </w:r>
      <w:r>
        <w:tab/>
        <w:t xml:space="preserve">D) </w:t>
      </w:r>
      <w:r w:rsidRPr="00C46E13">
        <w:rPr>
          <w:position w:val="-8"/>
        </w:rPr>
        <w:object w:dxaOrig="480" w:dyaOrig="360">
          <v:shape id="_x0000_i1058" type="#_x0000_t75" style="width:24pt;height:18pt" o:ole="">
            <v:imagedata r:id="rId70" o:title=""/>
          </v:shape>
          <o:OLEObject Type="Embed" ProgID="Equation.3" ShapeID="_x0000_i1058" DrawAspect="Content" ObjectID="_1477946191" r:id="rId71"/>
        </w:object>
      </w:r>
    </w:p>
    <w:p w:rsidR="000C08E5" w:rsidRDefault="000C08E5" w:rsidP="00FB26E6"/>
    <w:p w:rsidR="000C08E5" w:rsidRDefault="000C08E5" w:rsidP="00FB26E6"/>
    <w:p w:rsidR="000C08E5" w:rsidRDefault="000C08E5" w:rsidP="00FB26E6"/>
    <w:p w:rsidR="000C08E5" w:rsidRDefault="000C08E5" w:rsidP="00502320">
      <w:r>
        <w:t xml:space="preserve">20) </w:t>
      </w:r>
      <w:r w:rsidRPr="00580C95">
        <w:rPr>
          <w:position w:val="-32"/>
        </w:rPr>
        <w:object w:dxaOrig="1560" w:dyaOrig="760">
          <v:shape id="_x0000_i1059" type="#_x0000_t75" style="width:78pt;height:38.25pt" o:ole="">
            <v:imagedata r:id="rId72" o:title=""/>
          </v:shape>
          <o:OLEObject Type="Embed" ProgID="Equation.3" ShapeID="_x0000_i1059" DrawAspect="Content" ObjectID="_1477946192" r:id="rId73"/>
        </w:object>
      </w:r>
      <w:r>
        <w:t>işleminin sonucu kaçtır?</w:t>
      </w:r>
    </w:p>
    <w:p w:rsidR="000C08E5" w:rsidRDefault="000C08E5" w:rsidP="00502320">
      <w:r>
        <w:t>A) 3</w:t>
      </w:r>
      <w:r>
        <w:tab/>
      </w:r>
      <w:r>
        <w:tab/>
        <w:t>B) 2</w:t>
      </w:r>
      <w:r>
        <w:tab/>
      </w:r>
      <w:r>
        <w:tab/>
        <w:t>C) 1</w:t>
      </w:r>
      <w:r>
        <w:tab/>
      </w:r>
      <w:r>
        <w:tab/>
        <w:t>D) 0</w:t>
      </w:r>
    </w:p>
    <w:p w:rsidR="000C08E5" w:rsidRDefault="000C08E5"/>
    <w:p w:rsidR="000C08E5" w:rsidRDefault="000C08E5"/>
    <w:p w:rsidR="000C08E5" w:rsidRDefault="000C08E5"/>
    <w:p w:rsidR="000C08E5" w:rsidRDefault="000C08E5"/>
    <w:p w:rsidR="000C08E5" w:rsidRDefault="000C08E5"/>
    <w:p w:rsidR="000C08E5" w:rsidRDefault="000C08E5"/>
    <w:p w:rsidR="000C08E5" w:rsidRDefault="000C08E5"/>
    <w:p w:rsidR="000C08E5" w:rsidRDefault="000C08E5"/>
    <w:p w:rsidR="000C08E5" w:rsidRDefault="000C08E5"/>
    <w:p w:rsidR="000C08E5" w:rsidRDefault="000C08E5"/>
    <w:p w:rsidR="000C08E5" w:rsidRDefault="000C08E5"/>
    <w:p w:rsidR="000C08E5" w:rsidRDefault="000C08E5"/>
    <w:p w:rsidR="000C08E5" w:rsidRDefault="000C08E5"/>
    <w:p w:rsidR="000C08E5" w:rsidRDefault="000C08E5"/>
    <w:p w:rsidR="000C08E5" w:rsidRDefault="000C08E5" w:rsidP="00DE660A">
      <w:r>
        <w:t>TEST BİTTİ CEVAPLARINIZI KONTROL EDİNİZ.</w:t>
      </w:r>
      <w:bookmarkStart w:id="0" w:name="_GoBack"/>
      <w:bookmarkEnd w:id="0"/>
    </w:p>
    <w:sectPr w:rsidR="000C08E5" w:rsidSect="00DE660A">
      <w:type w:val="continuous"/>
      <w:pgSz w:w="11906" w:h="16838"/>
      <w:pgMar w:top="720" w:right="720" w:bottom="720" w:left="720" w:header="708" w:footer="708" w:gutter="0"/>
      <w:cols w:num="2" w:sep="1" w:space="709"/>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A2"/>
    <w:family w:val="swiss"/>
    <w:pitch w:val="variable"/>
    <w:sig w:usb0="A00002EF" w:usb1="4000207B" w:usb2="00000000" w:usb3="00000000" w:csb0="0000009F" w:csb1="00000000"/>
  </w:font>
  <w:font w:name="Times New Roman">
    <w:panose1 w:val="02020603050405020304"/>
    <w:charset w:val="A2"/>
    <w:family w:val="roman"/>
    <w:pitch w:val="variable"/>
    <w:sig w:usb0="E0002AEF" w:usb1="C0007841" w:usb2="00000009" w:usb3="00000000" w:csb0="000001FF" w:csb1="00000000"/>
  </w:font>
  <w:font w:name="Tahoma">
    <w:panose1 w:val="020B0604030504040204"/>
    <w:charset w:val="A2"/>
    <w:family w:val="swiss"/>
    <w:pitch w:val="variable"/>
    <w:sig w:usb0="E1002EFF" w:usb1="C000605B" w:usb2="00000029" w:usb3="00000000" w:csb0="000101FF" w:csb1="00000000"/>
  </w:font>
  <w:font w:name="Cambria">
    <w:panose1 w:val="02040503050406030204"/>
    <w:charset w:val="A2"/>
    <w:family w:val="roman"/>
    <w:pitch w:val="variable"/>
    <w:sig w:usb0="A00002EF" w:usb1="4000004B" w:usb2="00000000" w:usb3="00000000" w:csb0="000000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characterSpacingControl w:val="doNotCompress"/>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FB26E6"/>
    <w:rsid w:val="000145F0"/>
    <w:rsid w:val="000C08E5"/>
    <w:rsid w:val="002114CC"/>
    <w:rsid w:val="00275090"/>
    <w:rsid w:val="0033143A"/>
    <w:rsid w:val="00477328"/>
    <w:rsid w:val="00486FC2"/>
    <w:rsid w:val="004C4DBF"/>
    <w:rsid w:val="00502320"/>
    <w:rsid w:val="00580C95"/>
    <w:rsid w:val="005B6E9C"/>
    <w:rsid w:val="005C41B9"/>
    <w:rsid w:val="00626833"/>
    <w:rsid w:val="007F56E0"/>
    <w:rsid w:val="008D3C47"/>
    <w:rsid w:val="00925352"/>
    <w:rsid w:val="009A4618"/>
    <w:rsid w:val="00AF0EA1"/>
    <w:rsid w:val="00B257B2"/>
    <w:rsid w:val="00B52DDF"/>
    <w:rsid w:val="00C46E13"/>
    <w:rsid w:val="00D47531"/>
    <w:rsid w:val="00D83A92"/>
    <w:rsid w:val="00D92120"/>
    <w:rsid w:val="00DE660A"/>
    <w:rsid w:val="00E3676B"/>
    <w:rsid w:val="00FB26E6"/>
  </w:rsids>
  <m:mathPr>
    <m:mathFont m:val="Cambria Math"/>
    <m:brkBin m:val="before"/>
    <m:brkBinSub m:val="--"/>
    <m:smallFrac m:val="off"/>
    <m:dispDef/>
    <m:lMargin m:val="0"/>
    <m:rMargin m:val="0"/>
    <m:defJc m:val="centerGroup"/>
    <m:wrapIndent m:val="1440"/>
    <m:intLim m:val="subSup"/>
    <m:naryLim m:val="undOvr"/>
  </m:mathPr>
  <w:uiCompat97To2003/>
  <w:themeFontLang w:val="tr-TR"/>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1035"/>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tr-TR" w:eastAsia="tr-TR"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B26E6"/>
    <w:pPr>
      <w:spacing w:after="200" w:line="276" w:lineRule="auto"/>
    </w:pPr>
    <w:rPr>
      <w:lang w:eastAsia="en-US"/>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rsid w:val="00FB26E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FB26E6"/>
    <w:rPr>
      <w:rFonts w:ascii="Tahoma" w:hAnsi="Tahoma" w:cs="Tahoma"/>
      <w:sz w:val="16"/>
      <w:szCs w:val="16"/>
    </w:rPr>
  </w:style>
  <w:style w:type="character" w:styleId="Strong">
    <w:name w:val="Strong"/>
    <w:basedOn w:val="DefaultParagraphFont"/>
    <w:uiPriority w:val="99"/>
    <w:qFormat/>
    <w:rsid w:val="00FB26E6"/>
    <w:rPr>
      <w:rFonts w:cs="Times New Roman"/>
      <w:b/>
      <w:bCs/>
    </w:rPr>
  </w:style>
  <w:style w:type="character" w:styleId="Hyperlink">
    <w:name w:val="Hyperlink"/>
    <w:basedOn w:val="DefaultParagraphFont"/>
    <w:uiPriority w:val="99"/>
    <w:rsid w:val="0033143A"/>
    <w:rPr>
      <w:rFonts w:cs="Times New Roman"/>
      <w:color w:val="0000FF"/>
      <w:u w:val="single"/>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oleObject" Target="embeddings/oleObject3.bin"/><Relationship Id="rId39" Type="http://schemas.openxmlformats.org/officeDocument/2006/relationships/oleObject" Target="embeddings/oleObject9.bin"/><Relationship Id="rId21" Type="http://schemas.openxmlformats.org/officeDocument/2006/relationships/image" Target="media/image17.wmf"/><Relationship Id="rId34" Type="http://schemas.openxmlformats.org/officeDocument/2006/relationships/oleObject" Target="embeddings/oleObject7.bin"/><Relationship Id="rId42" Type="http://schemas.openxmlformats.org/officeDocument/2006/relationships/image" Target="media/image29.wmf"/><Relationship Id="rId47" Type="http://schemas.openxmlformats.org/officeDocument/2006/relationships/oleObject" Target="embeddings/oleObject12.bin"/><Relationship Id="rId50" Type="http://schemas.openxmlformats.org/officeDocument/2006/relationships/image" Target="media/image33.wmf"/><Relationship Id="rId55" Type="http://schemas.openxmlformats.org/officeDocument/2006/relationships/oleObject" Target="embeddings/oleObject16.bin"/><Relationship Id="rId63" Type="http://schemas.openxmlformats.org/officeDocument/2006/relationships/oleObject" Target="embeddings/oleObject20.bin"/><Relationship Id="rId68" Type="http://schemas.openxmlformats.org/officeDocument/2006/relationships/image" Target="media/image42.wmf"/><Relationship Id="rId7" Type="http://schemas.openxmlformats.org/officeDocument/2006/relationships/image" Target="media/image3.png"/><Relationship Id="rId71" Type="http://schemas.openxmlformats.org/officeDocument/2006/relationships/oleObject" Target="embeddings/oleObject24.bin"/><Relationship Id="rId2" Type="http://schemas.openxmlformats.org/officeDocument/2006/relationships/settings" Target="settings.xml"/><Relationship Id="rId16" Type="http://schemas.openxmlformats.org/officeDocument/2006/relationships/image" Target="media/image12.png"/><Relationship Id="rId29" Type="http://schemas.openxmlformats.org/officeDocument/2006/relationships/image" Target="media/image21.wmf"/><Relationship Id="rId11" Type="http://schemas.openxmlformats.org/officeDocument/2006/relationships/image" Target="media/image7.png"/><Relationship Id="rId24" Type="http://schemas.openxmlformats.org/officeDocument/2006/relationships/oleObject" Target="embeddings/oleObject2.bin"/><Relationship Id="rId32" Type="http://schemas.openxmlformats.org/officeDocument/2006/relationships/oleObject" Target="embeddings/oleObject6.bin"/><Relationship Id="rId37" Type="http://schemas.openxmlformats.org/officeDocument/2006/relationships/image" Target="media/image25.png"/><Relationship Id="rId40" Type="http://schemas.openxmlformats.org/officeDocument/2006/relationships/image" Target="media/image27.png"/><Relationship Id="rId45" Type="http://schemas.openxmlformats.org/officeDocument/2006/relationships/oleObject" Target="embeddings/oleObject11.bin"/><Relationship Id="rId53" Type="http://schemas.openxmlformats.org/officeDocument/2006/relationships/oleObject" Target="embeddings/oleObject15.bin"/><Relationship Id="rId58" Type="http://schemas.openxmlformats.org/officeDocument/2006/relationships/image" Target="media/image37.wmf"/><Relationship Id="rId66" Type="http://schemas.openxmlformats.org/officeDocument/2006/relationships/image" Target="media/image41.wmf"/><Relationship Id="rId74" Type="http://schemas.openxmlformats.org/officeDocument/2006/relationships/fontTable" Target="fontTable.xml"/><Relationship Id="rId5" Type="http://schemas.openxmlformats.org/officeDocument/2006/relationships/hyperlink" Target="http://www.sorubak.com" TargetMode="External"/><Relationship Id="rId15" Type="http://schemas.openxmlformats.org/officeDocument/2006/relationships/image" Target="media/image11.png"/><Relationship Id="rId23" Type="http://schemas.openxmlformats.org/officeDocument/2006/relationships/image" Target="media/image18.wmf"/><Relationship Id="rId28" Type="http://schemas.openxmlformats.org/officeDocument/2006/relationships/oleObject" Target="embeddings/oleObject4.bin"/><Relationship Id="rId36" Type="http://schemas.openxmlformats.org/officeDocument/2006/relationships/oleObject" Target="embeddings/oleObject8.bin"/><Relationship Id="rId49" Type="http://schemas.openxmlformats.org/officeDocument/2006/relationships/oleObject" Target="embeddings/oleObject13.bin"/><Relationship Id="rId57" Type="http://schemas.openxmlformats.org/officeDocument/2006/relationships/oleObject" Target="embeddings/oleObject17.bin"/><Relationship Id="rId61" Type="http://schemas.openxmlformats.org/officeDocument/2006/relationships/oleObject" Target="embeddings/oleObject19.bin"/><Relationship Id="rId10" Type="http://schemas.openxmlformats.org/officeDocument/2006/relationships/image" Target="media/image6.png"/><Relationship Id="rId19" Type="http://schemas.openxmlformats.org/officeDocument/2006/relationships/image" Target="media/image15.png"/><Relationship Id="rId31" Type="http://schemas.openxmlformats.org/officeDocument/2006/relationships/image" Target="media/image22.wmf"/><Relationship Id="rId44" Type="http://schemas.openxmlformats.org/officeDocument/2006/relationships/image" Target="media/image30.wmf"/><Relationship Id="rId52" Type="http://schemas.openxmlformats.org/officeDocument/2006/relationships/image" Target="media/image34.wmf"/><Relationship Id="rId60" Type="http://schemas.openxmlformats.org/officeDocument/2006/relationships/image" Target="media/image38.wmf"/><Relationship Id="rId65" Type="http://schemas.openxmlformats.org/officeDocument/2006/relationships/oleObject" Target="embeddings/oleObject21.bin"/><Relationship Id="rId73" Type="http://schemas.openxmlformats.org/officeDocument/2006/relationships/oleObject" Target="embeddings/oleObject25.bin"/><Relationship Id="rId4" Type="http://schemas.openxmlformats.org/officeDocument/2006/relationships/image" Target="media/image1.png"/><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oleObject" Target="embeddings/oleObject1.bin"/><Relationship Id="rId27" Type="http://schemas.openxmlformats.org/officeDocument/2006/relationships/image" Target="media/image20.wmf"/><Relationship Id="rId30" Type="http://schemas.openxmlformats.org/officeDocument/2006/relationships/oleObject" Target="embeddings/oleObject5.bin"/><Relationship Id="rId35" Type="http://schemas.openxmlformats.org/officeDocument/2006/relationships/image" Target="media/image24.wmf"/><Relationship Id="rId43" Type="http://schemas.openxmlformats.org/officeDocument/2006/relationships/oleObject" Target="embeddings/oleObject10.bin"/><Relationship Id="rId48" Type="http://schemas.openxmlformats.org/officeDocument/2006/relationships/image" Target="media/image32.wmf"/><Relationship Id="rId56" Type="http://schemas.openxmlformats.org/officeDocument/2006/relationships/image" Target="media/image36.wmf"/><Relationship Id="rId64" Type="http://schemas.openxmlformats.org/officeDocument/2006/relationships/image" Target="media/image40.wmf"/><Relationship Id="rId69" Type="http://schemas.openxmlformats.org/officeDocument/2006/relationships/oleObject" Target="embeddings/oleObject23.bin"/><Relationship Id="rId8" Type="http://schemas.openxmlformats.org/officeDocument/2006/relationships/image" Target="media/image4.png"/><Relationship Id="rId51" Type="http://schemas.openxmlformats.org/officeDocument/2006/relationships/oleObject" Target="embeddings/oleObject14.bin"/><Relationship Id="rId72" Type="http://schemas.openxmlformats.org/officeDocument/2006/relationships/image" Target="media/image44.wmf"/><Relationship Id="rId3" Type="http://schemas.openxmlformats.org/officeDocument/2006/relationships/webSettings" Target="webSettings.xml"/><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19.wmf"/><Relationship Id="rId33" Type="http://schemas.openxmlformats.org/officeDocument/2006/relationships/image" Target="media/image23.wmf"/><Relationship Id="rId38" Type="http://schemas.openxmlformats.org/officeDocument/2006/relationships/image" Target="media/image26.wmf"/><Relationship Id="rId46" Type="http://schemas.openxmlformats.org/officeDocument/2006/relationships/image" Target="media/image31.wmf"/><Relationship Id="rId59" Type="http://schemas.openxmlformats.org/officeDocument/2006/relationships/oleObject" Target="embeddings/oleObject18.bin"/><Relationship Id="rId67" Type="http://schemas.openxmlformats.org/officeDocument/2006/relationships/oleObject" Target="embeddings/oleObject22.bin"/><Relationship Id="rId20" Type="http://schemas.openxmlformats.org/officeDocument/2006/relationships/image" Target="media/image16.png"/><Relationship Id="rId41" Type="http://schemas.openxmlformats.org/officeDocument/2006/relationships/image" Target="media/image28.png"/><Relationship Id="rId54" Type="http://schemas.openxmlformats.org/officeDocument/2006/relationships/image" Target="media/image35.wmf"/><Relationship Id="rId62" Type="http://schemas.openxmlformats.org/officeDocument/2006/relationships/image" Target="media/image39.wmf"/><Relationship Id="rId70" Type="http://schemas.openxmlformats.org/officeDocument/2006/relationships/image" Target="media/image43.wmf"/><Relationship Id="rId75"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1</TotalTime>
  <Pages>3</Pages>
  <Words>476</Words>
  <Characters>2719</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www.sorubak.com; ALPER</dc:creator>
  <cp:keywords>www.sorubak.com</cp:keywords>
  <dc:description/>
  <cp:lastModifiedBy>edanur</cp:lastModifiedBy>
  <cp:revision>7</cp:revision>
  <dcterms:created xsi:type="dcterms:W3CDTF">2014-11-05T21:32:00Z</dcterms:created>
  <dcterms:modified xsi:type="dcterms:W3CDTF">2014-11-19T21:49:00Z</dcterms:modified>
</cp:coreProperties>
</file>