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67" w:rsidRDefault="00396167" w:rsidP="00E36FA0">
      <w:pPr>
        <w:jc w:val="center"/>
        <w:rPr>
          <w:b/>
          <w:color w:val="1F497D"/>
          <w:u w:val="single"/>
        </w:rPr>
      </w:pPr>
      <w:r>
        <w:rPr>
          <w:b/>
          <w:color w:val="1F497D"/>
          <w:u w:val="single"/>
        </w:rPr>
        <w:t>2014-2015 EĞİTİM ÖĞRETİM YILI 8.SINIFLAR 1.DÖNEM  TEOG  4</w:t>
      </w:r>
      <w:bookmarkStart w:id="0" w:name="_GoBack"/>
      <w:bookmarkEnd w:id="0"/>
      <w:r>
        <w:rPr>
          <w:b/>
          <w:color w:val="1F497D"/>
          <w:u w:val="single"/>
        </w:rPr>
        <w:t>. DENEME SINAVI</w:t>
      </w:r>
    </w:p>
    <w:p w:rsidR="00396167" w:rsidRDefault="00396167" w:rsidP="00E36FA0">
      <w:pPr>
        <w:rPr>
          <w:b/>
          <w:color w:val="1F497D"/>
        </w:rPr>
      </w:pPr>
      <w:r w:rsidRPr="00E36FA0">
        <w:rPr>
          <w:b/>
          <w:color w:val="1F497D"/>
        </w:rPr>
        <w:t xml:space="preserve">ADI SOYADI:                   </w:t>
      </w:r>
    </w:p>
    <w:p w:rsidR="00396167" w:rsidRPr="00E36FA0" w:rsidRDefault="00396167" w:rsidP="00E36FA0">
      <w:pPr>
        <w:rPr>
          <w:b/>
          <w:color w:val="1F497D"/>
        </w:rPr>
      </w:pPr>
      <w:r w:rsidRPr="00E36FA0">
        <w:rPr>
          <w:b/>
          <w:color w:val="1F497D"/>
        </w:rPr>
        <w:t xml:space="preserve"> SINIF:</w:t>
      </w:r>
      <w:r w:rsidRPr="00E36FA0">
        <w:rPr>
          <w:b/>
          <w:color w:val="1F497D"/>
        </w:rPr>
        <w:tab/>
      </w:r>
      <w:r w:rsidRPr="00E36FA0">
        <w:rPr>
          <w:b/>
          <w:color w:val="1F497D"/>
        </w:rPr>
        <w:tab/>
      </w:r>
      <w:hyperlink r:id="rId4" w:history="1">
        <w:r w:rsidRPr="008D3C47">
          <w:rPr>
            <w:rStyle w:val="Hyperlink"/>
          </w:rPr>
          <w:t>www.sorubak.com</w:t>
        </w:r>
      </w:hyperlink>
    </w:p>
    <w:p w:rsidR="00396167" w:rsidRDefault="00396167" w:rsidP="00E36FA0">
      <w:pPr>
        <w:rPr>
          <w:b/>
          <w:color w:val="1F497D"/>
          <w:u w:val="single"/>
        </w:rPr>
      </w:pPr>
      <w:r>
        <w:rPr>
          <w:b/>
          <w:color w:val="1F497D"/>
        </w:rPr>
        <w:t xml:space="preserve"> N</w:t>
      </w:r>
      <w:r w:rsidRPr="00E36FA0">
        <w:rPr>
          <w:b/>
          <w:color w:val="1F497D"/>
        </w:rPr>
        <w:t>O:</w:t>
      </w:r>
      <w:r w:rsidRPr="00E36FA0">
        <w:rPr>
          <w:b/>
          <w:color w:val="1F497D"/>
        </w:rPr>
        <w:tab/>
      </w:r>
    </w:p>
    <w:p w:rsidR="00396167" w:rsidRPr="00C93DD4" w:rsidRDefault="00396167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</w:t>
      </w:r>
      <w:r>
        <w:rPr>
          <w:b/>
          <w:color w:val="FF0000"/>
        </w:rPr>
        <w:t>el gösterim, Dönüşüm geometrisi, Kareköklü sayılar</w:t>
      </w:r>
    </w:p>
    <w:p w:rsidR="00396167" w:rsidRDefault="00396167" w:rsidP="00E36FA0">
      <w:pPr>
        <w:jc w:val="center"/>
        <w:rPr>
          <w:b/>
          <w:color w:val="1F497D"/>
          <w:u w:val="single"/>
        </w:rPr>
      </w:pPr>
    </w:p>
    <w:p w:rsidR="00396167" w:rsidRDefault="00396167" w:rsidP="00E36FA0">
      <w:pPr>
        <w:jc w:val="center"/>
        <w:rPr>
          <w:b/>
          <w:color w:val="1F497D"/>
          <w:u w:val="single"/>
        </w:rPr>
        <w:sectPr w:rsidR="00396167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396167" w:rsidRDefault="00396167" w:rsidP="002F51BB">
      <w:pPr>
        <w:ind w:right="129"/>
        <w:rPr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9pt;margin-top:10.1pt;width:57.6pt;height:19.85pt;z-index:251671552" stroked="f">
            <v:fill opacity="0"/>
            <v:textbox>
              <w:txbxContent>
                <w:p w:rsidR="00396167" w:rsidRPr="0092668D" w:rsidRDefault="00396167" w:rsidP="0092668D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15</w:t>
                  </w:r>
                  <w:r w:rsidRPr="0092668D">
                    <w:rPr>
                      <w:color w:val="FF0000"/>
                    </w:rPr>
                    <w:t xml:space="preserve"> tane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6.75pt;margin-top:10.1pt;width:57.6pt;height:19.85pt;z-index:251670528" stroked="f">
            <v:fill opacity="0"/>
            <v:textbox>
              <w:txbxContent>
                <w:p w:rsidR="00396167" w:rsidRPr="0092668D" w:rsidRDefault="00396167">
                  <w:pPr>
                    <w:rPr>
                      <w:color w:val="FF0000"/>
                    </w:rPr>
                  </w:pPr>
                  <w:r w:rsidRPr="0092668D">
                    <w:rPr>
                      <w:color w:val="FF0000"/>
                    </w:rPr>
                    <w:t>40 tane</w:t>
                  </w:r>
                </w:p>
              </w:txbxContent>
            </v:textbox>
          </v:shape>
        </w:pict>
      </w:r>
      <w:r>
        <w:t xml:space="preserve">1)   a=2 . 2 . 2 . 2 . ... . 2    ve   b= 4 . 4 . 4 . 4 . ... . 4  </w:t>
      </w:r>
      <w:r>
        <w:br/>
      </w:r>
    </w:p>
    <w:p w:rsidR="00396167" w:rsidRDefault="00396167" w:rsidP="002F51BB">
      <w:pPr>
        <w:ind w:right="129"/>
        <w:rPr>
          <w:sz w:val="24"/>
        </w:rPr>
      </w:pPr>
      <w:r>
        <w:rPr>
          <w:sz w:val="24"/>
        </w:rPr>
        <w:t>olduğuna göre ,</w:t>
      </w:r>
      <w:r w:rsidRPr="0092668D">
        <w:rPr>
          <w:position w:val="-24"/>
        </w:rPr>
        <w:t xml:space="preserve"> </w:t>
      </w:r>
      <w:r w:rsidRPr="0035454F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0.75pt" o:ole="">
            <v:imagedata r:id="rId5" o:title=""/>
          </v:shape>
          <o:OLEObject Type="Embed" ProgID="Equation.DSMT4" ShapeID="_x0000_i1025" DrawAspect="Content" ObjectID="_1477946153" r:id="rId6"/>
        </w:object>
      </w:r>
      <w:r>
        <w:rPr>
          <w:position w:val="-24"/>
        </w:rPr>
        <w:t xml:space="preserve"> </w:t>
      </w:r>
      <w:r>
        <w:rPr>
          <w:sz w:val="24"/>
        </w:rPr>
        <w:t xml:space="preserve">ifadesinin değeri aşağıdakilerden hangisine eşittir? </w:t>
      </w:r>
    </w:p>
    <w:p w:rsidR="00396167" w:rsidRDefault="00396167" w:rsidP="002F51BB">
      <w:pPr>
        <w:ind w:right="-12"/>
        <w:rPr>
          <w:position w:val="-24"/>
        </w:rPr>
      </w:pPr>
      <w:r>
        <w:t>A)2</w:t>
      </w:r>
      <w:r>
        <w:rPr>
          <w:vertAlign w:val="superscript"/>
        </w:rPr>
        <w:t>10</w:t>
      </w:r>
      <w:r>
        <w:tab/>
      </w:r>
      <w:r>
        <w:tab/>
        <w:t>B) 2</w:t>
      </w:r>
      <w:r>
        <w:rPr>
          <w:vertAlign w:val="superscript"/>
        </w:rPr>
        <w:t>15</w:t>
      </w:r>
      <w:r>
        <w:tab/>
      </w:r>
      <w:r>
        <w:tab/>
        <w:t>C)2</w:t>
      </w:r>
      <w:r>
        <w:rPr>
          <w:vertAlign w:val="superscript"/>
        </w:rPr>
        <w:t>20</w:t>
      </w:r>
      <w:r>
        <w:tab/>
      </w:r>
      <w:r>
        <w:tab/>
        <w:t>D)2</w:t>
      </w:r>
      <w:r>
        <w:rPr>
          <w:vertAlign w:val="superscript"/>
        </w:rPr>
        <w:t>25</w:t>
      </w:r>
      <w:r w:rsidRPr="007F5282">
        <w:rPr>
          <w:position w:val="-24"/>
        </w:rPr>
        <w:t xml:space="preserve"> </w:t>
      </w:r>
    </w:p>
    <w:p w:rsidR="00396167" w:rsidRDefault="00396167"/>
    <w:p w:rsidR="00396167" w:rsidRDefault="00396167"/>
    <w:p w:rsidR="00396167" w:rsidRDefault="00396167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0E4722">
        <w:rPr>
          <w:position w:val="-28"/>
        </w:rPr>
        <w:object w:dxaOrig="1780" w:dyaOrig="720">
          <v:shape id="_x0000_i1026" type="#_x0000_t75" style="width:89.25pt;height:36pt" o:ole="">
            <v:imagedata r:id="rId7" o:title=""/>
          </v:shape>
          <o:OLEObject Type="Embed" ProgID="Equation.DSMT4" ShapeID="_x0000_i1026" DrawAspect="Content" ObjectID="_1477946154" r:id="rId8"/>
        </w:object>
      </w:r>
      <w:r>
        <w:rPr>
          <w:sz w:val="24"/>
          <w:szCs w:val="24"/>
        </w:rPr>
        <w:t xml:space="preserve">  işleminin sonucunu Ali 1 , Ayşe 2, Hasan 3 ve Murat 4 bulmuştur hangi öğrencinin verdiği cevap doğrudur?</w:t>
      </w:r>
      <w:r w:rsidRPr="007F5282">
        <w:rPr>
          <w:sz w:val="24"/>
          <w:szCs w:val="24"/>
        </w:rPr>
        <w:t xml:space="preserve"> </w:t>
      </w:r>
    </w:p>
    <w:p w:rsidR="00396167" w:rsidRDefault="00396167" w:rsidP="002F51BB">
      <w:pPr>
        <w:ind w:right="-993"/>
        <w:rPr>
          <w:position w:val="-24"/>
        </w:rPr>
      </w:pPr>
      <w:r>
        <w:t>A) Murat</w:t>
      </w:r>
      <w:r>
        <w:rPr>
          <w:vertAlign w:val="superscript"/>
        </w:rPr>
        <w:tab/>
      </w:r>
      <w:r>
        <w:t>B) Hasan</w:t>
      </w:r>
      <w:r>
        <w:tab/>
        <w:t xml:space="preserve">C)Ayşe          </w:t>
      </w:r>
      <w:r>
        <w:tab/>
        <w:t>D) Ali</w:t>
      </w:r>
    </w:p>
    <w:p w:rsidR="00396167" w:rsidRDefault="00396167" w:rsidP="002F51BB">
      <w:pPr>
        <w:ind w:right="-993"/>
        <w:rPr>
          <w:position w:val="-24"/>
        </w:rPr>
      </w:pPr>
    </w:p>
    <w:p w:rsidR="00396167" w:rsidRDefault="00396167" w:rsidP="002F51BB">
      <w:pPr>
        <w:ind w:right="-993"/>
        <w:rPr>
          <w:position w:val="-24"/>
        </w:rPr>
      </w:pPr>
      <w:r>
        <w:rPr>
          <w:noProof/>
          <w:lang w:eastAsia="tr-TR"/>
        </w:rPr>
        <w:pict>
          <v:shape id="Resim 29" o:spid="_x0000_s1028" type="#_x0000_t75" alt="http://www.haberler.com/haber-resimleri/781/afrikali-cocuklar-miniaturk-u-gezdi-3557781-3557781_o.jpg" style="position:absolute;margin-left:12.75pt;margin-top:12.9pt;width:83.9pt;height:78pt;z-index:-251636736;visibility:visible">
            <v:imagedata r:id="rId9" o:title=""/>
          </v:shape>
        </w:pict>
      </w:r>
    </w:p>
    <w:p w:rsidR="00396167" w:rsidRDefault="00396167" w:rsidP="000E377A">
      <w:r>
        <w:t xml:space="preserve">3)                                      Antalya'da bulunan Miniatürk'ü </w:t>
      </w:r>
      <w:r>
        <w:br/>
        <w:t xml:space="preserve">                                          her yıl yaklaşık 14 milyon kişi </w:t>
      </w:r>
      <w:r>
        <w:br/>
        <w:t xml:space="preserve">                                          ziyaret etmektedir. Ziyaret eden </w:t>
      </w:r>
      <w:r>
        <w:br/>
        <w:t xml:space="preserve">                                          turistler 7 Ülkeye eşit paylaştırılırsa her ülkeye kaç turist düşer ifadesinin bilimsel gösterim olarak yazılışı hangisidir?</w:t>
      </w:r>
    </w:p>
    <w:p w:rsidR="00396167" w:rsidRPr="000E4722" w:rsidRDefault="00396167" w:rsidP="000E377A">
      <w:pPr>
        <w:rPr>
          <w:vertAlign w:val="superscript"/>
        </w:rPr>
      </w:pPr>
      <w:r>
        <w:t>A) 1,4 . 10</w:t>
      </w:r>
      <w:r>
        <w:rPr>
          <w:vertAlign w:val="superscript"/>
        </w:rPr>
        <w:t>7</w:t>
      </w:r>
      <w:r>
        <w:tab/>
        <w:t>B) 7 . 10</w:t>
      </w:r>
      <w:r>
        <w:rPr>
          <w:vertAlign w:val="superscript"/>
        </w:rPr>
        <w:t>7</w:t>
      </w:r>
      <w:r>
        <w:tab/>
        <w:t>C) 2 . 10</w:t>
      </w:r>
      <w:r>
        <w:rPr>
          <w:vertAlign w:val="superscript"/>
        </w:rPr>
        <w:t>6</w:t>
      </w:r>
      <w:r>
        <w:tab/>
        <w:t>D) 2 . 10</w:t>
      </w:r>
      <w:r>
        <w:rPr>
          <w:vertAlign w:val="superscript"/>
        </w:rPr>
        <w:t>7</w:t>
      </w:r>
    </w:p>
    <w:p w:rsidR="00396167" w:rsidRDefault="00396167" w:rsidP="002F51BB">
      <w:pPr>
        <w:ind w:left="-993" w:right="-993"/>
      </w:pPr>
    </w:p>
    <w:p w:rsidR="00396167" w:rsidRDefault="00396167" w:rsidP="002F51BB">
      <w:pPr>
        <w:ind w:right="129"/>
      </w:pPr>
      <w:r>
        <w:t>4) Kare şeklinde olan mutfağımızın tabanı için elimizde 102 tane fayans vardır. Yakup usta aşağıdakilerden hangisini yaparsa elindeki fayans sayısı tam kare bir sayı ya eşit olur?</w:t>
      </w:r>
    </w:p>
    <w:p w:rsidR="00396167" w:rsidRDefault="00396167" w:rsidP="002F51BB">
      <w:pPr>
        <w:ind w:right="129"/>
      </w:pPr>
      <w:r>
        <w:t>A) 6 fayans eklerse</w:t>
      </w:r>
      <w:r>
        <w:tab/>
      </w:r>
      <w:r>
        <w:tab/>
        <w:t>B) 6 fayans çıkartırsa</w:t>
      </w:r>
      <w:r>
        <w:br/>
        <w:t>C) 19 fayans eklerse</w:t>
      </w:r>
      <w:r>
        <w:tab/>
      </w:r>
      <w:r>
        <w:tab/>
        <w:t>D) 19 fayans çıkartırsa</w:t>
      </w:r>
    </w:p>
    <w:p w:rsidR="00396167" w:rsidRDefault="00396167" w:rsidP="002F51BB">
      <w:pPr>
        <w:ind w:right="-12"/>
      </w:pPr>
      <w:r>
        <w:t xml:space="preserve">5) </w:t>
      </w:r>
      <w:r w:rsidRPr="0086645B">
        <w:rPr>
          <w:position w:val="-34"/>
        </w:rPr>
        <w:object w:dxaOrig="960" w:dyaOrig="780">
          <v:shape id="_x0000_i1027" type="#_x0000_t75" style="width:50.25pt;height:39pt" o:ole="">
            <v:imagedata r:id="rId10" o:title=""/>
          </v:shape>
          <o:OLEObject Type="Embed" ProgID="Equation.DSMT4" ShapeID="_x0000_i1027" DrawAspect="Content" ObjectID="_1477946155" r:id="rId11"/>
        </w:object>
      </w:r>
      <w:r>
        <w:rPr>
          <w:position w:val="-8"/>
        </w:rPr>
        <w:t>işleminin sonucu kaçtır?</w:t>
      </w:r>
    </w:p>
    <w:p w:rsidR="00396167" w:rsidRPr="002F51BB" w:rsidRDefault="00396167" w:rsidP="002F51BB">
      <w:pPr>
        <w:ind w:right="129"/>
        <w:rPr>
          <w:vertAlign w:val="superscript"/>
        </w:rPr>
      </w:pPr>
      <w:r>
        <w:t xml:space="preserve">A) </w:t>
      </w:r>
      <w:r w:rsidRPr="0086645B">
        <w:rPr>
          <w:position w:val="-24"/>
        </w:rPr>
        <w:object w:dxaOrig="320" w:dyaOrig="620">
          <v:shape id="_x0000_i1028" type="#_x0000_t75" style="width:16.5pt;height:30.75pt" o:ole="">
            <v:imagedata r:id="rId12" o:title=""/>
          </v:shape>
          <o:OLEObject Type="Embed" ProgID="Equation.DSMT4" ShapeID="_x0000_i1028" DrawAspect="Content" ObjectID="_1477946156" r:id="rId13"/>
        </w:object>
      </w:r>
      <w:r>
        <w:tab/>
      </w:r>
      <w:r>
        <w:tab/>
        <w:t xml:space="preserve">B) </w:t>
      </w:r>
      <w:r w:rsidRPr="0086645B">
        <w:rPr>
          <w:position w:val="-24"/>
        </w:rPr>
        <w:object w:dxaOrig="220" w:dyaOrig="620">
          <v:shape id="_x0000_i1029" type="#_x0000_t75" style="width:12pt;height:30.75pt" o:ole="">
            <v:imagedata r:id="rId14" o:title=""/>
          </v:shape>
          <o:OLEObject Type="Embed" ProgID="Equation.DSMT4" ShapeID="_x0000_i1029" DrawAspect="Content" ObjectID="_1477946157" r:id="rId15"/>
        </w:object>
      </w:r>
      <w:r>
        <w:tab/>
      </w:r>
      <w:r>
        <w:tab/>
        <w:t xml:space="preserve">C) </w:t>
      </w:r>
      <w:r w:rsidRPr="0086645B">
        <w:rPr>
          <w:position w:val="-24"/>
        </w:rPr>
        <w:object w:dxaOrig="220" w:dyaOrig="620">
          <v:shape id="_x0000_i1030" type="#_x0000_t75" style="width:12pt;height:30.75pt" o:ole="">
            <v:imagedata r:id="rId16" o:title=""/>
          </v:shape>
          <o:OLEObject Type="Embed" ProgID="Equation.DSMT4" ShapeID="_x0000_i1030" DrawAspect="Content" ObjectID="_1477946158" r:id="rId17"/>
        </w:object>
      </w:r>
      <w:r>
        <w:t xml:space="preserve">           D)</w:t>
      </w:r>
      <w:r w:rsidRPr="0025669A">
        <w:rPr>
          <w:position w:val="-24"/>
        </w:rPr>
        <w:t xml:space="preserve"> </w:t>
      </w:r>
      <w:r w:rsidRPr="0086645B">
        <w:rPr>
          <w:position w:val="-24"/>
        </w:rPr>
        <w:object w:dxaOrig="320" w:dyaOrig="620">
          <v:shape id="_x0000_i1031" type="#_x0000_t75" style="width:16.5pt;height:30.75pt" o:ole="">
            <v:imagedata r:id="rId18" o:title=""/>
          </v:shape>
          <o:OLEObject Type="Embed" ProgID="Equation.DSMT4" ShapeID="_x0000_i1031" DrawAspect="Content" ObjectID="_1477946159" r:id="rId19"/>
        </w:object>
      </w:r>
    </w:p>
    <w:p w:rsidR="00396167" w:rsidRPr="000A4CD1" w:rsidRDefault="00396167" w:rsidP="002F51BB">
      <w:pPr>
        <w:ind w:right="-12"/>
      </w:pPr>
    </w:p>
    <w:p w:rsidR="00396167" w:rsidRDefault="00396167" w:rsidP="002F51BB"/>
    <w:p w:rsidR="00396167" w:rsidRDefault="00396167" w:rsidP="002F51BB"/>
    <w:p w:rsidR="00396167" w:rsidRDefault="00396167" w:rsidP="002F51BB"/>
    <w:p w:rsidR="00396167" w:rsidRDefault="00396167" w:rsidP="002F51BB">
      <w:r>
        <w:t xml:space="preserve">6)  Işığın boşluktaki hızı yaklaşık 300 000 km olduğu tahmin edilmektedir. Buna göre , Işık boşlukta 200 sn'de kaç km yol alır. İfadesine ait bilimsel gösterim hangisidir? </w:t>
      </w:r>
    </w:p>
    <w:p w:rsidR="00396167" w:rsidRPr="0086645B" w:rsidRDefault="00396167" w:rsidP="002F51BB">
      <w:pPr>
        <w:ind w:right="129"/>
        <w:rPr>
          <w:position w:val="-24"/>
          <w:vertAlign w:val="superscript"/>
        </w:rPr>
      </w:pPr>
      <w:r>
        <w:t>A)0,6 . 10</w:t>
      </w:r>
      <w:r>
        <w:rPr>
          <w:vertAlign w:val="superscript"/>
        </w:rPr>
        <w:t>7</w:t>
      </w:r>
      <w:r>
        <w:tab/>
        <w:t>B) 60 . 10</w:t>
      </w:r>
      <w:r>
        <w:rPr>
          <w:vertAlign w:val="superscript"/>
        </w:rPr>
        <w:t>7</w:t>
      </w:r>
      <w:r>
        <w:rPr>
          <w:vertAlign w:val="superscript"/>
        </w:rPr>
        <w:tab/>
      </w:r>
      <w:r>
        <w:t>C) 6 . 10</w:t>
      </w:r>
      <w:r>
        <w:rPr>
          <w:vertAlign w:val="superscript"/>
        </w:rPr>
        <w:t xml:space="preserve">7            </w:t>
      </w:r>
      <w:r>
        <w:t>D)6 . 10</w:t>
      </w:r>
      <w:r>
        <w:rPr>
          <w:vertAlign w:val="superscript"/>
        </w:rPr>
        <w:t>8</w:t>
      </w:r>
    </w:p>
    <w:p w:rsidR="00396167" w:rsidRDefault="00396167" w:rsidP="002F51BB">
      <w:pPr>
        <w:ind w:right="129"/>
        <w:rPr>
          <w:position w:val="-24"/>
        </w:rPr>
      </w:pPr>
    </w:p>
    <w:p w:rsidR="00396167" w:rsidRDefault="00396167" w:rsidP="002F51BB">
      <w:pPr>
        <w:ind w:right="129"/>
        <w:rPr>
          <w:position w:val="-24"/>
        </w:rPr>
      </w:pPr>
    </w:p>
    <w:p w:rsidR="00396167" w:rsidRDefault="00396167" w:rsidP="002F51BB">
      <w:pPr>
        <w:ind w:right="129"/>
        <w:rPr>
          <w:position w:val="-24"/>
        </w:rPr>
      </w:pPr>
    </w:p>
    <w:p w:rsidR="00396167" w:rsidRDefault="00396167" w:rsidP="002F51BB">
      <w:pPr>
        <w:ind w:right="129"/>
        <w:rPr>
          <w:position w:val="-24"/>
        </w:rPr>
      </w:pPr>
    </w:p>
    <w:p w:rsidR="00396167" w:rsidRPr="006F06AF" w:rsidRDefault="00396167" w:rsidP="0086645B">
      <w:r>
        <w:t>7)  (-2)</w:t>
      </w:r>
      <w:r w:rsidRPr="0086645B">
        <w:rPr>
          <w:sz w:val="28"/>
          <w:szCs w:val="28"/>
          <w:vertAlign w:val="superscript"/>
        </w:rPr>
        <w:t>a</w:t>
      </w:r>
      <w:r>
        <w:rPr>
          <w:sz w:val="28"/>
          <w:szCs w:val="28"/>
        </w:rPr>
        <w:t xml:space="preserve">   , </w:t>
      </w:r>
      <w:r w:rsidRPr="0086645B">
        <w:t xml:space="preserve"> </w:t>
      </w:r>
      <w:r>
        <w:t xml:space="preserve"> </w:t>
      </w:r>
      <w:r w:rsidRPr="0086645B">
        <w:t>3</w:t>
      </w:r>
      <w:r>
        <w:rPr>
          <w:sz w:val="28"/>
          <w:szCs w:val="28"/>
          <w:vertAlign w:val="superscript"/>
        </w:rPr>
        <w:t>b</w:t>
      </w:r>
      <w:r>
        <w:rPr>
          <w:sz w:val="28"/>
          <w:szCs w:val="28"/>
        </w:rPr>
        <w:t xml:space="preserve">  ,  </w:t>
      </w:r>
      <w:r w:rsidRPr="006F06AF">
        <w:t>(-1)</w:t>
      </w:r>
      <w:r>
        <w:rPr>
          <w:sz w:val="28"/>
          <w:szCs w:val="28"/>
          <w:vertAlign w:val="superscript"/>
        </w:rPr>
        <w:t>c</w:t>
      </w:r>
      <w:r>
        <w:rPr>
          <w:sz w:val="28"/>
          <w:szCs w:val="28"/>
        </w:rPr>
        <w:t xml:space="preserve">  , </w:t>
      </w:r>
      <w:r>
        <w:t>(</w:t>
      </w:r>
      <w:r w:rsidRPr="0086645B">
        <w:rPr>
          <w:position w:val="-24"/>
        </w:rPr>
        <w:object w:dxaOrig="240" w:dyaOrig="620">
          <v:shape id="_x0000_i1032" type="#_x0000_t75" style="width:12.75pt;height:30.75pt" o:ole="">
            <v:imagedata r:id="rId20" o:title=""/>
          </v:shape>
          <o:OLEObject Type="Embed" ProgID="Equation.DSMT4" ShapeID="_x0000_i1032" DrawAspect="Content" ObjectID="_1477946160" r:id="rId21"/>
        </w:object>
      </w:r>
      <w:r>
        <w:t>)</w:t>
      </w:r>
      <w:r>
        <w:rPr>
          <w:sz w:val="28"/>
          <w:szCs w:val="28"/>
          <w:vertAlign w:val="superscript"/>
        </w:rPr>
        <w:t>d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br/>
      </w:r>
      <w:r>
        <w:t>Yukarıda verilen üslü ifadeler büyükten küçüğe sıralı olduklarına göre; a , b , c , d ifadeleri aşağıdakilerden hangi değerleri almalıdır?</w:t>
      </w:r>
    </w:p>
    <w:p w:rsidR="00396167" w:rsidRDefault="00396167" w:rsidP="002F51BB">
      <w:pPr>
        <w:rPr>
          <w:b/>
          <w:color w:val="FF0000"/>
          <w:u w:val="single"/>
        </w:rPr>
      </w:pPr>
      <w:r>
        <w:tab/>
      </w:r>
      <w:r>
        <w:tab/>
      </w:r>
      <w:r w:rsidRPr="006F06AF">
        <w:rPr>
          <w:b/>
          <w:color w:val="FF0000"/>
          <w:u w:val="single"/>
        </w:rPr>
        <w:t>a</w:t>
      </w:r>
      <w:r>
        <w:tab/>
      </w:r>
      <w:r w:rsidRPr="006F06AF">
        <w:rPr>
          <w:b/>
          <w:color w:val="FF0000"/>
          <w:u w:val="single"/>
        </w:rPr>
        <w:t>b</w:t>
      </w:r>
      <w:r>
        <w:tab/>
      </w:r>
      <w:r w:rsidRPr="006F06AF">
        <w:rPr>
          <w:b/>
          <w:color w:val="FF0000"/>
          <w:u w:val="single"/>
        </w:rPr>
        <w:t>c</w:t>
      </w:r>
      <w:r>
        <w:tab/>
      </w:r>
      <w:r w:rsidRPr="006F06AF">
        <w:rPr>
          <w:b/>
          <w:color w:val="FF0000"/>
          <w:u w:val="single"/>
        </w:rPr>
        <w:t>d</w:t>
      </w:r>
    </w:p>
    <w:p w:rsidR="00396167" w:rsidRPr="006F06AF" w:rsidRDefault="00396167" w:rsidP="002F51BB">
      <w:r w:rsidRPr="006F06AF">
        <w:t>A)</w:t>
      </w:r>
      <w:r>
        <w:tab/>
      </w:r>
      <w:r>
        <w:tab/>
        <w:t>4</w:t>
      </w:r>
      <w:r>
        <w:tab/>
        <w:t>2</w:t>
      </w:r>
      <w:r>
        <w:tab/>
        <w:t>2</w:t>
      </w:r>
      <w:r>
        <w:tab/>
        <w:t>3</w:t>
      </w:r>
      <w:r w:rsidRPr="006F06AF">
        <w:br/>
        <w:t>B)</w:t>
      </w:r>
      <w:r>
        <w:tab/>
      </w:r>
      <w:r>
        <w:tab/>
        <w:t>2</w:t>
      </w:r>
      <w:r>
        <w:tab/>
        <w:t>2</w:t>
      </w:r>
      <w:r>
        <w:tab/>
        <w:t>4</w:t>
      </w:r>
      <w:r>
        <w:tab/>
        <w:t>3</w:t>
      </w:r>
      <w:r w:rsidRPr="006F06AF">
        <w:br/>
        <w:t>C)</w:t>
      </w:r>
      <w:r>
        <w:tab/>
      </w:r>
      <w:r>
        <w:tab/>
        <w:t>3</w:t>
      </w:r>
      <w:r>
        <w:tab/>
        <w:t>2</w:t>
      </w:r>
      <w:r>
        <w:tab/>
        <w:t>2</w:t>
      </w:r>
      <w:r>
        <w:tab/>
        <w:t>4</w:t>
      </w:r>
      <w:r w:rsidRPr="006F06AF">
        <w:br/>
        <w:t>D)</w:t>
      </w:r>
      <w:r>
        <w:tab/>
      </w:r>
      <w:r>
        <w:tab/>
        <w:t>2</w:t>
      </w:r>
      <w:r>
        <w:tab/>
        <w:t>4</w:t>
      </w:r>
      <w:r>
        <w:tab/>
        <w:t>3</w:t>
      </w:r>
      <w:r>
        <w:tab/>
        <w:t>2</w:t>
      </w:r>
    </w:p>
    <w:p w:rsidR="00396167" w:rsidRDefault="00396167"/>
    <w:p w:rsidR="00396167" w:rsidRDefault="00396167"/>
    <w:p w:rsidR="00396167" w:rsidRPr="006F06AF" w:rsidRDefault="00396167" w:rsidP="006F06AF">
      <w:pPr>
        <w:rPr>
          <w:color w:val="FF0000"/>
          <w:position w:val="-8"/>
        </w:rPr>
      </w:pPr>
      <w:r>
        <w:t xml:space="preserve">8)  </w:t>
      </w:r>
      <w:r w:rsidRPr="006F06AF">
        <w:rPr>
          <w:color w:val="FF0000"/>
          <w:sz w:val="28"/>
          <w:szCs w:val="28"/>
        </w:rPr>
        <w:t>*</w:t>
      </w:r>
      <w:r w:rsidRPr="006F06AF">
        <w:rPr>
          <w:color w:val="FF0000"/>
          <w:position w:val="-8"/>
        </w:rPr>
        <w:object w:dxaOrig="499" w:dyaOrig="360">
          <v:shape id="_x0000_i1033" type="#_x0000_t75" style="width:26.25pt;height:18pt" o:ole="">
            <v:imagedata r:id="rId22" o:title=""/>
          </v:shape>
          <o:OLEObject Type="Embed" ProgID="Equation.DSMT4" ShapeID="_x0000_i1033" DrawAspect="Content" ObjectID="_1477946161" r:id="rId23"/>
        </w:object>
      </w:r>
      <w:r w:rsidRPr="006F06AF">
        <w:rPr>
          <w:color w:val="FF0000"/>
          <w:position w:val="-8"/>
        </w:rPr>
        <w:t xml:space="preserve">    </w:t>
      </w:r>
      <w:r w:rsidRPr="006F06AF">
        <w:rPr>
          <w:color w:val="FF0000"/>
          <w:sz w:val="28"/>
          <w:szCs w:val="28"/>
        </w:rPr>
        <w:t xml:space="preserve">* </w:t>
      </w:r>
      <w:r w:rsidRPr="006F06AF">
        <w:rPr>
          <w:color w:val="FF0000"/>
          <w:position w:val="-8"/>
        </w:rPr>
        <w:object w:dxaOrig="800" w:dyaOrig="360">
          <v:shape id="_x0000_i1034" type="#_x0000_t75" style="width:42.75pt;height:18pt" o:ole="">
            <v:imagedata r:id="rId24" o:title=""/>
          </v:shape>
          <o:OLEObject Type="Embed" ProgID="Equation.DSMT4" ShapeID="_x0000_i1034" DrawAspect="Content" ObjectID="_1477946162" r:id="rId25"/>
        </w:object>
      </w:r>
      <w:r w:rsidRPr="006F06AF">
        <w:rPr>
          <w:color w:val="FF0000"/>
          <w:position w:val="-8"/>
        </w:rPr>
        <w:t xml:space="preserve">     </w:t>
      </w:r>
      <w:r w:rsidRPr="006F06AF">
        <w:rPr>
          <w:color w:val="FF0000"/>
          <w:sz w:val="28"/>
          <w:szCs w:val="28"/>
        </w:rPr>
        <w:t>*</w:t>
      </w:r>
      <w:r w:rsidRPr="006F06AF">
        <w:rPr>
          <w:color w:val="FF0000"/>
          <w:position w:val="-28"/>
        </w:rPr>
        <w:object w:dxaOrig="980" w:dyaOrig="720">
          <v:shape id="_x0000_i1035" type="#_x0000_t75" style="width:51.75pt;height:36pt" o:ole="">
            <v:imagedata r:id="rId26" o:title=""/>
          </v:shape>
          <o:OLEObject Type="Embed" ProgID="Equation.DSMT4" ShapeID="_x0000_i1035" DrawAspect="Content" ObjectID="_1477946163" r:id="rId27"/>
        </w:object>
      </w:r>
      <w:r w:rsidRPr="006F06AF">
        <w:rPr>
          <w:color w:val="FF0000"/>
          <w:position w:val="-8"/>
        </w:rPr>
        <w:t xml:space="preserve">  </w:t>
      </w:r>
    </w:p>
    <w:p w:rsidR="00396167" w:rsidRDefault="00396167" w:rsidP="006F06AF">
      <w:pPr>
        <w:rPr>
          <w:color w:val="FF0000"/>
          <w:position w:val="-8"/>
        </w:rPr>
      </w:pPr>
      <w:r w:rsidRPr="006F06AF">
        <w:rPr>
          <w:color w:val="FF0000"/>
          <w:position w:val="-8"/>
        </w:rPr>
        <w:t xml:space="preserve"> </w:t>
      </w:r>
      <w:r>
        <w:rPr>
          <w:color w:val="FF0000"/>
          <w:position w:val="-8"/>
        </w:rPr>
        <w:t xml:space="preserve">    </w:t>
      </w:r>
      <w:r w:rsidRPr="006F06AF">
        <w:rPr>
          <w:color w:val="FF0000"/>
          <w:position w:val="-8"/>
        </w:rPr>
        <w:t xml:space="preserve"> </w:t>
      </w:r>
      <w:r w:rsidRPr="006F06AF">
        <w:rPr>
          <w:color w:val="FF0000"/>
          <w:sz w:val="28"/>
          <w:szCs w:val="28"/>
        </w:rPr>
        <w:t>*</w:t>
      </w:r>
      <w:r w:rsidRPr="006F06AF">
        <w:rPr>
          <w:color w:val="FF0000"/>
          <w:position w:val="-18"/>
        </w:rPr>
        <w:object w:dxaOrig="1540" w:dyaOrig="480">
          <v:shape id="_x0000_i1036" type="#_x0000_t75" style="width:81.75pt;height:24pt" o:ole="">
            <v:imagedata r:id="rId28" o:title=""/>
          </v:shape>
          <o:OLEObject Type="Embed" ProgID="Equation.DSMT4" ShapeID="_x0000_i1036" DrawAspect="Content" ObjectID="_1477946164" r:id="rId29"/>
        </w:object>
      </w:r>
      <w:r w:rsidRPr="006F06AF">
        <w:rPr>
          <w:color w:val="FF0000"/>
          <w:position w:val="-8"/>
        </w:rPr>
        <w:t xml:space="preserve">           </w:t>
      </w:r>
      <w:r w:rsidRPr="006F06AF">
        <w:rPr>
          <w:color w:val="FF0000"/>
          <w:sz w:val="28"/>
          <w:szCs w:val="28"/>
        </w:rPr>
        <w:t>*</w:t>
      </w:r>
      <w:r w:rsidRPr="006F06AF">
        <w:rPr>
          <w:color w:val="FF0000"/>
          <w:position w:val="-8"/>
        </w:rPr>
        <w:object w:dxaOrig="900" w:dyaOrig="360">
          <v:shape id="_x0000_i1037" type="#_x0000_t75" style="width:48pt;height:18pt" o:ole="">
            <v:imagedata r:id="rId30" o:title=""/>
          </v:shape>
          <o:OLEObject Type="Embed" ProgID="Equation.DSMT4" ShapeID="_x0000_i1037" DrawAspect="Content" ObjectID="_1477946165" r:id="rId31"/>
        </w:object>
      </w:r>
      <w:r w:rsidRPr="006F06AF">
        <w:rPr>
          <w:color w:val="FF0000"/>
          <w:position w:val="-8"/>
        </w:rPr>
        <w:tab/>
      </w:r>
    </w:p>
    <w:p w:rsidR="00396167" w:rsidRDefault="00396167" w:rsidP="006F06AF">
      <w:pPr>
        <w:rPr>
          <w:position w:val="-8"/>
        </w:rPr>
      </w:pPr>
      <w:r w:rsidRPr="006F06AF">
        <w:rPr>
          <w:position w:val="-8"/>
        </w:rPr>
        <w:t>Yusuf Yukarıda verilen ifadelerden kaç tanesini silerse kalanların tamamı rasyonel sayı olur?</w:t>
      </w:r>
    </w:p>
    <w:p w:rsidR="00396167" w:rsidRPr="000E4722" w:rsidRDefault="00396167" w:rsidP="006F06AF">
      <w:pPr>
        <w:rPr>
          <w:vertAlign w:val="superscript"/>
        </w:rPr>
      </w:pPr>
      <w:r>
        <w:t>A) 1</w:t>
      </w:r>
      <w:r>
        <w:tab/>
      </w:r>
      <w:r>
        <w:tab/>
        <w:t>B) 2</w:t>
      </w:r>
      <w:r>
        <w:tab/>
      </w:r>
      <w:r>
        <w:tab/>
        <w:t>C)3</w:t>
      </w:r>
      <w:r>
        <w:tab/>
      </w:r>
      <w:r>
        <w:tab/>
        <w:t>D) 4</w:t>
      </w:r>
    </w:p>
    <w:p w:rsidR="00396167" w:rsidRPr="006F06AF" w:rsidRDefault="00396167" w:rsidP="006F06AF">
      <w:pPr>
        <w:rPr>
          <w:position w:val="-8"/>
        </w:rPr>
      </w:pPr>
    </w:p>
    <w:p w:rsidR="00396167" w:rsidRDefault="00396167" w:rsidP="006F06AF"/>
    <w:p w:rsidR="00396167" w:rsidRDefault="00396167" w:rsidP="007E35F6">
      <w:r>
        <w:t>9)  3</w:t>
      </w:r>
      <w:r w:rsidRPr="00F457C2">
        <w:rPr>
          <w:sz w:val="28"/>
          <w:szCs w:val="28"/>
          <w:vertAlign w:val="superscript"/>
        </w:rPr>
        <w:t>-3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+ </w:t>
      </w:r>
      <w:r>
        <w:t>3</w:t>
      </w:r>
      <w:r w:rsidRPr="00F457C2">
        <w:rPr>
          <w:sz w:val="28"/>
          <w:szCs w:val="28"/>
          <w:vertAlign w:val="superscript"/>
        </w:rPr>
        <w:t>-2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+ </w:t>
      </w:r>
      <w:r w:rsidRPr="00F457C2">
        <w:t>3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 xml:space="preserve"> + </w:t>
      </w:r>
      <w:r>
        <w:t>3</w:t>
      </w:r>
      <w:r w:rsidRPr="00F457C2">
        <w:rPr>
          <w:sz w:val="28"/>
          <w:szCs w:val="28"/>
          <w:vertAlign w:val="superscript"/>
        </w:rPr>
        <w:t>0</w:t>
      </w:r>
      <w:r>
        <w:rPr>
          <w:sz w:val="28"/>
          <w:szCs w:val="28"/>
          <w:vertAlign w:val="superscript"/>
        </w:rPr>
        <w:t xml:space="preserve"> </w:t>
      </w:r>
      <w:r w:rsidRPr="00F457C2">
        <w:t>işleminin sonucu kaçtır?</w:t>
      </w:r>
    </w:p>
    <w:p w:rsidR="00396167" w:rsidRPr="002F51BB" w:rsidRDefault="00396167" w:rsidP="00F457C2">
      <w:pPr>
        <w:ind w:right="129"/>
        <w:rPr>
          <w:vertAlign w:val="superscript"/>
        </w:rPr>
      </w:pPr>
      <w:r>
        <w:t xml:space="preserve">A) </w:t>
      </w:r>
      <w:r w:rsidRPr="0086645B">
        <w:rPr>
          <w:position w:val="-24"/>
        </w:rPr>
        <w:object w:dxaOrig="360" w:dyaOrig="620">
          <v:shape id="_x0000_i1038" type="#_x0000_t75" style="width:18.75pt;height:30.75pt" o:ole="">
            <v:imagedata r:id="rId32" o:title=""/>
          </v:shape>
          <o:OLEObject Type="Embed" ProgID="Equation.DSMT4" ShapeID="_x0000_i1038" DrawAspect="Content" ObjectID="_1477946166" r:id="rId33"/>
        </w:object>
      </w:r>
      <w:r>
        <w:tab/>
      </w:r>
      <w:r>
        <w:tab/>
        <w:t xml:space="preserve">B) </w:t>
      </w:r>
      <w:r w:rsidRPr="0086645B">
        <w:rPr>
          <w:position w:val="-24"/>
        </w:rPr>
        <w:object w:dxaOrig="360" w:dyaOrig="620">
          <v:shape id="_x0000_i1039" type="#_x0000_t75" style="width:19.5pt;height:30.75pt" o:ole="">
            <v:imagedata r:id="rId34" o:title=""/>
          </v:shape>
          <o:OLEObject Type="Embed" ProgID="Equation.DSMT4" ShapeID="_x0000_i1039" DrawAspect="Content" ObjectID="_1477946167" r:id="rId35"/>
        </w:object>
      </w:r>
      <w:r>
        <w:tab/>
      </w:r>
      <w:r>
        <w:tab/>
        <w:t xml:space="preserve">C) </w:t>
      </w:r>
      <w:r w:rsidRPr="0086645B">
        <w:rPr>
          <w:position w:val="-24"/>
        </w:rPr>
        <w:object w:dxaOrig="360" w:dyaOrig="620">
          <v:shape id="_x0000_i1040" type="#_x0000_t75" style="width:19.5pt;height:30.75pt" o:ole="">
            <v:imagedata r:id="rId36" o:title=""/>
          </v:shape>
          <o:OLEObject Type="Embed" ProgID="Equation.DSMT4" ShapeID="_x0000_i1040" DrawAspect="Content" ObjectID="_1477946168" r:id="rId37"/>
        </w:object>
      </w:r>
      <w:r>
        <w:t xml:space="preserve">           D)</w:t>
      </w:r>
      <w:r w:rsidRPr="0025669A">
        <w:rPr>
          <w:position w:val="-24"/>
        </w:rPr>
        <w:t xml:space="preserve"> </w:t>
      </w:r>
      <w:r w:rsidRPr="0086645B">
        <w:rPr>
          <w:position w:val="-24"/>
        </w:rPr>
        <w:object w:dxaOrig="360" w:dyaOrig="620">
          <v:shape id="_x0000_i1041" type="#_x0000_t75" style="width:18.75pt;height:30.75pt" o:ole="">
            <v:imagedata r:id="rId38" o:title=""/>
          </v:shape>
          <o:OLEObject Type="Embed" ProgID="Equation.DSMT4" ShapeID="_x0000_i1041" DrawAspect="Content" ObjectID="_1477946169" r:id="rId39"/>
        </w:object>
      </w:r>
    </w:p>
    <w:p w:rsidR="00396167" w:rsidRPr="000A4CD1" w:rsidRDefault="00396167" w:rsidP="00F457C2">
      <w:pPr>
        <w:ind w:right="-12"/>
      </w:pPr>
    </w:p>
    <w:p w:rsidR="00396167" w:rsidRDefault="00396167" w:rsidP="007E35F6"/>
    <w:p w:rsidR="00396167" w:rsidRDefault="00396167" w:rsidP="007E35F6">
      <w:r>
        <w:t>10) Kenar uzunlukları</w:t>
      </w:r>
      <w:r w:rsidRPr="0025669A">
        <w:rPr>
          <w:position w:val="-8"/>
        </w:rPr>
        <w:object w:dxaOrig="480" w:dyaOrig="360">
          <v:shape id="_x0000_i1042" type="#_x0000_t75" style="width:25.5pt;height:18pt" o:ole="">
            <v:imagedata r:id="rId40" o:title=""/>
          </v:shape>
          <o:OLEObject Type="Embed" ProgID="Equation.DSMT4" ShapeID="_x0000_i1042" DrawAspect="Content" ObjectID="_1477946170" r:id="rId41"/>
        </w:object>
      </w:r>
      <w:r>
        <w:t xml:space="preserve"> km ve </w:t>
      </w:r>
      <w:r w:rsidRPr="00F457C2">
        <w:rPr>
          <w:position w:val="-6"/>
        </w:rPr>
        <w:object w:dxaOrig="460" w:dyaOrig="340">
          <v:shape id="_x0000_i1043" type="#_x0000_t75" style="width:22.5pt;height:16.5pt" o:ole="">
            <v:imagedata r:id="rId42" o:title=""/>
          </v:shape>
          <o:OLEObject Type="Embed" ProgID="Equation.DSMT4" ShapeID="_x0000_i1043" DrawAspect="Content" ObjectID="_1477946171" r:id="rId43"/>
        </w:object>
      </w:r>
      <w:r>
        <w:t xml:space="preserve"> km olan dikdörtgen şeklindeki milli parkın alanı kaç kilometrekaredir?</w:t>
      </w:r>
    </w:p>
    <w:p w:rsidR="00396167" w:rsidRDefault="00396167" w:rsidP="00CD6EC0">
      <w:pPr>
        <w:ind w:right="129"/>
      </w:pPr>
      <w:r>
        <w:t>A) 12</w:t>
      </w:r>
      <w:r>
        <w:tab/>
      </w:r>
      <w:r>
        <w:tab/>
        <w:t>B) 18</w:t>
      </w:r>
      <w:r>
        <w:tab/>
      </w:r>
      <w:r>
        <w:tab/>
        <w:t>C) 30</w:t>
      </w:r>
      <w:r>
        <w:tab/>
      </w:r>
      <w:r>
        <w:tab/>
        <w:t>D) 60</w:t>
      </w:r>
    </w:p>
    <w:p w:rsidR="00396167" w:rsidRDefault="00396167" w:rsidP="007E35F6"/>
    <w:p w:rsidR="00396167" w:rsidRDefault="00396167" w:rsidP="007E35F6"/>
    <w:p w:rsidR="00396167" w:rsidRDefault="00396167" w:rsidP="007E35F6"/>
    <w:p w:rsidR="00396167" w:rsidRDefault="00396167" w:rsidP="007E35F6">
      <w:r>
        <w:t>11) Aşağıdakilerden hangisinde , x eksenine göre yansıma vardır?</w:t>
      </w:r>
    </w:p>
    <w:p w:rsidR="00396167" w:rsidRDefault="00396167" w:rsidP="007E35F6">
      <w:r>
        <w:rPr>
          <w:noProof/>
          <w:lang w:eastAsia="tr-TR"/>
        </w:rPr>
        <w:pict>
          <v:shape id="_x0000_s1029" type="#_x0000_t202" style="position:absolute;margin-left:213.8pt;margin-top:24.35pt;width:23.95pt;height:20.55pt;z-index:251641856" stroked="f">
            <v:fill opacity="0"/>
            <v:textbox>
              <w:txbxContent>
                <w:p w:rsidR="00396167" w:rsidRDefault="00396167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75.05pt;margin-top:24.35pt;width:23.95pt;height:20.55pt;z-index:251640832" stroked="f">
            <v:fill opacity="0"/>
            <v:textbox>
              <w:txbxContent>
                <w:p w:rsidR="00396167" w:rsidRDefault="00396167" w:rsidP="00D230FF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7.55pt;margin-top:24.35pt;width:23.95pt;height:20.55pt;z-index:251639808" stroked="f">
            <v:fill opacity="0"/>
            <v:textbox>
              <w:txbxContent>
                <w:p w:rsidR="00396167" w:rsidRDefault="00396167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75" alt="http://2.bp.blogspot.com/-fIYFdcm0rOI/UNyJQ3wue6I/AAAAAAAAC8A/CYrnp4ArpbU/s1600/koordinat14a.gif" style="position:absolute;margin-left:141pt;margin-top:.35pt;width:113.4pt;height:113.25pt;z-index:-251679744;visibility:visible">
            <v:imagedata r:id="rId44" o:title=""/>
          </v:shape>
        </w:pict>
      </w:r>
      <w:r>
        <w:rPr>
          <w:noProof/>
          <w:lang w:eastAsia="tr-TR"/>
        </w:rPr>
        <w:pict>
          <v:shape id="Resim 113" o:spid="_x0000_s1033" type="#_x0000_t75" alt="http://2.bp.blogspot.com/-fIYFdcm0rOI/UNyJQ3wue6I/AAAAAAAAC8A/CYrnp4ArpbU/s1600/koordinat14a.gif" style="position:absolute;margin-left:11.25pt;margin-top:.35pt;width:113.4pt;height:113.25pt;z-index:-251680768;visibility:visible">
            <v:imagedata r:id="rId44" o:title=""/>
          </v:shape>
        </w:pict>
      </w:r>
      <w:r>
        <w:t>A)</w:t>
      </w:r>
      <w:r>
        <w:tab/>
      </w:r>
      <w:r>
        <w:tab/>
      </w:r>
      <w:r>
        <w:tab/>
        <w:t xml:space="preserve">         B)</w:t>
      </w:r>
      <w:r>
        <w:tab/>
      </w:r>
    </w:p>
    <w:p w:rsidR="00396167" w:rsidRDefault="00396167" w:rsidP="002050D3">
      <w:r>
        <w:rPr>
          <w:noProof/>
          <w:lang w:eastAsia="tr-TR"/>
        </w:rPr>
        <w:pict>
          <v:shape id="_x0000_s1034" type="#_x0000_t202" style="position:absolute;margin-left:161.3pt;margin-top:51.4pt;width:23.95pt;height:20.55pt;z-index:251642880" stroked="f">
            <v:fill opacity="0"/>
            <v:textbox>
              <w:txbxContent>
                <w:p w:rsidR="00396167" w:rsidRDefault="00396167" w:rsidP="00D230FF">
                  <w:r>
                    <w:t>M</w:t>
                  </w:r>
                </w:p>
              </w:txbxContent>
            </v:textbox>
          </v:shape>
        </w:pict>
      </w:r>
      <w:r>
        <w:br/>
      </w:r>
      <w:r>
        <w:br/>
      </w:r>
    </w:p>
    <w:p w:rsidR="00396167" w:rsidRDefault="00396167" w:rsidP="002050D3"/>
    <w:p w:rsidR="00396167" w:rsidRDefault="00396167" w:rsidP="002050D3">
      <w:r>
        <w:rPr>
          <w:noProof/>
          <w:lang w:eastAsia="tr-TR"/>
        </w:rPr>
        <w:pict>
          <v:shape id="_x0000_s1035" type="#_x0000_t75" alt="http://2.bp.blogspot.com/-fIYFdcm0rOI/UNyJQ3wue6I/AAAAAAAAC8A/CYrnp4ArpbU/s1600/koordinat14a.gif" style="position:absolute;margin-left:141.75pt;margin-top:23.65pt;width:113.4pt;height:113.25pt;z-index:-251677696;visibility:visible">
            <v:imagedata r:id="rId44" o:title=""/>
          </v:shape>
        </w:pict>
      </w:r>
    </w:p>
    <w:p w:rsidR="00396167" w:rsidRDefault="00396167" w:rsidP="002050D3">
      <w:r>
        <w:rPr>
          <w:noProof/>
          <w:lang w:eastAsia="tr-TR"/>
        </w:rPr>
        <w:pict>
          <v:shape id="_x0000_s1036" type="#_x0000_t202" style="position:absolute;margin-left:78.05pt;margin-top:19.2pt;width:23.95pt;height:26.25pt;z-index:251644928" stroked="f">
            <v:fill opacity="0"/>
            <v:textbox>
              <w:txbxContent>
                <w:p w:rsidR="00396167" w:rsidRDefault="00396167" w:rsidP="00D230FF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75" alt="http://2.bp.blogspot.com/-fIYFdcm0rOI/UNyJQ3wue6I/AAAAAAAAC8A/CYrnp4ArpbU/s1600/koordinat14a.gif" style="position:absolute;margin-left:12.75pt;margin-top:1.95pt;width:113.4pt;height:113.25pt;z-index:-251678720;visibility:visible">
            <v:imagedata r:id="rId44" o:title=""/>
          </v:shape>
        </w:pict>
      </w:r>
      <w:r>
        <w:t>C)</w:t>
      </w:r>
      <w:r w:rsidRPr="00D230FF">
        <w:rPr>
          <w:noProof/>
          <w:lang w:eastAsia="tr-TR"/>
        </w:rPr>
        <w:t xml:space="preserve">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 D) </w:t>
      </w:r>
    </w:p>
    <w:p w:rsidR="00396167" w:rsidRDefault="00396167" w:rsidP="002050D3">
      <w:r>
        <w:rPr>
          <w:noProof/>
          <w:lang w:eastAsia="tr-TR"/>
        </w:rPr>
        <w:pict>
          <v:shape id="Resim 120" o:spid="_x0000_s1038" type="#_x0000_t75" style="position:absolute;margin-left:175.5pt;margin-top:2.45pt;width:9.75pt;height:15pt;z-index:251646976;visibility:visible">
            <v:imagedata r:id="rId45" o:title="" croptop="30841f" cropbottom="8995f" cropleft="38551f" cropright="1927f"/>
          </v:shape>
        </w:pict>
      </w:r>
    </w:p>
    <w:p w:rsidR="00396167" w:rsidRDefault="00396167" w:rsidP="002050D3"/>
    <w:p w:rsidR="00396167" w:rsidRDefault="00396167" w:rsidP="002050D3">
      <w:r>
        <w:rPr>
          <w:noProof/>
          <w:lang w:eastAsia="tr-TR"/>
        </w:rPr>
        <w:pict>
          <v:shape id="_x0000_s1039" type="#_x0000_t202" style="position:absolute;margin-left:76.55pt;margin-top:10.2pt;width:23.95pt;height:20.55pt;z-index:251643904" stroked="f">
            <v:fill opacity="0"/>
            <v:textbox style="mso-next-textbox:#_x0000_s1039">
              <w:txbxContent>
                <w:p w:rsidR="00396167" w:rsidRDefault="00396167" w:rsidP="00D230FF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69.55pt;margin-top:-.4pt;width:23.95pt;height:20.55pt;z-index:251645952" stroked="f">
            <v:fill opacity="0"/>
            <v:textbox style="mso-next-textbox:#_x0000_s1040">
              <w:txbxContent>
                <w:p w:rsidR="00396167" w:rsidRDefault="00396167" w:rsidP="00AD639C">
                  <w:r>
                    <w:t>Y</w:t>
                  </w:r>
                </w:p>
              </w:txbxContent>
            </v:textbox>
          </v:shape>
        </w:pict>
      </w:r>
    </w:p>
    <w:p w:rsidR="00396167" w:rsidRDefault="00396167" w:rsidP="00F457C2">
      <w:r>
        <w:t>12) Yusuf'a doğum günü kutlaması yapacak olan Akgül ailesi en hafif olan süsü en üste ve ağırlıkların artışına göre aşağı doğru sıralayacaklardır. O halde aşağıda verilen süslerden hangisi daha ağırdır?</w:t>
      </w:r>
    </w:p>
    <w:p w:rsidR="00396167" w:rsidRDefault="00396167" w:rsidP="00F457C2">
      <w:pPr>
        <w:rPr>
          <w:position w:val="-8"/>
        </w:rPr>
      </w:pPr>
      <w:r>
        <w:t xml:space="preserve">Oyuncak ayı </w:t>
      </w:r>
      <w:r w:rsidRPr="00F96631">
        <w:rPr>
          <w:position w:val="-10"/>
        </w:rPr>
        <w:object w:dxaOrig="760" w:dyaOrig="380">
          <v:shape id="_x0000_i1044" type="#_x0000_t75" style="width:40.5pt;height:18.75pt" o:ole="">
            <v:imagedata r:id="rId46" o:title=""/>
          </v:shape>
          <o:OLEObject Type="Embed" ProgID="Equation.DSMT4" ShapeID="_x0000_i1044" DrawAspect="Content" ObjectID="_1477946172" r:id="rId47"/>
        </w:object>
      </w:r>
      <w:r>
        <w:rPr>
          <w:position w:val="-8"/>
        </w:rPr>
        <w:t xml:space="preserve"> </w:t>
      </w:r>
      <w:r>
        <w:t xml:space="preserve">Oyuncak bebek </w:t>
      </w:r>
      <w:r w:rsidRPr="00F96631">
        <w:rPr>
          <w:position w:val="-10"/>
        </w:rPr>
        <w:object w:dxaOrig="760" w:dyaOrig="380">
          <v:shape id="_x0000_i1045" type="#_x0000_t75" style="width:40.5pt;height:18.75pt" o:ole="">
            <v:imagedata r:id="rId48" o:title=""/>
          </v:shape>
          <o:OLEObject Type="Embed" ProgID="Equation.DSMT4" ShapeID="_x0000_i1045" DrawAspect="Content" ObjectID="_1477946173" r:id="rId49"/>
        </w:object>
      </w:r>
    </w:p>
    <w:p w:rsidR="00396167" w:rsidRDefault="00396167" w:rsidP="00F96631">
      <w:pPr>
        <w:rPr>
          <w:position w:val="-8"/>
        </w:rPr>
      </w:pPr>
      <w:r>
        <w:t xml:space="preserve">Oyuncak araba </w:t>
      </w:r>
      <w:r w:rsidRPr="00F96631">
        <w:rPr>
          <w:position w:val="-10"/>
        </w:rPr>
        <w:object w:dxaOrig="740" w:dyaOrig="380">
          <v:shape id="_x0000_i1046" type="#_x0000_t75" style="width:39pt;height:18.75pt" o:ole="">
            <v:imagedata r:id="rId50" o:title=""/>
          </v:shape>
          <o:OLEObject Type="Embed" ProgID="Equation.DSMT4" ShapeID="_x0000_i1046" DrawAspect="Content" ObjectID="_1477946174" r:id="rId51"/>
        </w:object>
      </w:r>
      <w:r>
        <w:rPr>
          <w:position w:val="-8"/>
        </w:rPr>
        <w:t xml:space="preserve"> </w:t>
      </w:r>
      <w:r>
        <w:t xml:space="preserve">Oyuncak robot </w:t>
      </w:r>
      <w:r w:rsidRPr="00F96631">
        <w:rPr>
          <w:position w:val="-10"/>
        </w:rPr>
        <w:object w:dxaOrig="760" w:dyaOrig="380">
          <v:shape id="_x0000_i1047" type="#_x0000_t75" style="width:40.5pt;height:18.75pt" o:ole="">
            <v:imagedata r:id="rId52" o:title=""/>
          </v:shape>
          <o:OLEObject Type="Embed" ProgID="Equation.DSMT4" ShapeID="_x0000_i1047" DrawAspect="Content" ObjectID="_1477946175" r:id="rId53"/>
        </w:object>
      </w:r>
    </w:p>
    <w:p w:rsidR="00396167" w:rsidRDefault="00396167" w:rsidP="002050D3">
      <w:r>
        <w:t>A) Oyuncak ayı</w:t>
      </w:r>
      <w:r>
        <w:tab/>
      </w:r>
      <w:r>
        <w:tab/>
        <w:t>B) Oyuncak bebek</w:t>
      </w:r>
      <w:r>
        <w:br/>
        <w:t>C) Oyuncak araba</w:t>
      </w:r>
      <w:r>
        <w:tab/>
        <w:t>D) Oyuncak robot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F96631">
      <w:r>
        <w:t>13)</w:t>
      </w:r>
      <w:r w:rsidRPr="00AD639C">
        <w:t xml:space="preserve"> </w:t>
      </w:r>
    </w:p>
    <w:p w:rsidR="00396167" w:rsidRDefault="00396167" w:rsidP="00F96631">
      <w:r>
        <w:t xml:space="preserve">Her adımında bir öncekinin yarıçapını çap kabul edilen yarım daireler oluşmaktadır. </w:t>
      </w:r>
    </w:p>
    <w:p w:rsidR="00396167" w:rsidRDefault="00396167" w:rsidP="00F96631">
      <w:r>
        <w:t>Buna göre ikinci ve üçüncü soruları aşağıdaki şekle göre cevaplayınız.</w:t>
      </w:r>
    </w:p>
    <w:p w:rsidR="00396167" w:rsidRDefault="00396167" w:rsidP="00F96631">
      <w:r>
        <w:rPr>
          <w:noProof/>
          <w:lang w:eastAsia="tr-TR"/>
        </w:rPr>
        <w:pict>
          <v:shape id="_x0000_s1041" type="#_x0000_t202" style="position:absolute;margin-left:164.65pt;margin-top:66.6pt;width:49.55pt;height:22.5pt;z-index:251673600" strokecolor="white">
            <v:fill opacity="0"/>
            <v:textbox>
              <w:txbxContent>
                <w:p w:rsidR="00396167" w:rsidRDefault="00396167" w:rsidP="00F96631">
                  <w:r>
                    <w:t>2.adım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2.4pt;margin-top:54.6pt;width:48.8pt;height:35.25pt;z-index:251672576" strokecolor="white">
            <v:textbox>
              <w:txbxContent>
                <w:p w:rsidR="00396167" w:rsidRDefault="00396167" w:rsidP="00F96631">
                  <w:r>
                    <w:t>1.adım</w:t>
                  </w:r>
                  <w:r>
                    <w:br/>
                    <w:t>r=32</w:t>
                  </w:r>
                </w:p>
              </w:txbxContent>
            </v:textbox>
          </v:shape>
        </w:pict>
      </w:r>
      <w:r w:rsidRPr="00B2395F">
        <w:rPr>
          <w:noProof/>
          <w:lang w:eastAsia="tr-TR"/>
        </w:rPr>
        <w:pict>
          <v:shape id="Resim 25" o:spid="_x0000_i1048" type="#_x0000_t75" style="width:261.75pt;height:77.25pt;visibility:visible">
            <v:imagedata r:id="rId54" o:title=""/>
          </v:shape>
        </w:pict>
      </w:r>
    </w:p>
    <w:p w:rsidR="00396167" w:rsidRDefault="00396167" w:rsidP="00F96631">
      <w:r>
        <w:t xml:space="preserve"> Dördüncü adımda oluşan en küçük yarım dairelerin çevreleri toplamı nedir. (π=3)</w:t>
      </w:r>
    </w:p>
    <w:p w:rsidR="00396167" w:rsidRDefault="00396167" w:rsidP="00F96631">
      <w:r>
        <w:t>A)32</w:t>
      </w:r>
      <w:r>
        <w:tab/>
      </w:r>
      <w:r>
        <w:tab/>
        <w:t>B)24</w:t>
      </w:r>
      <w:r>
        <w:tab/>
      </w:r>
      <w:r>
        <w:tab/>
        <w:t>C)12</w:t>
      </w:r>
      <w:r>
        <w:tab/>
      </w:r>
      <w:r>
        <w:tab/>
        <w:t>D)6</w:t>
      </w:r>
    </w:p>
    <w:p w:rsidR="00396167" w:rsidRDefault="00396167" w:rsidP="00F96631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>
      <w:r>
        <w:t>14)</w:t>
      </w:r>
      <w:r w:rsidRPr="00AD639C">
        <w:t xml:space="preserve"> </w:t>
      </w:r>
      <w:r>
        <w:t xml:space="preserve">Aşağıda eşit aralıklara bölünmüş sayı doğrusu üzerinde K, L, M, N noktaları işaretlenmiştir. Bu noktalardan hangisi </w:t>
      </w:r>
      <w:r w:rsidRPr="00D60361">
        <w:rPr>
          <w:position w:val="-6"/>
          <w:sz w:val="18"/>
          <w:szCs w:val="18"/>
        </w:rPr>
        <w:object w:dxaOrig="499" w:dyaOrig="340">
          <v:shape id="_x0000_i1049" type="#_x0000_t75" style="width:19.5pt;height:18.75pt" o:ole="">
            <v:imagedata r:id="rId55" o:title=""/>
          </v:shape>
          <o:OLEObject Type="Embed" ProgID="Equation.DSMT4" ShapeID="_x0000_i1049" DrawAspect="Content" ObjectID="_1477946176" r:id="rId56"/>
        </w:object>
      </w:r>
      <w:r>
        <w:rPr>
          <w:position w:val="-8"/>
          <w:sz w:val="18"/>
          <w:szCs w:val="18"/>
        </w:rPr>
        <w:t xml:space="preserve"> </w:t>
      </w:r>
      <w:r>
        <w:t xml:space="preserve">ile eşleşen noktaya en yakındır?  </w:t>
      </w:r>
    </w:p>
    <w:p w:rsidR="00396167" w:rsidRDefault="00396167" w:rsidP="002050D3">
      <w:r>
        <w:rPr>
          <w:noProof/>
          <w:lang w:eastAsia="tr-TR"/>
        </w:rPr>
        <w:pict>
          <v:shape id="_x0000_s1043" type="#_x0000_t202" style="position:absolute;margin-left:174.75pt;margin-top:3.1pt;width:16.1pt;height:20.4pt;z-index:251669504" filled="f" stroked="f">
            <v:textbox style="mso-next-textbox:#_x0000_s1043">
              <w:txbxContent>
                <w:p w:rsidR="00396167" w:rsidRDefault="00396167" w:rsidP="009D701A">
                  <w: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39.5pt;margin-top:2.35pt;width:16.1pt;height:20.4pt;z-index:251668480" filled="f" stroked="f">
            <v:textbox style="mso-next-textbox:#_x0000_s1044">
              <w:txbxContent>
                <w:p w:rsidR="00396167" w:rsidRDefault="00396167" w:rsidP="009D701A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09.5pt;margin-top:2.35pt;width:16.1pt;height:20.4pt;z-index:251667456" filled="f" stroked="f">
            <v:textbox style="mso-next-textbox:#_x0000_s1045">
              <w:txbxContent>
                <w:p w:rsidR="00396167" w:rsidRDefault="00396167" w:rsidP="009D701A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57pt;margin-top:3.1pt;width:16.1pt;height:20.4pt;z-index:251657216" filled="f" stroked="f">
            <v:textbox style="mso-next-textbox:#_x0000_s1046">
              <w:txbxContent>
                <w:p w:rsidR="00396167" w:rsidRDefault="00396167" w:rsidP="009D701A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51.65pt;margin-top:17.5pt;width:0;height:28.35pt;z-index:251666432" o:connectortype="straight">
            <v:stroke endarrow="open"/>
          </v:shape>
        </w:pict>
      </w:r>
      <w:r>
        <w:rPr>
          <w:noProof/>
          <w:lang w:eastAsia="tr-TR"/>
        </w:rPr>
        <w:pict>
          <v:shape id="_x0000_s1048" type="#_x0000_t32" style="position:absolute;margin-left:185.4pt;margin-top:18.25pt;width:0;height:28.35pt;z-index:251664384" o:connectortype="straight">
            <v:stroke endarrow="open"/>
          </v:shape>
        </w:pict>
      </w:r>
      <w:r>
        <w:rPr>
          <w:noProof/>
          <w:lang w:eastAsia="tr-TR"/>
        </w:rPr>
        <w:pict>
          <v:shape id="_x0000_s1049" type="#_x0000_t32" style="position:absolute;margin-left:66.9pt;margin-top:18.25pt;width:0;height:28.35pt;z-index:251663360" o:connectortype="straight">
            <v:stroke endarrow="open"/>
          </v:shape>
        </w:pict>
      </w:r>
      <w:r>
        <w:rPr>
          <w:noProof/>
          <w:lang w:eastAsia="tr-TR"/>
        </w:rPr>
        <w:pict>
          <v:shape id="_x0000_s1050" type="#_x0000_t32" style="position:absolute;margin-left:119.4pt;margin-top:18.25pt;width:0;height:28.35pt;z-index:251665408" o:connectortype="straight">
            <v:stroke endarrow="open"/>
          </v:shape>
        </w:pict>
      </w:r>
    </w:p>
    <w:p w:rsidR="00396167" w:rsidRDefault="00396167" w:rsidP="002050D3">
      <w:r>
        <w:rPr>
          <w:noProof/>
          <w:lang w:eastAsia="tr-TR"/>
        </w:rPr>
        <w:pict>
          <v:shape id="_x0000_s1051" type="#_x0000_t202" style="position:absolute;margin-left:195.75pt;margin-top:3.15pt;width:31.25pt;height:20.4pt;z-index:251662336" filled="f" stroked="f">
            <v:textbox style="mso-next-textbox:#_x0000_s1051">
              <w:txbxContent>
                <w:p w:rsidR="00396167" w:rsidRDefault="00396167" w:rsidP="009D701A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69.5pt;margin-top:3.15pt;width:33.5pt;height:20.4pt;z-index:251661312" filled="f" stroked="f">
            <v:textbox style="mso-next-textbox:#_x0000_s1052">
              <w:txbxContent>
                <w:p w:rsidR="00396167" w:rsidRDefault="00396167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48.5pt;margin-top:3.15pt;width:16.1pt;height:20.4pt;z-index:251660288" filled="f" stroked="f">
            <v:textbox style="mso-next-textbox:#_x0000_s1053">
              <w:txbxContent>
                <w:p w:rsidR="00396167" w:rsidRDefault="00396167" w:rsidP="009D701A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23.75pt;margin-top:3.15pt;width:16.1pt;height:20.4pt;z-index:251659264" filled="f" stroked="f">
            <v:textbox style="mso-next-textbox:#_x0000_s1054">
              <w:txbxContent>
                <w:p w:rsidR="00396167" w:rsidRDefault="00396167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99.75pt;margin-top:2.4pt;width:16.1pt;height:20.4pt;z-index:251658240" filled="f" stroked="f">
            <v:textbox style="mso-next-textbox:#_x0000_s1055">
              <w:txbxContent>
                <w:p w:rsidR="00396167" w:rsidRDefault="00396167" w:rsidP="009D701A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51.75pt;margin-top:1.65pt;width:16.1pt;height:20.4pt;z-index:251656192" filled="f" stroked="f">
            <v:textbox style="mso-next-textbox:#_x0000_s1056">
              <w:txbxContent>
                <w:p w:rsidR="00396167" w:rsidRDefault="00396167" w:rsidP="009D701A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32" style="position:absolute;margin-left:38.75pt;margin-top:22.8pt;width:193.5pt;height:1.5pt;flip:y;z-index:25164800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61.25pt;margin-top:19.05pt;width:0;height:10.05pt;z-index:251649024" o:connectortype="straight"/>
        </w:pict>
      </w:r>
      <w:r>
        <w:rPr>
          <w:noProof/>
          <w:lang w:eastAsia="tr-TR"/>
        </w:rPr>
        <w:pict>
          <v:shape id="_x0000_s1059" type="#_x0000_t32" style="position:absolute;margin-left:205.25pt;margin-top:19.05pt;width:0;height:10.05pt;z-index:251655168" o:connectortype="straight"/>
        </w:pict>
      </w:r>
      <w:r>
        <w:rPr>
          <w:noProof/>
          <w:lang w:eastAsia="tr-TR"/>
        </w:rPr>
        <w:pict>
          <v:shape id="_x0000_s1060" type="#_x0000_t32" style="position:absolute;margin-left:181.25pt;margin-top:19.05pt;width:0;height:10.05pt;z-index:251654144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57.25pt;margin-top:19.05pt;width:0;height:10.05pt;z-index:251653120" o:connectortype="straight"/>
        </w:pict>
      </w:r>
      <w:r>
        <w:rPr>
          <w:noProof/>
          <w:lang w:eastAsia="tr-TR"/>
        </w:rPr>
        <w:pict>
          <v:shape id="_x0000_s1062" type="#_x0000_t32" style="position:absolute;margin-left:133.25pt;margin-top:19.05pt;width:0;height:10.05pt;z-index:251652096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09.25pt;margin-top:19.05pt;width:0;height:10.05pt;z-index:251651072" o:connectortype="straight"/>
        </w:pict>
      </w:r>
      <w:r>
        <w:rPr>
          <w:noProof/>
          <w:lang w:eastAsia="tr-TR"/>
        </w:rPr>
        <w:pict>
          <v:shape id="_x0000_s1064" type="#_x0000_t32" style="position:absolute;margin-left:85.25pt;margin-top:19.05pt;width:0;height:10.05pt;z-index:251650048" o:connectortype="straight"/>
        </w:pict>
      </w:r>
    </w:p>
    <w:p w:rsidR="00396167" w:rsidRDefault="00396167" w:rsidP="002050D3"/>
    <w:p w:rsidR="00396167" w:rsidRDefault="00396167" w:rsidP="002050D3">
      <w:r>
        <w:t>A) K</w:t>
      </w:r>
      <w:r>
        <w:tab/>
      </w:r>
      <w:r>
        <w:tab/>
        <w:t>B) L</w:t>
      </w:r>
      <w:r>
        <w:tab/>
      </w:r>
      <w:r>
        <w:tab/>
        <w:t>C) M</w:t>
      </w:r>
      <w:r>
        <w:tab/>
      </w:r>
      <w:r>
        <w:tab/>
        <w:t>D) N</w:t>
      </w:r>
    </w:p>
    <w:p w:rsidR="00396167" w:rsidRPr="00CB34F3" w:rsidRDefault="00396167" w:rsidP="002050D3">
      <w:r>
        <w:t>15) 2</w:t>
      </w:r>
      <w:r w:rsidRPr="00CB34F3">
        <w:rPr>
          <w:sz w:val="28"/>
          <w:szCs w:val="28"/>
          <w:vertAlign w:val="superscript"/>
        </w:rPr>
        <w:t>x-3</w:t>
      </w:r>
      <w:r w:rsidRPr="00CB34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 </w:t>
      </w:r>
      <w:r w:rsidRPr="00CB34F3">
        <w:t xml:space="preserve">128 </w:t>
      </w:r>
      <w:r>
        <w:rPr>
          <w:sz w:val="28"/>
          <w:szCs w:val="28"/>
        </w:rPr>
        <w:t xml:space="preserve">  </w:t>
      </w:r>
      <w:r>
        <w:t>ise x kaçtır?</w:t>
      </w:r>
    </w:p>
    <w:p w:rsidR="00396167" w:rsidRDefault="00396167" w:rsidP="006F50F2">
      <w:r>
        <w:t>A) 7</w:t>
      </w:r>
      <w:r>
        <w:tab/>
      </w:r>
      <w:r>
        <w:tab/>
        <w:t>B) 9</w:t>
      </w:r>
      <w:r>
        <w:tab/>
      </w:r>
      <w:r>
        <w:tab/>
        <w:t>C) 10</w:t>
      </w:r>
      <w:r>
        <w:tab/>
      </w:r>
      <w:r>
        <w:tab/>
        <w:t>D) 11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Pr="0096240C" w:rsidRDefault="00396167" w:rsidP="00CB34F3">
      <w:pPr>
        <w:pStyle w:val="NoSpacing"/>
        <w:rPr>
          <w:rFonts w:cs="Calibri"/>
          <w:sz w:val="24"/>
          <w:szCs w:val="24"/>
        </w:rPr>
      </w:pPr>
      <w:r>
        <w:t>16)</w:t>
      </w:r>
      <w:r w:rsidRPr="006F50F2">
        <w:t xml:space="preserve"> </w:t>
      </w:r>
      <w:r>
        <w:t xml:space="preserve"> </w:t>
      </w:r>
      <w:r w:rsidRPr="0096240C">
        <w:rPr>
          <w:rFonts w:cs="Calibri"/>
          <w:sz w:val="24"/>
          <w:szCs w:val="24"/>
        </w:rPr>
        <w:t>Cumhuriyet Ortaokulu 8.sınıf öğrencilerinin matematik dersinden aldığı puanlar aşağıda verilmiştir.</w:t>
      </w:r>
    </w:p>
    <w:p w:rsidR="00396167" w:rsidRPr="0096240C" w:rsidRDefault="00396167" w:rsidP="00CB34F3">
      <w:pPr>
        <w:pStyle w:val="NoSpacing"/>
        <w:rPr>
          <w:rFonts w:cs="Calibri"/>
          <w:sz w:val="24"/>
          <w:szCs w:val="24"/>
        </w:rPr>
      </w:pP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>41,41,43,43,44,44,47,47,51,55</w:t>
      </w: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>58,61,61,63,63,63,63,65,65,65,</w:t>
      </w: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>66,67,67,68,68,70,71,73,73,73,</w:t>
      </w: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>75,75,75,78,80,80,84,84,85,85,</w:t>
      </w: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>86,86,86,86,87,90,90,94,94,94</w:t>
      </w:r>
    </w:p>
    <w:p w:rsidR="00396167" w:rsidRPr="0096240C" w:rsidRDefault="00396167" w:rsidP="00CB34F3">
      <w:pPr>
        <w:pStyle w:val="NoSpacing"/>
        <w:jc w:val="center"/>
        <w:rPr>
          <w:rFonts w:cs="Calibri"/>
          <w:sz w:val="24"/>
          <w:szCs w:val="24"/>
        </w:rPr>
      </w:pPr>
    </w:p>
    <w:p w:rsidR="00396167" w:rsidRDefault="00396167" w:rsidP="00CB34F3">
      <w:pPr>
        <w:pStyle w:val="NoSpacing"/>
        <w:rPr>
          <w:rFonts w:cs="Calibri"/>
          <w:sz w:val="24"/>
          <w:szCs w:val="24"/>
        </w:rPr>
      </w:pPr>
      <w:r w:rsidRPr="0096240C">
        <w:rPr>
          <w:rFonts w:cs="Calibri"/>
          <w:sz w:val="24"/>
          <w:szCs w:val="24"/>
        </w:rPr>
        <w:t xml:space="preserve">Yukarıdaki verilere göre </w:t>
      </w:r>
      <w:r>
        <w:rPr>
          <w:rFonts w:cs="Calibri"/>
          <w:sz w:val="24"/>
          <w:szCs w:val="24"/>
        </w:rPr>
        <w:t>8</w:t>
      </w:r>
      <w:r w:rsidRPr="0096240C">
        <w:rPr>
          <w:rFonts w:cs="Calibri"/>
          <w:sz w:val="24"/>
          <w:szCs w:val="24"/>
        </w:rPr>
        <w:t xml:space="preserve"> gr</w:t>
      </w:r>
      <w:r>
        <w:rPr>
          <w:rFonts w:cs="Calibri"/>
          <w:sz w:val="24"/>
          <w:szCs w:val="24"/>
        </w:rPr>
        <w:t>uplu bir histogram oluşturulacaksa grup genişliği kaç olur?</w:t>
      </w:r>
    </w:p>
    <w:p w:rsidR="00396167" w:rsidRDefault="00396167" w:rsidP="00CB34F3">
      <w:pPr>
        <w:pStyle w:val="NoSpacing"/>
        <w:rPr>
          <w:rFonts w:cs="Calibri"/>
          <w:sz w:val="24"/>
          <w:szCs w:val="24"/>
        </w:rPr>
      </w:pPr>
    </w:p>
    <w:p w:rsidR="00396167" w:rsidRPr="0096240C" w:rsidRDefault="00396167" w:rsidP="00CB34F3">
      <w:pPr>
        <w:pStyle w:val="NoSpacing"/>
        <w:rPr>
          <w:rFonts w:cs="Calibri"/>
          <w:sz w:val="24"/>
          <w:szCs w:val="24"/>
        </w:rPr>
      </w:pPr>
    </w:p>
    <w:p w:rsidR="00396167" w:rsidRDefault="00396167" w:rsidP="00CB34F3">
      <w:r>
        <w:t>A) 7</w:t>
      </w:r>
      <w:r>
        <w:tab/>
      </w:r>
      <w:r>
        <w:tab/>
        <w:t>B) 8</w:t>
      </w:r>
      <w:r>
        <w:tab/>
      </w:r>
      <w:r>
        <w:tab/>
        <w:t>C) 9</w:t>
      </w:r>
      <w:r>
        <w:tab/>
      </w:r>
      <w:r>
        <w:tab/>
        <w:t>D) 10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>
      <w:r>
        <w:rPr>
          <w:noProof/>
          <w:lang w:eastAsia="tr-TR"/>
        </w:rPr>
        <w:pict>
          <v:shape id="Resim 183" o:spid="_x0000_s1065" type="#_x0000_t75" alt="http://www.gulselim.com/wp-content/uploads/2009/05/enginar.jpg" style="position:absolute;margin-left:147pt;margin-top:17.9pt;width:114pt;height:87.75pt;z-index:-251640832;visibility:visible">
            <v:imagedata r:id="rId57" o:title=""/>
          </v:shape>
        </w:pict>
      </w:r>
      <w:r>
        <w:rPr>
          <w:noProof/>
          <w:lang w:eastAsia="tr-TR"/>
        </w:rPr>
        <w:pict>
          <v:shape id="Resim 180" o:spid="_x0000_s1066" type="#_x0000_t75" alt="http://www.seckinresimler.com/data/media/68/marul2.jpg" style="position:absolute;margin-left:17.25pt;margin-top:23.15pt;width:88.5pt;height:81pt;z-index:-251641856;visibility:visible">
            <v:imagedata r:id="rId58" o:title=""/>
          </v:shape>
        </w:pict>
      </w:r>
      <w:r>
        <w:t>17) Aşağıdakilerden hangisi fraktal değildir?</w:t>
      </w:r>
    </w:p>
    <w:p w:rsidR="00396167" w:rsidRDefault="00396167" w:rsidP="002050D3">
      <w:r>
        <w:t>A)</w:t>
      </w:r>
      <w:r w:rsidRPr="00CB34F3">
        <w:t xml:space="preserve"> </w:t>
      </w:r>
      <w:r>
        <w:tab/>
      </w:r>
      <w:r>
        <w:tab/>
        <w:t xml:space="preserve">          </w:t>
      </w:r>
      <w:r>
        <w:tab/>
      </w:r>
      <w:r>
        <w:tab/>
        <w:t>B)</w:t>
      </w:r>
      <w:r w:rsidRPr="00CB34F3">
        <w:t xml:space="preserve"> 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>
      <w:r>
        <w:rPr>
          <w:noProof/>
          <w:lang w:eastAsia="tr-TR"/>
        </w:rPr>
        <w:pict>
          <v:shape id="Resim 189" o:spid="_x0000_s1067" type="#_x0000_t75" alt="http://upload.wikimedia.org/wikipedia/commons/5/5b/NCI_peas_in_pod.jpg" style="position:absolute;margin-left:153pt;margin-top:2.5pt;width:99pt;height:68.25pt;z-index:-251639808;visibility:visible">
            <v:imagedata r:id="rId59" o:title=""/>
          </v:shape>
        </w:pict>
      </w:r>
      <w:r>
        <w:rPr>
          <w:noProof/>
          <w:lang w:eastAsia="tr-TR"/>
        </w:rPr>
        <w:pict>
          <v:shape id="Resim 192" o:spid="_x0000_s1068" type="#_x0000_t75" alt="http://www.myfikirler.org/wp-content/uploads/cam-fistigi.jpg" style="position:absolute;margin-left:12.75pt;margin-top:2.5pt;width:103.5pt;height:75.75pt;z-index:-251638784;visibility:visible">
            <v:imagedata r:id="rId60" o:title=""/>
          </v:shape>
        </w:pict>
      </w:r>
    </w:p>
    <w:p w:rsidR="00396167" w:rsidRDefault="00396167" w:rsidP="002050D3">
      <w:r>
        <w:t>C)</w:t>
      </w:r>
      <w:r w:rsidRPr="00450E89">
        <w:t xml:space="preserve"> </w:t>
      </w:r>
      <w:r>
        <w:tab/>
      </w:r>
      <w:r>
        <w:tab/>
      </w:r>
      <w:r>
        <w:tab/>
      </w:r>
      <w:r>
        <w:tab/>
        <w:t xml:space="preserve">D)  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>
      <w:r>
        <w:rPr>
          <w:noProof/>
          <w:lang w:eastAsia="tr-TR"/>
        </w:rPr>
        <w:pict>
          <v:shape id="Resim 195" o:spid="_x0000_s1069" type="#_x0000_t75" style="position:absolute;margin-left:16.25pt;margin-top:-3.75pt;width:251.25pt;height:260.25pt;z-index:-251637760;visibility:visible">
            <v:imagedata r:id="rId61" o:title=""/>
          </v:shape>
        </w:pict>
      </w:r>
      <w:r>
        <w:t xml:space="preserve">18) </w:t>
      </w:r>
    </w:p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2050D3"/>
    <w:p w:rsidR="00396167" w:rsidRDefault="00396167" w:rsidP="00450E89">
      <w:r>
        <w:t>19)</w:t>
      </w:r>
      <w:r w:rsidRPr="00450E89">
        <w:rPr>
          <w:position w:val="-8"/>
        </w:rPr>
        <w:t xml:space="preserve"> </w:t>
      </w:r>
      <w:r>
        <w:rPr>
          <w:position w:val="-8"/>
        </w:rPr>
        <w:t xml:space="preserve"> </w:t>
      </w:r>
      <w:r w:rsidRPr="00450E89">
        <w:rPr>
          <w:position w:val="-6"/>
        </w:rPr>
        <w:object w:dxaOrig="480" w:dyaOrig="340">
          <v:shape id="_x0000_i1050" type="#_x0000_t75" style="width:24pt;height:17.25pt" o:ole="">
            <v:imagedata r:id="rId62" o:title=""/>
          </v:shape>
          <o:OLEObject Type="Embed" ProgID="Equation.DSMT4" ShapeID="_x0000_i1050" DrawAspect="Content" ObjectID="_1477946177" r:id="rId63"/>
        </w:object>
      </w:r>
      <w:r>
        <w:t xml:space="preserve"> sayısının yaklaşık değerini </w:t>
      </w:r>
      <w:r>
        <w:br/>
        <w:t xml:space="preserve"> hesaplayan Fatma ilk olarak hangi adımda  hata yapmıştır?</w:t>
      </w:r>
    </w:p>
    <w:p w:rsidR="00396167" w:rsidRDefault="00396167" w:rsidP="00450E89">
      <w:r>
        <w:t xml:space="preserve">I- </w:t>
      </w:r>
      <w:r w:rsidRPr="00300478">
        <w:rPr>
          <w:position w:val="-8"/>
        </w:rPr>
        <w:object w:dxaOrig="1780" w:dyaOrig="360">
          <v:shape id="_x0000_i1051" type="#_x0000_t75" style="width:87.75pt;height:18pt" o:ole="">
            <v:imagedata r:id="rId64" o:title=""/>
          </v:shape>
          <o:OLEObject Type="Embed" ProgID="Equation.DSMT4" ShapeID="_x0000_i1051" DrawAspect="Content" ObjectID="_1477946178" r:id="rId65"/>
        </w:object>
      </w:r>
      <w:r>
        <w:tab/>
        <w:t xml:space="preserve">II- </w:t>
      </w:r>
      <w:r w:rsidRPr="00450E89">
        <w:rPr>
          <w:position w:val="-6"/>
        </w:rPr>
        <w:object w:dxaOrig="1180" w:dyaOrig="340">
          <v:shape id="_x0000_i1052" type="#_x0000_t75" style="width:59.25pt;height:17.25pt" o:ole="">
            <v:imagedata r:id="rId66" o:title=""/>
          </v:shape>
          <o:OLEObject Type="Embed" ProgID="Equation.DSMT4" ShapeID="_x0000_i1052" DrawAspect="Content" ObjectID="_1477946179" r:id="rId67"/>
        </w:object>
      </w:r>
      <w:r>
        <w:br/>
        <w:t>III- 41-36=5</w:t>
      </w:r>
      <w:r>
        <w:tab/>
      </w:r>
      <w:r>
        <w:tab/>
        <w:t xml:space="preserve">IV- </w:t>
      </w:r>
      <w:r w:rsidRPr="00300478">
        <w:rPr>
          <w:position w:val="-24"/>
        </w:rPr>
        <w:object w:dxaOrig="560" w:dyaOrig="620">
          <v:shape id="_x0000_i1053" type="#_x0000_t75" style="width:27.75pt;height:30.75pt" o:ole="">
            <v:imagedata r:id="rId68" o:title=""/>
          </v:shape>
          <o:OLEObject Type="Embed" ProgID="Equation.DSMT4" ShapeID="_x0000_i1053" DrawAspect="Content" ObjectID="_1477946180" r:id="rId69"/>
        </w:object>
      </w:r>
      <w:r>
        <w:tab/>
        <w:t>V- 6,6</w:t>
      </w:r>
    </w:p>
    <w:p w:rsidR="00396167" w:rsidRDefault="00396167" w:rsidP="00450E89">
      <w:r>
        <w:t>A) IV Adımda</w:t>
      </w:r>
      <w:r>
        <w:tab/>
      </w:r>
      <w:r>
        <w:tab/>
        <w:t>B) III. Adımda</w:t>
      </w:r>
      <w:r>
        <w:br/>
        <w:t>C) V. Adımda</w:t>
      </w:r>
      <w:r>
        <w:tab/>
      </w:r>
      <w:r>
        <w:tab/>
        <w:t>D) I. Adımda</w:t>
      </w:r>
    </w:p>
    <w:p w:rsidR="00396167" w:rsidRDefault="00396167" w:rsidP="00450E89"/>
    <w:p w:rsidR="00396167" w:rsidRDefault="00396167" w:rsidP="002050D3"/>
    <w:p w:rsidR="00396167" w:rsidRDefault="00396167" w:rsidP="002050D3"/>
    <w:p w:rsidR="00396167" w:rsidRPr="00D60361" w:rsidRDefault="00396167" w:rsidP="00D60361">
      <w:pPr>
        <w:tabs>
          <w:tab w:val="left" w:pos="360"/>
        </w:tabs>
        <w:rPr>
          <w:rFonts w:cs="Calibri"/>
        </w:rPr>
      </w:pPr>
      <w:r>
        <w:t>20) Aşağıdakilerden hangisi k</w:t>
      </w:r>
      <w:r w:rsidRPr="00D60361">
        <w:rPr>
          <w:rFonts w:cs="Calibri"/>
        </w:rPr>
        <w:t xml:space="preserve">öşe koordinatları A( 2,3) </w:t>
      </w:r>
      <w:r>
        <w:rPr>
          <w:rFonts w:cs="Calibri"/>
        </w:rPr>
        <w:t xml:space="preserve">  </w:t>
      </w:r>
      <w:r w:rsidRPr="00D60361">
        <w:rPr>
          <w:rFonts w:cs="Calibri"/>
        </w:rPr>
        <w:t xml:space="preserve"> B( -4, 1)  C(0,2)</w:t>
      </w:r>
      <w:r>
        <w:rPr>
          <w:rFonts w:cs="Calibri"/>
        </w:rPr>
        <w:t xml:space="preserve">  D(5,2)</w:t>
      </w:r>
      <w:r w:rsidRPr="00D60361">
        <w:rPr>
          <w:rFonts w:cs="Calibri"/>
        </w:rPr>
        <w:t xml:space="preserve">  olan </w:t>
      </w:r>
      <w:r>
        <w:rPr>
          <w:rFonts w:cs="Calibri"/>
        </w:rPr>
        <w:t xml:space="preserve">dörtgenin koordinat sisteminde saat </w:t>
      </w:r>
      <w:r w:rsidRPr="00D60361">
        <w:rPr>
          <w:rFonts w:cs="Calibri"/>
        </w:rPr>
        <w:t xml:space="preserve"> yönünün tersine  180</w:t>
      </w:r>
      <w:r w:rsidRPr="00D60361">
        <w:rPr>
          <w:rFonts w:cs="Calibri"/>
          <w:vertAlign w:val="superscript"/>
        </w:rPr>
        <w:t>0</w:t>
      </w:r>
      <w:r w:rsidRPr="00D60361">
        <w:rPr>
          <w:rFonts w:cs="Calibri"/>
        </w:rPr>
        <w:t xml:space="preserve"> döndürerek  </w:t>
      </w:r>
      <w:r>
        <w:rPr>
          <w:rFonts w:cs="Calibri"/>
        </w:rPr>
        <w:t>elde edilen yeni dörtgene ait</w:t>
      </w:r>
      <w:r w:rsidRPr="00D60361">
        <w:rPr>
          <w:rFonts w:cs="Calibri"/>
        </w:rPr>
        <w:t xml:space="preserve">  koordinatlar</w:t>
      </w:r>
      <w:r>
        <w:rPr>
          <w:rFonts w:cs="Calibri"/>
        </w:rPr>
        <w:t>dan birisi değildir?</w:t>
      </w:r>
    </w:p>
    <w:p w:rsidR="00396167" w:rsidRDefault="00396167" w:rsidP="00CD6EC0">
      <w:r>
        <w:t>A) A'(-2,-3)</w:t>
      </w:r>
      <w:r>
        <w:tab/>
        <w:t>B) B'(4,-1)</w:t>
      </w:r>
      <w:r>
        <w:tab/>
        <w:t>C) C'(0,-2)        D) D(-2,-5)</w:t>
      </w:r>
    </w:p>
    <w:p w:rsidR="00396167" w:rsidRDefault="00396167" w:rsidP="00FB3642"/>
    <w:p w:rsidR="00396167" w:rsidRDefault="00396167" w:rsidP="00FB3642">
      <w:r>
        <w:t>TEST BİTTİ CEVAPLARINIZI KONTROL EDİNİZ.</w:t>
      </w:r>
      <w:r>
        <w:br/>
      </w:r>
    </w:p>
    <w:sectPr w:rsidR="00396167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2B2"/>
    <w:rsid w:val="00045F9D"/>
    <w:rsid w:val="000A4CD1"/>
    <w:rsid w:val="000D48EA"/>
    <w:rsid w:val="000E377A"/>
    <w:rsid w:val="000E4722"/>
    <w:rsid w:val="0014546E"/>
    <w:rsid w:val="001E2B47"/>
    <w:rsid w:val="002050D3"/>
    <w:rsid w:val="00230732"/>
    <w:rsid w:val="0025669A"/>
    <w:rsid w:val="00267345"/>
    <w:rsid w:val="00277452"/>
    <w:rsid w:val="002A33C3"/>
    <w:rsid w:val="002C33F6"/>
    <w:rsid w:val="002F51BB"/>
    <w:rsid w:val="00300478"/>
    <w:rsid w:val="00304FBD"/>
    <w:rsid w:val="0035454F"/>
    <w:rsid w:val="00396167"/>
    <w:rsid w:val="003A0F70"/>
    <w:rsid w:val="00442CEB"/>
    <w:rsid w:val="0044439E"/>
    <w:rsid w:val="00450E89"/>
    <w:rsid w:val="004E08C7"/>
    <w:rsid w:val="004F4A9A"/>
    <w:rsid w:val="0050253A"/>
    <w:rsid w:val="00523F66"/>
    <w:rsid w:val="00526BF6"/>
    <w:rsid w:val="00592DA6"/>
    <w:rsid w:val="005C7E62"/>
    <w:rsid w:val="005E6491"/>
    <w:rsid w:val="005F22B2"/>
    <w:rsid w:val="006349F2"/>
    <w:rsid w:val="006459E4"/>
    <w:rsid w:val="00673D42"/>
    <w:rsid w:val="006946FF"/>
    <w:rsid w:val="006C1CF4"/>
    <w:rsid w:val="006F06AF"/>
    <w:rsid w:val="006F50F2"/>
    <w:rsid w:val="007072CC"/>
    <w:rsid w:val="00710023"/>
    <w:rsid w:val="0074751B"/>
    <w:rsid w:val="00773D54"/>
    <w:rsid w:val="007E35F6"/>
    <w:rsid w:val="007F0233"/>
    <w:rsid w:val="007F5282"/>
    <w:rsid w:val="008034ED"/>
    <w:rsid w:val="00820F93"/>
    <w:rsid w:val="00845E3D"/>
    <w:rsid w:val="008635C4"/>
    <w:rsid w:val="0086645B"/>
    <w:rsid w:val="008A3C68"/>
    <w:rsid w:val="008D3C47"/>
    <w:rsid w:val="008E5E8F"/>
    <w:rsid w:val="00912AD6"/>
    <w:rsid w:val="0092668D"/>
    <w:rsid w:val="0096240C"/>
    <w:rsid w:val="009D701A"/>
    <w:rsid w:val="00A00CC6"/>
    <w:rsid w:val="00A17A0F"/>
    <w:rsid w:val="00A20696"/>
    <w:rsid w:val="00A3499F"/>
    <w:rsid w:val="00A72497"/>
    <w:rsid w:val="00A90D2D"/>
    <w:rsid w:val="00A973EA"/>
    <w:rsid w:val="00AD639C"/>
    <w:rsid w:val="00B06EF4"/>
    <w:rsid w:val="00B2395F"/>
    <w:rsid w:val="00B45AB5"/>
    <w:rsid w:val="00B528C8"/>
    <w:rsid w:val="00B86EB5"/>
    <w:rsid w:val="00C93DD4"/>
    <w:rsid w:val="00CB34F3"/>
    <w:rsid w:val="00CC3DDD"/>
    <w:rsid w:val="00CD6EC0"/>
    <w:rsid w:val="00D059F2"/>
    <w:rsid w:val="00D164FC"/>
    <w:rsid w:val="00D230FF"/>
    <w:rsid w:val="00D60361"/>
    <w:rsid w:val="00D64728"/>
    <w:rsid w:val="00DD250F"/>
    <w:rsid w:val="00DE61EA"/>
    <w:rsid w:val="00E00495"/>
    <w:rsid w:val="00E011F4"/>
    <w:rsid w:val="00E35EAE"/>
    <w:rsid w:val="00E36FA0"/>
    <w:rsid w:val="00EA6673"/>
    <w:rsid w:val="00F457C2"/>
    <w:rsid w:val="00F96631"/>
    <w:rsid w:val="00FB3642"/>
    <w:rsid w:val="00FB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64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1CF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050D3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CB34F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7.wmf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3" Type="http://schemas.openxmlformats.org/officeDocument/2006/relationships/oleObject" Target="embeddings/oleObject23.bin"/><Relationship Id="rId58" Type="http://schemas.openxmlformats.org/officeDocument/2006/relationships/image" Target="media/image30.jpeg"/><Relationship Id="rId66" Type="http://schemas.openxmlformats.org/officeDocument/2006/relationships/image" Target="media/image36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9.jpeg"/><Relationship Id="rId61" Type="http://schemas.openxmlformats.org/officeDocument/2006/relationships/image" Target="media/image33.png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png"/><Relationship Id="rId52" Type="http://schemas.openxmlformats.org/officeDocument/2006/relationships/image" Target="media/image26.wmf"/><Relationship Id="rId60" Type="http://schemas.openxmlformats.org/officeDocument/2006/relationships/image" Target="media/image32.jpeg"/><Relationship Id="rId65" Type="http://schemas.openxmlformats.org/officeDocument/2006/relationships/oleObject" Target="embeddings/oleObject26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4.bin"/><Relationship Id="rId64" Type="http://schemas.openxmlformats.org/officeDocument/2006/relationships/image" Target="media/image35.wmf"/><Relationship Id="rId69" Type="http://schemas.openxmlformats.org/officeDocument/2006/relationships/oleObject" Target="embeddings/oleObject2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59" Type="http://schemas.openxmlformats.org/officeDocument/2006/relationships/image" Target="media/image31.jpeg"/><Relationship Id="rId67" Type="http://schemas.openxmlformats.org/officeDocument/2006/relationships/oleObject" Target="embeddings/oleObject2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7.png"/><Relationship Id="rId62" Type="http://schemas.openxmlformats.org/officeDocument/2006/relationships/image" Target="media/image34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558</TotalTime>
  <Pages>3</Pages>
  <Words>728</Words>
  <Characters>4155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HACER</dc:creator>
  <cp:keywords>www.sorubak.com</cp:keywords>
  <dc:description/>
  <cp:lastModifiedBy>edanur</cp:lastModifiedBy>
  <cp:revision>25</cp:revision>
  <cp:lastPrinted>2014-11-12T08:26:00Z</cp:lastPrinted>
  <dcterms:created xsi:type="dcterms:W3CDTF">2014-07-10T22:02:00Z</dcterms:created>
  <dcterms:modified xsi:type="dcterms:W3CDTF">2014-11-19T21:49:00Z</dcterms:modified>
</cp:coreProperties>
</file>