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61" w:rsidRDefault="00856361" w:rsidP="00F11DC6">
      <w:pPr>
        <w:pStyle w:val="ListParagraph"/>
        <w:numPr>
          <w:ilvl w:val="0"/>
          <w:numId w:val="4"/>
        </w:numPr>
      </w:pPr>
      <w:r>
        <w:t>Sosyolojinin konusunu yazınız.</w:t>
      </w:r>
      <w:r w:rsidRPr="001E3C70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856361" w:rsidRDefault="00856361" w:rsidP="00E72F54">
      <w:pPr>
        <w:pStyle w:val="ListParagraph"/>
      </w:pPr>
    </w:p>
    <w:p w:rsidR="00856361" w:rsidRDefault="00856361" w:rsidP="00F11DC6">
      <w:pPr>
        <w:pStyle w:val="ListParagraph"/>
        <w:numPr>
          <w:ilvl w:val="0"/>
          <w:numId w:val="4"/>
        </w:numPr>
      </w:pPr>
      <w:r>
        <w:t>Toplumsal olay ve olguyu tanımlayıp birer örnek veriniz.</w:t>
      </w:r>
    </w:p>
    <w:p w:rsidR="00856361" w:rsidRDefault="00856361" w:rsidP="00E72F54">
      <w:pPr>
        <w:pStyle w:val="ListParagraph"/>
      </w:pPr>
    </w:p>
    <w:p w:rsidR="00856361" w:rsidRDefault="00856361" w:rsidP="00E72F54">
      <w:pPr>
        <w:pStyle w:val="ListParagraph"/>
      </w:pPr>
    </w:p>
    <w:p w:rsidR="00856361" w:rsidRDefault="00856361" w:rsidP="00F11DC6">
      <w:pPr>
        <w:pStyle w:val="ListParagraph"/>
        <w:numPr>
          <w:ilvl w:val="0"/>
          <w:numId w:val="4"/>
        </w:numPr>
      </w:pPr>
      <w:r>
        <w:t>Sosyolojiyi ortaya çıkaran tarihsel olay ve olguları maddeler halinde yazınız.</w:t>
      </w:r>
    </w:p>
    <w:p w:rsidR="00856361" w:rsidRDefault="00856361" w:rsidP="00E72F54"/>
    <w:p w:rsidR="00856361" w:rsidRDefault="00856361" w:rsidP="00E72F54"/>
    <w:p w:rsidR="00856361" w:rsidRDefault="00856361" w:rsidP="00F11DC6">
      <w:pPr>
        <w:pStyle w:val="ListParagraph"/>
        <w:numPr>
          <w:ilvl w:val="0"/>
          <w:numId w:val="4"/>
        </w:numPr>
      </w:pPr>
      <w:r>
        <w:t>Sosyoloji araştırma teknik ve yöntemlerinden monografiyi açıklayınız.</w:t>
      </w:r>
    </w:p>
    <w:p w:rsidR="00856361" w:rsidRDefault="00856361" w:rsidP="00E72F54">
      <w:pPr>
        <w:pStyle w:val="ListParagraph"/>
      </w:pPr>
    </w:p>
    <w:p w:rsidR="00856361" w:rsidRDefault="00856361" w:rsidP="00F11DC6">
      <w:pPr>
        <w:pStyle w:val="ListParagraph"/>
        <w:numPr>
          <w:ilvl w:val="0"/>
          <w:numId w:val="4"/>
        </w:numPr>
      </w:pPr>
      <w:r>
        <w:t xml:space="preserve">Bir öğretmen kırtasiye dükkânına ortak olmuştur. Bir arkadaşı ile ikinci el araba ve ev alıp satılmaktadır. Çevresinde tanınmış iyi bir öğretmen olan bu </w:t>
      </w:r>
      <w:hyperlink r:id="rId7" w:history="1">
        <w:r w:rsidRPr="001E3C70">
          <w:rPr>
            <w:rStyle w:val="Hyperlink"/>
            <w:b/>
            <w:color w:val="auto"/>
            <w:u w:val="none"/>
          </w:rPr>
          <w:t>kişinin kazanılmış</w:t>
        </w:r>
      </w:hyperlink>
      <w:r w:rsidRPr="00F11DC6">
        <w:rPr>
          <w:b/>
        </w:rPr>
        <w:t xml:space="preserve"> toplumsal statüsü </w:t>
      </w:r>
      <w:r>
        <w:t>nedir?</w:t>
      </w:r>
    </w:p>
    <w:p w:rsidR="00856361" w:rsidRDefault="00856361" w:rsidP="00E72F54">
      <w:pPr>
        <w:pStyle w:val="ListParagraph"/>
      </w:pPr>
    </w:p>
    <w:p w:rsidR="00856361" w:rsidRDefault="00856361" w:rsidP="00E72F54">
      <w:pPr>
        <w:pStyle w:val="ListParagraph"/>
      </w:pPr>
    </w:p>
    <w:p w:rsidR="00856361" w:rsidRDefault="00856361" w:rsidP="00F11DC6">
      <w:pPr>
        <w:pStyle w:val="ListParagraph"/>
        <w:numPr>
          <w:ilvl w:val="0"/>
          <w:numId w:val="4"/>
        </w:numPr>
      </w:pPr>
      <w:r>
        <w:t>Olumlu sapma nedir? Tanımlayınız.</w:t>
      </w:r>
    </w:p>
    <w:p w:rsidR="00856361" w:rsidRDefault="00856361" w:rsidP="00E72F54">
      <w:pPr>
        <w:pStyle w:val="ListParagraph"/>
      </w:pPr>
    </w:p>
    <w:p w:rsidR="00856361" w:rsidRDefault="00856361" w:rsidP="00F11DC6">
      <w:pPr>
        <w:pStyle w:val="ListParagraph"/>
        <w:numPr>
          <w:ilvl w:val="0"/>
          <w:numId w:val="4"/>
        </w:numPr>
      </w:pPr>
      <w:r>
        <w:t>Bir doktorun kendi yakınını ameliyat etmesine izin verilmemesinin nedeni aşağıdakilerden hangisidir?</w:t>
      </w:r>
    </w:p>
    <w:p w:rsidR="00856361" w:rsidRDefault="00856361" w:rsidP="00F11DC6">
      <w:pPr>
        <w:pStyle w:val="ListParagraph"/>
        <w:numPr>
          <w:ilvl w:val="0"/>
          <w:numId w:val="5"/>
        </w:numPr>
      </w:pPr>
      <w:r>
        <w:t xml:space="preserve">İyi bir cerrah olmaması   </w:t>
      </w:r>
    </w:p>
    <w:p w:rsidR="00856361" w:rsidRDefault="00856361" w:rsidP="00B027E5">
      <w:pPr>
        <w:pStyle w:val="ListParagraph"/>
        <w:numPr>
          <w:ilvl w:val="0"/>
          <w:numId w:val="5"/>
        </w:numPr>
      </w:pPr>
      <w:r>
        <w:t xml:space="preserve">Para alamayacak olması   </w:t>
      </w:r>
    </w:p>
    <w:p w:rsidR="00856361" w:rsidRDefault="00856361" w:rsidP="00B027E5">
      <w:pPr>
        <w:pStyle w:val="ListParagraph"/>
        <w:numPr>
          <w:ilvl w:val="0"/>
          <w:numId w:val="5"/>
        </w:numPr>
      </w:pPr>
      <w:r>
        <w:t xml:space="preserve">Rol çatışması    </w:t>
      </w:r>
      <w:bookmarkStart w:id="0" w:name="_GoBack"/>
      <w:bookmarkEnd w:id="0"/>
    </w:p>
    <w:p w:rsidR="00856361" w:rsidRDefault="00856361" w:rsidP="00B027E5">
      <w:pPr>
        <w:pStyle w:val="ListParagraph"/>
        <w:numPr>
          <w:ilvl w:val="0"/>
          <w:numId w:val="5"/>
        </w:numPr>
      </w:pPr>
      <w:r>
        <w:t>Rol pekişmesi</w:t>
      </w:r>
    </w:p>
    <w:p w:rsidR="00856361" w:rsidRDefault="00856361" w:rsidP="00E72F54">
      <w:pPr>
        <w:pStyle w:val="ListParagraph"/>
        <w:numPr>
          <w:ilvl w:val="0"/>
          <w:numId w:val="5"/>
        </w:numPr>
      </w:pPr>
      <w:r>
        <w:t>Anahtar statü</w:t>
      </w:r>
    </w:p>
    <w:p w:rsidR="00856361" w:rsidRDefault="00856361" w:rsidP="00E72F54">
      <w:pPr>
        <w:pStyle w:val="ListParagraph"/>
        <w:numPr>
          <w:ilvl w:val="0"/>
          <w:numId w:val="5"/>
        </w:numPr>
      </w:pPr>
      <w:hyperlink r:id="rId8" w:history="1">
        <w:r w:rsidRPr="00546681">
          <w:rPr>
            <w:rStyle w:val="Hyperlink"/>
            <w:noProof/>
            <w:sz w:val="40"/>
            <w:szCs w:val="40"/>
          </w:rPr>
          <w:t>www.sorubak.com</w:t>
        </w:r>
      </w:hyperlink>
    </w:p>
    <w:p w:rsidR="00856361" w:rsidRDefault="00856361" w:rsidP="00B027E5">
      <w:pPr>
        <w:pStyle w:val="ListParagraph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8" type="#_x0000_t75" style="position:absolute;left:0;text-align:left;margin-left:37.3pt;margin-top:14.4pt;width:453.6pt;height:73.9pt;z-index:251658240;visibility:visible">
            <v:imagedata r:id="rId9" o:title=""/>
            <w10:wrap type="square"/>
          </v:shape>
        </w:pict>
      </w:r>
    </w:p>
    <w:p w:rsidR="00856361" w:rsidRDefault="00856361" w:rsidP="00F11DC6">
      <w:pPr>
        <w:pStyle w:val="ListParagraph"/>
        <w:numPr>
          <w:ilvl w:val="0"/>
          <w:numId w:val="4"/>
        </w:numPr>
      </w:pPr>
    </w:p>
    <w:p w:rsidR="00856361" w:rsidRPr="00B027E5" w:rsidRDefault="00856361" w:rsidP="00B027E5"/>
    <w:p w:rsidR="00856361" w:rsidRDefault="00856361" w:rsidP="00B027E5"/>
    <w:p w:rsidR="00856361" w:rsidRDefault="00856361" w:rsidP="00B027E5">
      <w:pPr>
        <w:pStyle w:val="ListParagraph"/>
        <w:numPr>
          <w:ilvl w:val="0"/>
          <w:numId w:val="4"/>
        </w:numPr>
      </w:pPr>
      <w:r>
        <w:rPr>
          <w:noProof/>
          <w:lang w:eastAsia="tr-TR"/>
        </w:rPr>
        <w:pict>
          <v:shape id="Resim 8" o:spid="_x0000_s1029" type="#_x0000_t75" style="position:absolute;left:0;text-align:left;margin-left:37.3pt;margin-top:1pt;width:453.6pt;height:73.45pt;z-index:251659264;visibility:visible">
            <v:imagedata r:id="rId10" o:title=""/>
            <w10:wrap type="square"/>
          </v:shape>
        </w:pict>
      </w:r>
    </w:p>
    <w:p w:rsidR="00856361" w:rsidRPr="00E72F54" w:rsidRDefault="00856361" w:rsidP="00E72F54"/>
    <w:p w:rsidR="00856361" w:rsidRDefault="00856361" w:rsidP="00E72F54"/>
    <w:p w:rsidR="00856361" w:rsidRPr="00E72F54" w:rsidRDefault="00856361" w:rsidP="00E72F54">
      <w:pPr>
        <w:pStyle w:val="ListParagraph"/>
        <w:numPr>
          <w:ilvl w:val="0"/>
          <w:numId w:val="4"/>
        </w:numPr>
      </w:pPr>
      <w:r>
        <w:rPr>
          <w:noProof/>
          <w:lang w:eastAsia="tr-TR"/>
        </w:rPr>
        <w:pict>
          <v:shape id="Resim 9" o:spid="_x0000_s1030" type="#_x0000_t75" style="position:absolute;left:0;text-align:left;margin-left:37.55pt;margin-top:29pt;width:453.6pt;height:92.2pt;z-index:251660288;visibility:visible">
            <v:imagedata r:id="rId11" o:title=""/>
            <w10:wrap type="square"/>
          </v:shape>
        </w:pict>
      </w:r>
      <w:r>
        <w:t>Aşağıda verilen tanımlarda boş bırakılan yerlere uygun kavramları yazınız.</w:t>
      </w:r>
    </w:p>
    <w:sectPr w:rsidR="00856361" w:rsidRPr="00E72F54" w:rsidSect="005D494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361" w:rsidRDefault="00856361" w:rsidP="00857510">
      <w:pPr>
        <w:spacing w:after="0" w:line="240" w:lineRule="auto"/>
      </w:pPr>
      <w:r>
        <w:separator/>
      </w:r>
    </w:p>
  </w:endnote>
  <w:endnote w:type="continuationSeparator" w:id="0">
    <w:p w:rsidR="00856361" w:rsidRDefault="00856361" w:rsidP="00857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361" w:rsidRDefault="00856361">
    <w:pPr>
      <w:pStyle w:val="Footer"/>
    </w:pPr>
    <w:r>
      <w:rPr>
        <w:noProof/>
        <w:lang w:eastAsia="tr-TR"/>
      </w:rPr>
      <w:pict>
        <v:line id="Düz Bağlayıcı 10" o:spid="_x0000_s2050" style="position:absolute;z-index:251662336;visibility:visible" from="-69.8pt,-1.65pt" to="524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" strokecolor="#4579b8"/>
      </w:pict>
    </w:r>
    <w:r>
      <w:t>Ali Cengiz YILDIRIM</w:t>
    </w:r>
    <w:r>
      <w:tab/>
      <w:t>Hüseyin TAŞKIN</w:t>
    </w:r>
    <w:r>
      <w:tab/>
      <w:t xml:space="preserve">   Osman ALTAN</w:t>
    </w:r>
  </w:p>
  <w:p w:rsidR="00856361" w:rsidRDefault="00856361">
    <w:pPr>
      <w:pStyle w:val="Footer"/>
    </w:pPr>
    <w:r>
      <w:t>Ders Öğretmeni</w:t>
    </w:r>
    <w:r>
      <w:tab/>
      <w:t>Ders Öğretmeni</w:t>
    </w:r>
    <w:r>
      <w:tab/>
      <w:t>Okul Müdürü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361" w:rsidRDefault="00856361" w:rsidP="00857510">
      <w:pPr>
        <w:spacing w:after="0" w:line="240" w:lineRule="auto"/>
      </w:pPr>
      <w:r>
        <w:separator/>
      </w:r>
    </w:p>
  </w:footnote>
  <w:footnote w:type="continuationSeparator" w:id="0">
    <w:p w:rsidR="00856361" w:rsidRDefault="00856361" w:rsidP="00857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361" w:rsidRPr="00857510" w:rsidRDefault="00856361">
    <w:pPr>
      <w:pStyle w:val="Header"/>
      <w:rPr>
        <w:i/>
        <w:sz w:val="20"/>
      </w:rPr>
    </w:pPr>
    <w:r w:rsidRPr="00857510">
      <w:rPr>
        <w:i/>
        <w:sz w:val="20"/>
      </w:rPr>
      <w:t xml:space="preserve">BEYKOZ BOĞAZİÇİ ANADOLU İMAM HATİP LİSESİ </w:t>
    </w:r>
    <w:r>
      <w:rPr>
        <w:i/>
        <w:sz w:val="20"/>
      </w:rPr>
      <w:t>SOSYOLOJİ</w:t>
    </w:r>
    <w:r w:rsidRPr="00857510">
      <w:rPr>
        <w:i/>
        <w:sz w:val="20"/>
      </w:rPr>
      <w:t xml:space="preserve"> DERSİ 1. DÖNEM 1. YAZILI  YOKLAMA SORULARI</w:t>
    </w:r>
  </w:p>
  <w:p w:rsidR="00856361" w:rsidRDefault="00856361">
    <w:pPr>
      <w:pStyle w:val="Header"/>
      <w:rPr>
        <w:sz w:val="20"/>
      </w:rPr>
    </w:pPr>
  </w:p>
  <w:p w:rsidR="00856361" w:rsidRDefault="00856361">
    <w:pPr>
      <w:pStyle w:val="Header"/>
      <w:rPr>
        <w:sz w:val="20"/>
      </w:rPr>
    </w:pPr>
    <w:r>
      <w:rPr>
        <w:noProof/>
        <w:lang w:eastAsia="tr-TR"/>
      </w:rPr>
      <w:pict>
        <v:line id="Düz Bağlayıcı 1" o:spid="_x0000_s2049" style="position:absolute;z-index:251660288;visibility:visible" from="-69.8pt,11.7pt" to="524.3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" strokecolor="#4579b8"/>
      </w:pict>
    </w:r>
    <w:r>
      <w:rPr>
        <w:sz w:val="20"/>
      </w:rPr>
      <w:t>ADI SOYADI:</w:t>
    </w:r>
    <w:r>
      <w:rPr>
        <w:sz w:val="20"/>
      </w:rPr>
      <w:tab/>
      <w:t>SINIFI:</w:t>
    </w:r>
    <w:r>
      <w:rPr>
        <w:sz w:val="20"/>
      </w:rPr>
      <w:tab/>
      <w:t xml:space="preserve"> NUMARASI:</w:t>
    </w:r>
  </w:p>
  <w:p w:rsidR="00856361" w:rsidRPr="00857510" w:rsidRDefault="00856361">
    <w:pPr>
      <w:pStyle w:val="Header"/>
      <w:rPr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D40D2"/>
    <w:multiLevelType w:val="hybridMultilevel"/>
    <w:tmpl w:val="C304EA60"/>
    <w:lvl w:ilvl="0" w:tplc="7A70A89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E6429F8"/>
    <w:multiLevelType w:val="hybridMultilevel"/>
    <w:tmpl w:val="9D64865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F00AB7"/>
    <w:multiLevelType w:val="hybridMultilevel"/>
    <w:tmpl w:val="68C485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290CBA"/>
    <w:multiLevelType w:val="hybridMultilevel"/>
    <w:tmpl w:val="B6AA17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3C52345"/>
    <w:multiLevelType w:val="hybridMultilevel"/>
    <w:tmpl w:val="9524208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510"/>
    <w:rsid w:val="00161258"/>
    <w:rsid w:val="001E3C70"/>
    <w:rsid w:val="002759D1"/>
    <w:rsid w:val="00345CF6"/>
    <w:rsid w:val="0040003B"/>
    <w:rsid w:val="00471416"/>
    <w:rsid w:val="00546681"/>
    <w:rsid w:val="005D494B"/>
    <w:rsid w:val="006D5785"/>
    <w:rsid w:val="00744549"/>
    <w:rsid w:val="007A6BBB"/>
    <w:rsid w:val="00856361"/>
    <w:rsid w:val="00857510"/>
    <w:rsid w:val="008F4CBA"/>
    <w:rsid w:val="00B027E5"/>
    <w:rsid w:val="00BE1D0B"/>
    <w:rsid w:val="00E72F54"/>
    <w:rsid w:val="00EF17BB"/>
    <w:rsid w:val="00F11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9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7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5751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7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57510"/>
    <w:rPr>
      <w:rFonts w:cs="Times New Roman"/>
    </w:rPr>
  </w:style>
  <w:style w:type="paragraph" w:styleId="ListParagraph">
    <w:name w:val="List Paragraph"/>
    <w:basedOn w:val="Normal"/>
    <w:uiPriority w:val="99"/>
    <w:qFormat/>
    <w:rsid w:val="00857510"/>
    <w:pPr>
      <w:ind w:left="720"/>
      <w:contextualSpacing/>
    </w:pPr>
  </w:style>
  <w:style w:type="table" w:styleId="TableGrid">
    <w:name w:val="Table Grid"/>
    <w:basedOn w:val="TableNormal"/>
    <w:uiPriority w:val="99"/>
    <w:rsid w:val="008575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61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125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E3C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ersimiz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127</Words>
  <Characters>728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</dc:creator>
  <cp:keywords>www.sorubak.com</cp:keywords>
  <dcterms:created xsi:type="dcterms:W3CDTF">2014-11-06T19:36:00Z</dcterms:created>
  <dcterms:modified xsi:type="dcterms:W3CDTF">2014-11-10T20:15:00Z</dcterms:modified>
</cp:coreProperties>
</file>