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F6" w:rsidRDefault="00A460F6">
      <w:pPr>
        <w:rPr>
          <w:sz w:val="32"/>
          <w:szCs w:val="32"/>
        </w:rPr>
      </w:pPr>
      <w:r w:rsidRPr="0069152B">
        <w:rPr>
          <w:sz w:val="32"/>
          <w:szCs w:val="32"/>
        </w:rPr>
        <w:t xml:space="preserve">Mustafa Beşikçioğlu </w:t>
      </w:r>
      <w:r>
        <w:rPr>
          <w:sz w:val="32"/>
          <w:szCs w:val="32"/>
        </w:rPr>
        <w:t>İ</w:t>
      </w:r>
      <w:r w:rsidRPr="0069152B">
        <w:rPr>
          <w:sz w:val="32"/>
          <w:szCs w:val="32"/>
        </w:rPr>
        <w:t xml:space="preserve">lkokulu 2014-2015 </w:t>
      </w:r>
      <w:r>
        <w:rPr>
          <w:sz w:val="32"/>
          <w:szCs w:val="32"/>
        </w:rPr>
        <w:t>Ö</w:t>
      </w:r>
      <w:r w:rsidRPr="0069152B">
        <w:rPr>
          <w:sz w:val="32"/>
          <w:szCs w:val="32"/>
        </w:rPr>
        <w:t xml:space="preserve">ğretim </w:t>
      </w:r>
      <w:r>
        <w:rPr>
          <w:sz w:val="32"/>
          <w:szCs w:val="32"/>
        </w:rPr>
        <w:t>Y</w:t>
      </w:r>
      <w:r w:rsidRPr="0069152B">
        <w:rPr>
          <w:sz w:val="32"/>
          <w:szCs w:val="32"/>
        </w:rPr>
        <w:t>ılı</w:t>
      </w:r>
      <w:r w:rsidRPr="002D041C">
        <w:rPr>
          <w:sz w:val="32"/>
          <w:szCs w:val="32"/>
        </w:rPr>
        <w:t xml:space="preserve"> </w:t>
      </w:r>
      <w:r w:rsidRPr="0069152B">
        <w:rPr>
          <w:sz w:val="32"/>
          <w:szCs w:val="32"/>
        </w:rPr>
        <w:t>Sosyal</w:t>
      </w:r>
      <w:r>
        <w:rPr>
          <w:sz w:val="32"/>
          <w:szCs w:val="32"/>
        </w:rPr>
        <w:t xml:space="preserve"> </w:t>
      </w:r>
      <w:r w:rsidRPr="0069152B">
        <w:rPr>
          <w:sz w:val="32"/>
          <w:szCs w:val="32"/>
        </w:rPr>
        <w:t xml:space="preserve">Bilgiler </w:t>
      </w:r>
      <w:r>
        <w:rPr>
          <w:sz w:val="32"/>
          <w:szCs w:val="32"/>
        </w:rPr>
        <w:t>D</w:t>
      </w:r>
      <w:r w:rsidRPr="0069152B">
        <w:rPr>
          <w:sz w:val="32"/>
          <w:szCs w:val="32"/>
        </w:rPr>
        <w:t>ersi</w:t>
      </w:r>
      <w:r>
        <w:rPr>
          <w:sz w:val="32"/>
          <w:szCs w:val="32"/>
        </w:rPr>
        <w:t xml:space="preserve"> </w:t>
      </w:r>
      <w:r w:rsidRPr="0069152B">
        <w:rPr>
          <w:sz w:val="32"/>
          <w:szCs w:val="32"/>
        </w:rPr>
        <w:t xml:space="preserve"> 1. Dönem  1. Yazılı </w:t>
      </w:r>
      <w:r>
        <w:rPr>
          <w:sz w:val="32"/>
          <w:szCs w:val="32"/>
        </w:rPr>
        <w:t>S</w:t>
      </w:r>
      <w:r w:rsidRPr="0069152B">
        <w:rPr>
          <w:sz w:val="32"/>
          <w:szCs w:val="32"/>
        </w:rPr>
        <w:t xml:space="preserve">ınavı </w:t>
      </w:r>
      <w:r>
        <w:rPr>
          <w:sz w:val="32"/>
          <w:szCs w:val="32"/>
        </w:rPr>
        <w:t>S</w:t>
      </w:r>
      <w:r w:rsidRPr="0069152B">
        <w:rPr>
          <w:sz w:val="32"/>
          <w:szCs w:val="32"/>
        </w:rPr>
        <w:t>oruları</w:t>
      </w:r>
      <w:r>
        <w:rPr>
          <w:sz w:val="32"/>
          <w:szCs w:val="32"/>
        </w:rPr>
        <w:t xml:space="preserve">    Sınıf: 4-A</w:t>
      </w:r>
    </w:p>
    <w:p w:rsidR="00A460F6" w:rsidRDefault="00A460F6">
      <w:pPr>
        <w:rPr>
          <w:sz w:val="32"/>
          <w:szCs w:val="32"/>
        </w:rPr>
      </w:pPr>
      <w:r>
        <w:rPr>
          <w:sz w:val="32"/>
          <w:szCs w:val="32"/>
        </w:rPr>
        <w:t>Adı ve Soyadı:……………………………………..No:………………………..</w:t>
      </w:r>
    </w:p>
    <w:p w:rsidR="00A460F6" w:rsidRPr="00810AD0" w:rsidRDefault="00A460F6" w:rsidP="0069152B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cümleleri okuyunuzcümlelerden doğru olanların başına ‘D’ Yanlış olanların başına “Y” koyunuz. (10 puan)</w:t>
      </w:r>
    </w:p>
    <w:p w:rsidR="00A460F6" w:rsidRPr="00810AD0" w:rsidRDefault="00A460F6" w:rsidP="00DF0173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Hızlı okuma duygusal bir özellik değildir.</w:t>
      </w:r>
    </w:p>
    <w:p w:rsidR="00A460F6" w:rsidRPr="00810AD0" w:rsidRDefault="00A460F6" w:rsidP="00DF0173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Olayların oluş sırasına göre sıralanmasına kronoloji denir.</w:t>
      </w:r>
    </w:p>
    <w:p w:rsidR="00A460F6" w:rsidRPr="00810AD0" w:rsidRDefault="00A460F6" w:rsidP="00DF0173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Bayanların nüfus cüzdanları mavi renktedir.</w:t>
      </w:r>
    </w:p>
    <w:p w:rsidR="00A460F6" w:rsidRPr="00810AD0" w:rsidRDefault="00A460F6" w:rsidP="00DF0173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T.C kimlik no herkeste farklı olur.</w:t>
      </w:r>
    </w:p>
    <w:p w:rsidR="00A460F6" w:rsidRPr="00810AD0" w:rsidRDefault="00A460F6" w:rsidP="00810AD0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Yavru bir sokak köpeğine süt alan çocuk acıma duygusu yaşamıştır.</w:t>
      </w:r>
    </w:p>
    <w:p w:rsidR="00A460F6" w:rsidRDefault="00A460F6" w:rsidP="002D041C">
      <w:pPr>
        <w:pStyle w:val="NoSpacing"/>
      </w:pPr>
    </w:p>
    <w:p w:rsidR="00A460F6" w:rsidRDefault="00A460F6" w:rsidP="002D041C">
      <w:pPr>
        <w:pStyle w:val="NoSpacing"/>
      </w:pPr>
    </w:p>
    <w:p w:rsidR="00A460F6" w:rsidRDefault="00A460F6" w:rsidP="00BA4E01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 xml:space="preserve">Aşağıda verilen kelimeleri </w:t>
      </w:r>
      <w:r>
        <w:rPr>
          <w:sz w:val="28"/>
          <w:szCs w:val="28"/>
        </w:rPr>
        <w:t>uygun yerlere yazınız</w:t>
      </w:r>
      <w:r w:rsidRPr="007A007B">
        <w:rPr>
          <w:sz w:val="28"/>
          <w:szCs w:val="28"/>
        </w:rPr>
        <w:t>.      (10 puan)</w:t>
      </w:r>
    </w:p>
    <w:p w:rsidR="00A460F6" w:rsidRDefault="00A460F6" w:rsidP="007A007B">
      <w:pPr>
        <w:pStyle w:val="NoSpacing"/>
        <w:ind w:left="720"/>
        <w:rPr>
          <w:sz w:val="28"/>
          <w:szCs w:val="28"/>
        </w:rPr>
      </w:pPr>
    </w:p>
    <w:p w:rsidR="00A460F6" w:rsidRPr="007A007B" w:rsidRDefault="00A460F6" w:rsidP="007A007B">
      <w:pPr>
        <w:pStyle w:val="NoSpacing"/>
        <w:ind w:left="360"/>
        <w:rPr>
          <w:b/>
          <w:sz w:val="28"/>
          <w:szCs w:val="28"/>
        </w:rPr>
      </w:pPr>
      <w:r w:rsidRPr="007A007B">
        <w:rPr>
          <w:b/>
          <w:sz w:val="28"/>
          <w:szCs w:val="28"/>
        </w:rPr>
        <w:t>Sözlü tarih………..Ankara………  Sakarya………..23 Nisan 1920……..29 Ekim 1923</w:t>
      </w:r>
    </w:p>
    <w:p w:rsidR="00A460F6" w:rsidRDefault="00A460F6" w:rsidP="007A007B">
      <w:pPr>
        <w:pStyle w:val="NoSpacing"/>
        <w:ind w:left="360"/>
        <w:rPr>
          <w:sz w:val="28"/>
          <w:szCs w:val="28"/>
        </w:rPr>
      </w:pPr>
    </w:p>
    <w:p w:rsidR="00A460F6" w:rsidRDefault="00A460F6" w:rsidP="007A007B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Büyük Millet Meclisi…………………..tarihinde ……………..  açılmıştır.</w:t>
      </w:r>
    </w:p>
    <w:p w:rsidR="00A460F6" w:rsidRDefault="00A460F6" w:rsidP="007A007B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Cumhuriyet…………………..ilan edilmiştir.</w:t>
      </w:r>
    </w:p>
    <w:p w:rsidR="00A460F6" w:rsidRDefault="00A460F6" w:rsidP="007A007B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Kişilerin yaşamlarıyla ilgili anlattıklarını sesli ya da yazılı kayıt altına alarak yapılan araştırma yöntemine…………………………...denir.</w:t>
      </w:r>
    </w:p>
    <w:p w:rsidR="00A460F6" w:rsidRPr="007A007B" w:rsidRDefault="00A460F6" w:rsidP="007A007B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………………… savaşındaki başarısından dolayı Atatürk’e gazi rütbesi verilmiştir.   </w:t>
      </w:r>
    </w:p>
    <w:p w:rsidR="00A460F6" w:rsidRPr="00810AD0" w:rsidRDefault="00A460F6" w:rsidP="002D041C">
      <w:pPr>
        <w:pStyle w:val="NoSpacing"/>
        <w:rPr>
          <w:sz w:val="28"/>
          <w:szCs w:val="28"/>
        </w:rPr>
      </w:pPr>
    </w:p>
    <w:p w:rsidR="00A460F6" w:rsidRPr="00810AD0" w:rsidRDefault="00A460F6" w:rsidP="002D041C">
      <w:pPr>
        <w:pStyle w:val="NoSpacing"/>
        <w:rPr>
          <w:sz w:val="28"/>
          <w:szCs w:val="28"/>
        </w:rPr>
      </w:pPr>
    </w:p>
    <w:p w:rsidR="00A460F6" w:rsidRPr="007A007B" w:rsidRDefault="00A460F6" w:rsidP="00BA4E01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>Aşağıda Mondros Ateşkes Antlaşması’ndan sonra yurdumuzda yaşanan olaylar karışık olarak verilmiştir.Bu olayları oluş sırasına göre sıralayınız. (10 puan)</w:t>
      </w:r>
    </w:p>
    <w:p w:rsidR="00A460F6" w:rsidRPr="00810AD0" w:rsidRDefault="00A460F6" w:rsidP="00BA4E01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460F6" w:rsidRDefault="00A460F6" w:rsidP="007A007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Atatürk’ün Samsun’ çıkışı.                                               (     )</w:t>
      </w:r>
    </w:p>
    <w:p w:rsidR="00A460F6" w:rsidRDefault="00A460F6" w:rsidP="007A007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Sakarya Meydan Savaşı.                                                 (     )</w:t>
      </w:r>
    </w:p>
    <w:p w:rsidR="00A460F6" w:rsidRDefault="00A460F6" w:rsidP="007A007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Büyük Taarruz ve Başkumandan Meydan Savaşı.      (     )</w:t>
      </w:r>
    </w:p>
    <w:p w:rsidR="00A460F6" w:rsidRDefault="00A460F6" w:rsidP="007A007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Cumhuriyetin ilanı.                                                          (     )</w:t>
      </w:r>
    </w:p>
    <w:p w:rsidR="00A460F6" w:rsidRPr="00810AD0" w:rsidRDefault="00A460F6" w:rsidP="002D041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Meclisin açılması.                                                            (     )</w:t>
      </w:r>
    </w:p>
    <w:p w:rsidR="00A460F6" w:rsidRPr="00810AD0" w:rsidRDefault="00A460F6" w:rsidP="002D041C">
      <w:pPr>
        <w:pStyle w:val="NoSpacing"/>
        <w:rPr>
          <w:sz w:val="28"/>
          <w:szCs w:val="28"/>
        </w:rPr>
      </w:pPr>
    </w:p>
    <w:p w:rsidR="00A460F6" w:rsidRPr="00810AD0" w:rsidRDefault="00A460F6" w:rsidP="002D041C">
      <w:pPr>
        <w:pStyle w:val="NoSpacing"/>
        <w:rPr>
          <w:sz w:val="28"/>
          <w:szCs w:val="28"/>
        </w:rPr>
      </w:pPr>
    </w:p>
    <w:p w:rsidR="00A460F6" w:rsidRPr="00810AD0" w:rsidRDefault="00A460F6" w:rsidP="0069152B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sorulara yazılı cevap veriniz. (10 puan )</w:t>
      </w:r>
    </w:p>
    <w:p w:rsidR="00A460F6" w:rsidRPr="00810AD0" w:rsidRDefault="00A460F6" w:rsidP="004F6F8F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1.Başkalarının düşüncelerine neden saygı duymalıyız? Açıklayınız.</w:t>
      </w:r>
    </w:p>
    <w:p w:rsidR="00A460F6" w:rsidRPr="00810AD0" w:rsidRDefault="00A460F6" w:rsidP="004F6F8F">
      <w:pPr>
        <w:pStyle w:val="NoSpacing"/>
        <w:ind w:left="720"/>
        <w:rPr>
          <w:sz w:val="28"/>
          <w:szCs w:val="28"/>
        </w:rPr>
      </w:pPr>
    </w:p>
    <w:p w:rsidR="00A460F6" w:rsidRDefault="00A460F6" w:rsidP="004F6F8F">
      <w:pPr>
        <w:pStyle w:val="NoSpacing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……………………………………………………………………………………………………..    ……………………………………</w:t>
      </w:r>
      <w:r>
        <w:rPr>
          <w:sz w:val="28"/>
          <w:szCs w:val="28"/>
        </w:rPr>
        <w:t>……………………………………………………………….</w:t>
      </w:r>
    </w:p>
    <w:p w:rsidR="00A460F6" w:rsidRDefault="00A460F6" w:rsidP="004F6F8F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 w:rsidRPr="00810AD0">
        <w:rPr>
          <w:sz w:val="28"/>
          <w:szCs w:val="28"/>
        </w:rPr>
        <w:t>.</w:t>
      </w:r>
    </w:p>
    <w:p w:rsidR="00A460F6" w:rsidRDefault="00A460F6" w:rsidP="004F6F8F">
      <w:pPr>
        <w:pStyle w:val="NoSpacing"/>
        <w:ind w:left="720"/>
        <w:rPr>
          <w:sz w:val="28"/>
          <w:szCs w:val="28"/>
        </w:rPr>
      </w:pPr>
    </w:p>
    <w:p w:rsidR="00A460F6" w:rsidRDefault="00A460F6" w:rsidP="004F6F8F">
      <w:pPr>
        <w:pStyle w:val="NoSpacing"/>
        <w:ind w:left="720"/>
        <w:rPr>
          <w:sz w:val="28"/>
          <w:szCs w:val="28"/>
        </w:rPr>
      </w:pPr>
    </w:p>
    <w:p w:rsidR="00A460F6" w:rsidRDefault="00A460F6" w:rsidP="004F6F8F">
      <w:pPr>
        <w:pStyle w:val="NoSpacing"/>
        <w:ind w:left="720"/>
        <w:rPr>
          <w:sz w:val="28"/>
          <w:szCs w:val="28"/>
        </w:rPr>
      </w:pPr>
    </w:p>
    <w:p w:rsidR="00A460F6" w:rsidRPr="00810AD0" w:rsidRDefault="00A460F6" w:rsidP="00950B82">
      <w:pPr>
        <w:pStyle w:val="NoSpacing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5" w:history="1">
        <w:r w:rsidRPr="0009549E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A460F6" w:rsidRPr="00810AD0" w:rsidRDefault="00A460F6" w:rsidP="00160837">
      <w:pPr>
        <w:pStyle w:val="NoSpacing"/>
        <w:ind w:left="720"/>
        <w:rPr>
          <w:sz w:val="28"/>
          <w:szCs w:val="28"/>
        </w:rPr>
      </w:pPr>
    </w:p>
    <w:p w:rsidR="00A460F6" w:rsidRDefault="00A460F6" w:rsidP="007B78A0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soruları okuyunuz. Doğru olan seçeneği işaretleyiniz. (60 puan)</w:t>
      </w:r>
    </w:p>
    <w:p w:rsidR="00A460F6" w:rsidRPr="00810AD0" w:rsidRDefault="00A460F6" w:rsidP="00810AD0">
      <w:pPr>
        <w:pStyle w:val="NoSpacing"/>
        <w:ind w:left="720"/>
        <w:rPr>
          <w:sz w:val="28"/>
          <w:szCs w:val="28"/>
        </w:rPr>
      </w:pPr>
    </w:p>
    <w:p w:rsidR="00A460F6" w:rsidRPr="00810AD0" w:rsidRDefault="00A460F6" w:rsidP="007B78A0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1.Aşağıdaki eylemlerden hangisi nüfus cüzdanı </w:t>
      </w:r>
      <w:r>
        <w:rPr>
          <w:sz w:val="28"/>
          <w:szCs w:val="28"/>
        </w:rPr>
        <w:t xml:space="preserve">olmadan </w:t>
      </w:r>
      <w:r w:rsidRPr="00810AD0">
        <w:rPr>
          <w:sz w:val="28"/>
          <w:szCs w:val="28"/>
        </w:rPr>
        <w:t>yapılamaz</w:t>
      </w:r>
      <w:r>
        <w:rPr>
          <w:sz w:val="28"/>
          <w:szCs w:val="28"/>
        </w:rPr>
        <w:t>?</w:t>
      </w:r>
    </w:p>
    <w:p w:rsidR="00A460F6" w:rsidRDefault="00A460F6" w:rsidP="007B78A0">
      <w:pPr>
        <w:pStyle w:val="NoSpacing"/>
        <w:rPr>
          <w:sz w:val="24"/>
          <w:szCs w:val="24"/>
        </w:rPr>
      </w:pPr>
      <w:r w:rsidRPr="00810AD0">
        <w:rPr>
          <w:sz w:val="28"/>
          <w:szCs w:val="28"/>
        </w:rPr>
        <w:t xml:space="preserve">                   </w:t>
      </w:r>
      <w:r w:rsidRPr="00810AD0">
        <w:rPr>
          <w:sz w:val="24"/>
          <w:szCs w:val="24"/>
        </w:rPr>
        <w:t>A)Pazara çıkmak   B)Sinemaya gitmek  C)Doktora gitmek  D)Takla atmak</w:t>
      </w:r>
    </w:p>
    <w:p w:rsidR="00A460F6" w:rsidRPr="00810AD0" w:rsidRDefault="00A460F6" w:rsidP="007B78A0">
      <w:pPr>
        <w:pStyle w:val="NoSpacing"/>
        <w:rPr>
          <w:sz w:val="24"/>
          <w:szCs w:val="24"/>
        </w:rPr>
      </w:pPr>
    </w:p>
    <w:p w:rsidR="00A460F6" w:rsidRPr="00810AD0" w:rsidRDefault="00A460F6" w:rsidP="007B78A0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2. 15 yaşına gelince nüfus cüzdanımız ……………………..  olacaktır.Nok</w:t>
      </w:r>
      <w:r>
        <w:rPr>
          <w:sz w:val="28"/>
          <w:szCs w:val="28"/>
        </w:rPr>
        <w:t>t</w:t>
      </w:r>
      <w:r w:rsidRPr="00810AD0">
        <w:rPr>
          <w:sz w:val="28"/>
          <w:szCs w:val="28"/>
        </w:rPr>
        <w:t>alı yere aşağıdakilerden</w:t>
      </w:r>
      <w:r>
        <w:rPr>
          <w:sz w:val="28"/>
          <w:szCs w:val="28"/>
        </w:rPr>
        <w:t xml:space="preserve"> h</w:t>
      </w:r>
      <w:r w:rsidRPr="00810AD0">
        <w:rPr>
          <w:sz w:val="28"/>
          <w:szCs w:val="28"/>
        </w:rPr>
        <w:t>angisi gelmelidir?</w:t>
      </w:r>
    </w:p>
    <w:p w:rsidR="00A460F6" w:rsidRDefault="00A460F6" w:rsidP="007B78A0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A)Mavi                 B)Pembe                C)Fotoğraflı            D)Kahverengi</w:t>
      </w:r>
    </w:p>
    <w:p w:rsidR="00A460F6" w:rsidRPr="00810AD0" w:rsidRDefault="00A460F6" w:rsidP="007B78A0">
      <w:pPr>
        <w:pStyle w:val="NoSpacing"/>
        <w:rPr>
          <w:sz w:val="28"/>
          <w:szCs w:val="28"/>
        </w:rPr>
      </w:pPr>
    </w:p>
    <w:p w:rsidR="00A460F6" w:rsidRPr="00810AD0" w:rsidRDefault="00A460F6" w:rsidP="007B78A0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3.Sınıfta parmak kaldırmaya korkan öğrenci için aşağıdakilerden hangisi söylenemez?</w:t>
      </w:r>
    </w:p>
    <w:p w:rsidR="00A460F6" w:rsidRDefault="00A460F6" w:rsidP="007B78A0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A)çekingen                B)cesur               C)utangaç            D)sessiz</w:t>
      </w:r>
    </w:p>
    <w:p w:rsidR="00A460F6" w:rsidRPr="00810AD0" w:rsidRDefault="00A460F6" w:rsidP="007B78A0">
      <w:pPr>
        <w:pStyle w:val="NoSpacing"/>
        <w:rPr>
          <w:sz w:val="28"/>
          <w:szCs w:val="28"/>
        </w:rPr>
      </w:pPr>
    </w:p>
    <w:p w:rsidR="00A460F6" w:rsidRPr="00810AD0" w:rsidRDefault="00A460F6" w:rsidP="006F76C8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4. </w:t>
      </w:r>
      <w:r>
        <w:rPr>
          <w:sz w:val="28"/>
          <w:szCs w:val="28"/>
        </w:rPr>
        <w:t>Sosyal Bilgiler sınavından düşük not alan öğrenci aşağıdakilerden hangisini hissetmez?</w:t>
      </w:r>
    </w:p>
    <w:p w:rsidR="00A460F6" w:rsidRDefault="00A460F6" w:rsidP="006F76C8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 </w:t>
      </w:r>
      <w:r>
        <w:rPr>
          <w:sz w:val="28"/>
          <w:szCs w:val="28"/>
        </w:rPr>
        <w:t>sevinç</w:t>
      </w:r>
      <w:r w:rsidRPr="00810AD0">
        <w:rPr>
          <w:sz w:val="28"/>
          <w:szCs w:val="28"/>
        </w:rPr>
        <w:t xml:space="preserve">                   B)</w:t>
      </w:r>
      <w:r>
        <w:rPr>
          <w:sz w:val="28"/>
          <w:szCs w:val="28"/>
        </w:rPr>
        <w:t>kaygı</w:t>
      </w:r>
      <w:r w:rsidRPr="00810AD0">
        <w:rPr>
          <w:sz w:val="28"/>
          <w:szCs w:val="28"/>
        </w:rPr>
        <w:t xml:space="preserve">                  C)</w:t>
      </w:r>
      <w:r>
        <w:rPr>
          <w:sz w:val="28"/>
          <w:szCs w:val="28"/>
        </w:rPr>
        <w:t>üzüntü</w:t>
      </w:r>
      <w:r w:rsidRPr="00810AD0">
        <w:rPr>
          <w:sz w:val="28"/>
          <w:szCs w:val="28"/>
        </w:rPr>
        <w:t xml:space="preserve">            D)</w:t>
      </w:r>
      <w:r>
        <w:rPr>
          <w:sz w:val="28"/>
          <w:szCs w:val="28"/>
        </w:rPr>
        <w:t>kızgınlık</w:t>
      </w:r>
    </w:p>
    <w:p w:rsidR="00A460F6" w:rsidRDefault="00A460F6" w:rsidP="006F76C8">
      <w:pPr>
        <w:pStyle w:val="NoSpacing"/>
        <w:rPr>
          <w:sz w:val="28"/>
          <w:szCs w:val="28"/>
        </w:rPr>
      </w:pP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5. Doktor,hemşire ve eczacılar hangi alanda hizmet verir?</w:t>
      </w: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10AD0">
        <w:rPr>
          <w:sz w:val="28"/>
          <w:szCs w:val="28"/>
        </w:rPr>
        <w:t xml:space="preserve">A) </w:t>
      </w:r>
      <w:r>
        <w:rPr>
          <w:sz w:val="28"/>
          <w:szCs w:val="28"/>
        </w:rPr>
        <w:t>sağlık</w:t>
      </w:r>
      <w:r w:rsidRPr="00810AD0">
        <w:rPr>
          <w:sz w:val="28"/>
          <w:szCs w:val="28"/>
        </w:rPr>
        <w:t xml:space="preserve">                   B)</w:t>
      </w:r>
      <w:r>
        <w:rPr>
          <w:sz w:val="28"/>
          <w:szCs w:val="28"/>
        </w:rPr>
        <w:t>güvenlik</w:t>
      </w:r>
      <w:r w:rsidRPr="00810AD0">
        <w:rPr>
          <w:sz w:val="28"/>
          <w:szCs w:val="28"/>
        </w:rPr>
        <w:t xml:space="preserve">               C)</w:t>
      </w:r>
      <w:r>
        <w:rPr>
          <w:sz w:val="28"/>
          <w:szCs w:val="28"/>
        </w:rPr>
        <w:t>iletişim</w:t>
      </w:r>
      <w:r w:rsidRPr="00810AD0">
        <w:rPr>
          <w:sz w:val="28"/>
          <w:szCs w:val="28"/>
        </w:rPr>
        <w:t xml:space="preserve">           D)</w:t>
      </w:r>
      <w:r>
        <w:rPr>
          <w:sz w:val="28"/>
          <w:szCs w:val="28"/>
        </w:rPr>
        <w:t>savunma</w:t>
      </w:r>
    </w:p>
    <w:p w:rsidR="00A460F6" w:rsidRPr="00810AD0" w:rsidRDefault="00A460F6" w:rsidP="006F76C8">
      <w:pPr>
        <w:pStyle w:val="NoSpacing"/>
        <w:rPr>
          <w:sz w:val="28"/>
          <w:szCs w:val="28"/>
        </w:rPr>
      </w:pPr>
    </w:p>
    <w:p w:rsidR="00A460F6" w:rsidRPr="00810AD0" w:rsidRDefault="00A460F6" w:rsidP="006F76C8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6. Aşağıdakilerden hangisi fiziksel özellik belirtir? </w:t>
      </w:r>
    </w:p>
    <w:p w:rsidR="00A460F6" w:rsidRDefault="00A460F6" w:rsidP="006F76C8">
      <w:pPr>
        <w:pStyle w:val="NoSpacing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A)göz rengi                    B)cesaret            C)utangaçlık            D)sessizlik</w:t>
      </w:r>
      <w:r>
        <w:rPr>
          <w:sz w:val="28"/>
          <w:szCs w:val="28"/>
        </w:rPr>
        <w:t xml:space="preserve">     </w:t>
      </w: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7. “Takı merasimi” aşağıdakilerden hangisinde yapılır?</w:t>
      </w: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A) bayram           B)düğün           C) halk oyunu              D)güreş</w:t>
      </w:r>
    </w:p>
    <w:p w:rsidR="00A460F6" w:rsidRDefault="00A460F6" w:rsidP="006F76C8">
      <w:pPr>
        <w:pStyle w:val="NoSpacing"/>
        <w:rPr>
          <w:sz w:val="28"/>
          <w:szCs w:val="28"/>
        </w:rPr>
      </w:pP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8. Meşale ile başlayan aydınlatma teknolojisinin ulaşabileceği seviye</w:t>
      </w:r>
    </w:p>
    <w:p w:rsidR="00A460F6" w:rsidRDefault="00A460F6" w:rsidP="006F76C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aşağıdakilerden hangisidir?</w:t>
      </w:r>
    </w:p>
    <w:p w:rsidR="00A460F6" w:rsidRDefault="00A460F6" w:rsidP="009E33A1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gaz lambası        B) el feneri            C) 10 yıllık ampul   D) mum</w:t>
      </w:r>
    </w:p>
    <w:p w:rsidR="00A460F6" w:rsidRDefault="00A460F6" w:rsidP="002C3330">
      <w:pPr>
        <w:pStyle w:val="NoSpacing"/>
        <w:ind w:left="1680"/>
        <w:rPr>
          <w:sz w:val="28"/>
          <w:szCs w:val="28"/>
        </w:rPr>
      </w:pPr>
    </w:p>
    <w:p w:rsidR="00A460F6" w:rsidRDefault="00A460F6" w:rsidP="009E33A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9. Kurtuluş Savaşı’ndan önce İzmir’i işgal eden devlet aşağıdakilerden hangisidir?</w:t>
      </w:r>
    </w:p>
    <w:p w:rsidR="00A460F6" w:rsidRDefault="00A460F6" w:rsidP="009E33A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A) Almanya         B) Yunanistan            C) Fransa         D) İngiltere</w:t>
      </w:r>
    </w:p>
    <w:p w:rsidR="00A460F6" w:rsidRDefault="00A460F6" w:rsidP="009E33A1">
      <w:pPr>
        <w:pStyle w:val="NoSpacing"/>
        <w:rPr>
          <w:sz w:val="28"/>
          <w:szCs w:val="28"/>
        </w:rPr>
      </w:pPr>
    </w:p>
    <w:p w:rsidR="00A460F6" w:rsidRDefault="00A460F6" w:rsidP="009E33A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10. Atatürk kurtuluş savaşı hazırlıkları yaparken aşağıdaki şehirlerden hangisine gitmemiştir?</w:t>
      </w:r>
    </w:p>
    <w:p w:rsidR="00A460F6" w:rsidRDefault="00A460F6" w:rsidP="009E33A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A) Manisa           B) Amasya                  C) Erzurum      D) Sivas</w:t>
      </w:r>
    </w:p>
    <w:p w:rsidR="00A460F6" w:rsidRDefault="00A460F6" w:rsidP="009E33A1">
      <w:pPr>
        <w:pStyle w:val="NoSpacing"/>
        <w:rPr>
          <w:sz w:val="28"/>
          <w:szCs w:val="28"/>
        </w:rPr>
      </w:pPr>
    </w:p>
    <w:p w:rsidR="00A460F6" w:rsidRDefault="00A460F6" w:rsidP="009E33A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11. “Ülkemin kültürünü yansıtan her nesne benim için çok değerlidir.</w:t>
      </w:r>
    </w:p>
    <w:p w:rsidR="00A460F6" w:rsidRDefault="00A460F6" w:rsidP="009E33A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Bunları gelecek kuşaklara taşımalıyız.”sözü hangi değerle ilgili değildir?</w:t>
      </w:r>
    </w:p>
    <w:p w:rsidR="00A460F6" w:rsidRDefault="00A460F6" w:rsidP="002C333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A)Duyarlılık    B) Vatanseverlik    C)Yardımseverlik  D)Sorumluluk</w:t>
      </w:r>
    </w:p>
    <w:p w:rsidR="00A460F6" w:rsidRDefault="00A460F6" w:rsidP="002C3330">
      <w:pPr>
        <w:pStyle w:val="NoSpacing"/>
        <w:rPr>
          <w:sz w:val="28"/>
          <w:szCs w:val="28"/>
        </w:rPr>
      </w:pPr>
    </w:p>
    <w:p w:rsidR="00A460F6" w:rsidRDefault="00A460F6" w:rsidP="002C333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12. Aşağıdakilerden hangisi ülkemiz mutfağına ait değildir?</w:t>
      </w:r>
    </w:p>
    <w:p w:rsidR="00A460F6" w:rsidRPr="0069152B" w:rsidRDefault="00A460F6" w:rsidP="0069152B">
      <w:pPr>
        <w:pStyle w:val="NoSpacing"/>
      </w:pPr>
      <w:r>
        <w:rPr>
          <w:sz w:val="28"/>
          <w:szCs w:val="28"/>
        </w:rPr>
        <w:t xml:space="preserve">                      A)gözleme        B)sarm</w:t>
      </w:r>
      <w:bookmarkStart w:id="0" w:name="_GoBack"/>
      <w:bookmarkEnd w:id="0"/>
      <w:r>
        <w:rPr>
          <w:sz w:val="28"/>
          <w:szCs w:val="28"/>
        </w:rPr>
        <w:t>a        C)mantı        D)hamburger</w:t>
      </w:r>
    </w:p>
    <w:sectPr w:rsidR="00A460F6" w:rsidRPr="0069152B" w:rsidSect="00103408">
      <w:pgSz w:w="11906" w:h="16838"/>
      <w:pgMar w:top="568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4AE1"/>
    <w:multiLevelType w:val="hybridMultilevel"/>
    <w:tmpl w:val="68420C82"/>
    <w:lvl w:ilvl="0" w:tplc="D4B6E590">
      <w:start w:val="1"/>
      <w:numFmt w:val="upperLetter"/>
      <w:lvlText w:val="%1)"/>
      <w:lvlJc w:val="left"/>
      <w:pPr>
        <w:ind w:left="16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1">
    <w:nsid w:val="5FB0291A"/>
    <w:multiLevelType w:val="hybridMultilevel"/>
    <w:tmpl w:val="2B0E3658"/>
    <w:lvl w:ilvl="0" w:tplc="A55E9106">
      <w:start w:val="1"/>
      <w:numFmt w:val="upperLetter"/>
      <w:lvlText w:val="%1)"/>
      <w:lvlJc w:val="left"/>
      <w:pPr>
        <w:ind w:left="16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2">
    <w:nsid w:val="74D60D7D"/>
    <w:multiLevelType w:val="hybridMultilevel"/>
    <w:tmpl w:val="2EDAEF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52B"/>
    <w:rsid w:val="0009549E"/>
    <w:rsid w:val="00103408"/>
    <w:rsid w:val="00160837"/>
    <w:rsid w:val="001807A9"/>
    <w:rsid w:val="00180B2A"/>
    <w:rsid w:val="001F6C07"/>
    <w:rsid w:val="00207E49"/>
    <w:rsid w:val="00262614"/>
    <w:rsid w:val="002C3330"/>
    <w:rsid w:val="002D041C"/>
    <w:rsid w:val="004374D5"/>
    <w:rsid w:val="00442DF0"/>
    <w:rsid w:val="00446E61"/>
    <w:rsid w:val="0049666C"/>
    <w:rsid w:val="004F6F8F"/>
    <w:rsid w:val="005205B7"/>
    <w:rsid w:val="00541812"/>
    <w:rsid w:val="00545BB8"/>
    <w:rsid w:val="005B216B"/>
    <w:rsid w:val="0069152B"/>
    <w:rsid w:val="006B72E4"/>
    <w:rsid w:val="006F76C8"/>
    <w:rsid w:val="007A007B"/>
    <w:rsid w:val="007B78A0"/>
    <w:rsid w:val="00810AD0"/>
    <w:rsid w:val="00950B82"/>
    <w:rsid w:val="009E33A1"/>
    <w:rsid w:val="009F0A10"/>
    <w:rsid w:val="00A460F6"/>
    <w:rsid w:val="00A96D9B"/>
    <w:rsid w:val="00B83363"/>
    <w:rsid w:val="00BA4E01"/>
    <w:rsid w:val="00BF3870"/>
    <w:rsid w:val="00C84253"/>
    <w:rsid w:val="00C97091"/>
    <w:rsid w:val="00D154D7"/>
    <w:rsid w:val="00DF0173"/>
    <w:rsid w:val="00E21E20"/>
    <w:rsid w:val="00F6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F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9152B"/>
    <w:rPr>
      <w:lang w:eastAsia="en-US"/>
    </w:rPr>
  </w:style>
  <w:style w:type="paragraph" w:styleId="ListParagraph">
    <w:name w:val="List Paragraph"/>
    <w:basedOn w:val="Normal"/>
    <w:uiPriority w:val="99"/>
    <w:qFormat/>
    <w:rsid w:val="007B78A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F0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651</Words>
  <Characters>3713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HP</dc:creator>
  <cp:keywords>www.sorubak.com</cp:keywords>
  <dc:description>www.sorubak.com;</dc:description>
  <cp:lastModifiedBy>edanur</cp:lastModifiedBy>
  <cp:revision>3</cp:revision>
  <cp:lastPrinted>2014-11-12T08:08:00Z</cp:lastPrinted>
  <dcterms:created xsi:type="dcterms:W3CDTF">2014-11-14T22:34:00Z</dcterms:created>
  <dcterms:modified xsi:type="dcterms:W3CDTF">2014-11-17T17:48:00Z</dcterms:modified>
  <cp:category>www.sorubak.com</cp:category>
</cp:coreProperties>
</file>