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ED" w:rsidRPr="007A152B" w:rsidRDefault="00093DED" w:rsidP="00FA65F7">
      <w:pPr>
        <w:spacing w:after="0"/>
        <w:rPr>
          <w:rFonts w:ascii="Comic Sans MS" w:hAnsi="Comic Sans MS"/>
          <w:b/>
          <w:sz w:val="20"/>
          <w:szCs w:val="20"/>
        </w:rPr>
      </w:pPr>
      <w:r w:rsidRPr="007A152B">
        <w:rPr>
          <w:rFonts w:ascii="Comic Sans MS" w:hAnsi="Comic Sans MS"/>
          <w:b/>
          <w:sz w:val="20"/>
          <w:szCs w:val="20"/>
        </w:rPr>
        <w:t xml:space="preserve">1- Aşağıdaki bilgilerden doğru olanın başına (D), yanlış olanın başına (Y) yazınız.(20p)                      </w:t>
      </w:r>
    </w:p>
    <w:p w:rsidR="00093DED" w:rsidRPr="007D48A4" w:rsidRDefault="00093DED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>()  23 Nisan 1923 ‘te Cumhuriyet ilan edilmiştir.</w:t>
      </w:r>
    </w:p>
    <w:p w:rsidR="00093DED" w:rsidRDefault="00093DED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 xml:space="preserve">(  )  Soy ağacı çalışması, bir kişinin ailesinin tanıtılması amacıyla yapılan çalışmalardan biridir. </w:t>
      </w:r>
    </w:p>
    <w:p w:rsidR="00093DED" w:rsidRPr="007D48A4" w:rsidRDefault="00093DED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>(  )  Sözlü tarih belirli konularda olayları yaşamış kişilerden röportaj yolu ile kaydedilen bilgilerdir.</w:t>
      </w:r>
    </w:p>
    <w:p w:rsidR="00093DED" w:rsidRPr="007D48A4" w:rsidRDefault="00093DED" w:rsidP="00FA65F7">
      <w:pPr>
        <w:pStyle w:val="NoSpacing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) Mustafa Kemal’e Mareşallik rütbesi Çanakkale Savaşı’nda verilmiştir.</w:t>
      </w:r>
    </w:p>
    <w:p w:rsidR="00093DED" w:rsidRPr="007D48A4" w:rsidRDefault="00093DED" w:rsidP="00FA65F7">
      <w:pPr>
        <w:pStyle w:val="NoSpacing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) Kültürel ögeler hiç değişmeden geçmişten günümüze kadar gelmiştir.</w:t>
      </w:r>
    </w:p>
    <w:p w:rsidR="00093DED" w:rsidRPr="007D48A4" w:rsidRDefault="00093DED" w:rsidP="00FA65F7">
      <w:pPr>
        <w:pStyle w:val="ListeParagraf1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 )</w:t>
      </w:r>
      <w:r w:rsidRPr="007D48A4">
        <w:rPr>
          <w:rFonts w:ascii="Comic Sans MS" w:hAnsi="Comic Sans MS" w:cs="Arial"/>
          <w:color w:val="000000"/>
          <w:sz w:val="20"/>
          <w:szCs w:val="20"/>
        </w:rPr>
        <w:t xml:space="preserve"> Kurtuluş Savaşı’nda Türk kadınının hiçbir katkısı olmamıştır</w:t>
      </w:r>
      <w:r w:rsidRPr="007D48A4">
        <w:rPr>
          <w:rFonts w:ascii="Comic Sans MS" w:hAnsi="Comic Sans MS"/>
          <w:bCs/>
          <w:sz w:val="20"/>
          <w:szCs w:val="20"/>
        </w:rPr>
        <w:t>.</w:t>
      </w:r>
    </w:p>
    <w:p w:rsidR="00093DED" w:rsidRPr="007D48A4" w:rsidRDefault="00093DED" w:rsidP="00FA65F7">
      <w:pPr>
        <w:spacing w:after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)</w:t>
      </w:r>
      <w:r w:rsidRPr="007D48A4">
        <w:rPr>
          <w:rFonts w:ascii="Comic Sans MS" w:hAnsi="Comic Sans MS" w:cs="Arial"/>
          <w:color w:val="000000"/>
          <w:sz w:val="20"/>
          <w:szCs w:val="20"/>
        </w:rPr>
        <w:t>Halay, zeybek ve horon gibi halk oyunları kültürel öğelerimizdendir</w:t>
      </w:r>
      <w:r w:rsidRPr="007D48A4">
        <w:rPr>
          <w:rFonts w:ascii="Comic Sans MS" w:hAnsi="Comic Sans MS"/>
          <w:sz w:val="20"/>
          <w:szCs w:val="20"/>
        </w:rPr>
        <w:t>.</w:t>
      </w:r>
    </w:p>
    <w:p w:rsidR="00093DED" w:rsidRDefault="00093DED" w:rsidP="00AA06B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  ) Okçuluk, güreş ve cirit ata sporlarımızdandır.</w:t>
      </w:r>
    </w:p>
    <w:p w:rsidR="00093DED" w:rsidRDefault="00093DED" w:rsidP="00AA06BB">
      <w:pPr>
        <w:pStyle w:val="NoSpacing"/>
        <w:spacing w:line="276" w:lineRule="auto"/>
      </w:pPr>
      <w:r>
        <w:t xml:space="preserve"> (      )</w:t>
      </w:r>
      <w:r w:rsidRPr="00B51CF7">
        <w:t>İnsanlar için beslenme, barınma ve giyinme gibi ihtiyaçlar zorunlu ihtiyaçlardır.</w:t>
      </w:r>
    </w:p>
    <w:p w:rsidR="00093DED" w:rsidRPr="007D48A4" w:rsidRDefault="00093DED" w:rsidP="00AA06BB">
      <w:pPr>
        <w:pStyle w:val="NoSpacing"/>
        <w:spacing w:line="276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TimesXRoman"/>
          <w:color w:val="000000"/>
          <w:sz w:val="20"/>
          <w:szCs w:val="20"/>
        </w:rPr>
        <w:t>(    )</w:t>
      </w:r>
      <w:r w:rsidRPr="007D48A4">
        <w:rPr>
          <w:rFonts w:ascii="Comic Sans MS" w:hAnsi="Comic Sans MS" w:cs="TimesXRoman"/>
          <w:color w:val="000000"/>
          <w:sz w:val="20"/>
          <w:szCs w:val="20"/>
        </w:rPr>
        <w:t>İnsanların yaptığı evler, arabalar ve köprüler doğal unsurdur.</w:t>
      </w:r>
    </w:p>
    <w:p w:rsidR="00093DED" w:rsidRPr="007D48A4" w:rsidRDefault="00093DED" w:rsidP="007D48A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D48A4">
        <w:rPr>
          <w:rFonts w:ascii="Times New Roman" w:hAnsi="Times New Roman"/>
          <w:b/>
          <w:sz w:val="24"/>
          <w:szCs w:val="24"/>
        </w:rPr>
        <w:t>2.Aşağıdaki boşlukları verilen kelimelerden uygun olanları ile tamamlayınız.</w:t>
      </w:r>
      <w:r w:rsidRPr="007D4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Comic Sans MS" w:hAnsi="Comic Sans MS"/>
          <w:b/>
          <w:sz w:val="20"/>
          <w:szCs w:val="20"/>
          <w:u w:val="single"/>
        </w:rPr>
        <w:t>(20</w:t>
      </w:r>
      <w:r w:rsidRPr="007D48A4">
        <w:rPr>
          <w:rFonts w:ascii="Comic Sans MS" w:hAnsi="Comic Sans MS"/>
          <w:b/>
          <w:sz w:val="20"/>
          <w:szCs w:val="20"/>
          <w:u w:val="single"/>
        </w:rPr>
        <w:t xml:space="preserve">p)                      </w:t>
      </w:r>
      <w:r w:rsidRPr="007D48A4">
        <w:rPr>
          <w:rFonts w:ascii="Times New Roman" w:hAnsi="Times New Roman"/>
          <w:sz w:val="24"/>
          <w:szCs w:val="24"/>
        </w:rPr>
        <w:t xml:space="preserve"> </w:t>
      </w:r>
    </w:p>
    <w:p w:rsidR="00093DED" w:rsidRPr="00F462A7" w:rsidRDefault="00093DED" w:rsidP="007D48A4">
      <w:pPr>
        <w:pStyle w:val="NoSpacing"/>
        <w:rPr>
          <w:rFonts w:ascii="Times New Roman" w:hAnsi="Times New Roman"/>
          <w:b/>
          <w:sz w:val="4"/>
          <w:szCs w:val="4"/>
        </w:rPr>
      </w:pPr>
    </w:p>
    <w:p w:rsidR="00093DED" w:rsidRDefault="00093DED" w:rsidP="007D48A4">
      <w:pPr>
        <w:pStyle w:val="NoSpacing"/>
        <w:rPr>
          <w:rFonts w:ascii="Times New Roman" w:hAnsi="Times New Roman"/>
          <w:sz w:val="24"/>
          <w:szCs w:val="24"/>
        </w:rPr>
      </w:pPr>
      <w:r w:rsidRPr="00C7645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140">
        <w:rPr>
          <w:rFonts w:ascii="Times New Roman" w:hAnsi="Times New Roman"/>
          <w:sz w:val="28"/>
          <w:szCs w:val="28"/>
        </w:rPr>
        <w:t xml:space="preserve"> (</w:t>
      </w:r>
      <w:r w:rsidRPr="00C21B74">
        <w:rPr>
          <w:rFonts w:ascii="Times New Roman" w:hAnsi="Times New Roman"/>
          <w:b/>
          <w:sz w:val="24"/>
          <w:szCs w:val="24"/>
        </w:rPr>
        <w:t>soy ağacı - zorunlu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beşeri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kronoloji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>- fiziksel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Lozan  Barış</w:t>
      </w:r>
      <w:r w:rsidRPr="00C21B74">
        <w:rPr>
          <w:rFonts w:ascii="Times New Roman" w:hAnsi="Times New Roman"/>
          <w:b/>
          <w:sz w:val="24"/>
          <w:szCs w:val="24"/>
        </w:rPr>
        <w:t>-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doğal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>- kültürel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- kroki - termometre</w:t>
      </w:r>
      <w:r w:rsidRPr="000A6140">
        <w:rPr>
          <w:rFonts w:ascii="Times New Roman" w:hAnsi="Times New Roman"/>
          <w:sz w:val="28"/>
          <w:szCs w:val="28"/>
        </w:rPr>
        <w:t>)</w:t>
      </w:r>
    </w:p>
    <w:p w:rsidR="00093DED" w:rsidRPr="00F462A7" w:rsidRDefault="00093DED" w:rsidP="007D48A4">
      <w:pPr>
        <w:rPr>
          <w:sz w:val="4"/>
          <w:szCs w:val="4"/>
        </w:rPr>
      </w:pPr>
      <w:r w:rsidRPr="00F462A7">
        <w:rPr>
          <w:sz w:val="4"/>
          <w:szCs w:val="4"/>
        </w:rPr>
        <w:t xml:space="preserve">                                            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Kıvırcık saçlı olmak ……………...… özelliklerimizden birisidir.</w:t>
      </w:r>
    </w:p>
    <w:p w:rsidR="00093DED" w:rsidRPr="007D48A4" w:rsidRDefault="00093DED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Bir bireyin aile üyelerini gösteren çizelge ya da ağaç benzeri şemalara………….……......... denir.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Halk oyunları,yöresel kıyafetlerimiz,</w:t>
      </w:r>
      <w:r w:rsidRPr="007D48A4">
        <w:rPr>
          <w:rFonts w:ascii="Comic Sans MS" w:hAnsi="Comic Sans MS"/>
          <w:sz w:val="20"/>
          <w:szCs w:val="20"/>
        </w:rPr>
        <w:t>yemeklerimiz ve eski eşyalar …………………...öğelerimizdir.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Peri bacaları, Pamukkale travertenleri, dağlar, nehirler  …………...………unsurlara örnektir.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Hava sıcaklığı  ……………...………… ile ölçülür.</w:t>
      </w:r>
    </w:p>
    <w:p w:rsidR="00093DED" w:rsidRPr="007D48A4" w:rsidRDefault="00093DED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Olayların tarih sırasına göre dizilmesine …………………………………. adı verilir.</w:t>
      </w:r>
    </w:p>
    <w:p w:rsidR="00093DED" w:rsidRPr="007D48A4" w:rsidRDefault="00093DED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Beslenme, barınma ve giyinme gibi ihtiyaçlar, insanlar için …….………………. ihtiyaçlardır. 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Bir yerin kuş bakışı görünüşünün kâğıt üzerine kabataslak çizilmesine ……………...……. denir.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Köprü ……………...……. unsurlara örnek olarak verilebilir.</w:t>
      </w:r>
    </w:p>
    <w:p w:rsidR="00093DED" w:rsidRPr="007D48A4" w:rsidRDefault="00093DED" w:rsidP="007D48A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7D48A4">
        <w:rPr>
          <w:rFonts w:ascii="Comic Sans MS" w:hAnsi="Comic Sans MS" w:cs="TimesXRoman"/>
          <w:sz w:val="20"/>
          <w:szCs w:val="20"/>
        </w:rPr>
        <w:t>Yeni Türk devleti ve bağımsızlığı diğer devletlerce ……………..…….. Antlaşması'nda resmen tanınmıştır.</w:t>
      </w:r>
    </w:p>
    <w:p w:rsidR="00093DED" w:rsidRPr="007D48A4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Pr="007D48A4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5B4E64">
      <w:pPr>
        <w:tabs>
          <w:tab w:val="center" w:pos="5400"/>
        </w:tabs>
        <w:rPr>
          <w:b/>
        </w:rPr>
      </w:pPr>
    </w:p>
    <w:p w:rsidR="00093DED" w:rsidRPr="00EB1656" w:rsidRDefault="00093DED" w:rsidP="005B4E64">
      <w:pPr>
        <w:tabs>
          <w:tab w:val="center" w:pos="5400"/>
        </w:tabs>
        <w:rPr>
          <w:b/>
        </w:rPr>
      </w:pPr>
      <w:r>
        <w:rPr>
          <w:b/>
        </w:rPr>
        <w:t xml:space="preserve">3- </w:t>
      </w:r>
      <w:r w:rsidRPr="00EB1656">
        <w:rPr>
          <w:b/>
        </w:rPr>
        <w:t>Aşağıda kar</w:t>
      </w:r>
      <w:r>
        <w:rPr>
          <w:b/>
        </w:rPr>
        <w:t>ı</w:t>
      </w:r>
      <w:r w:rsidRPr="00EB1656">
        <w:rPr>
          <w:b/>
        </w:rPr>
        <w:t xml:space="preserve">şık olarak verilen olayları  </w:t>
      </w:r>
      <w:r w:rsidRPr="00EB1656">
        <w:rPr>
          <w:b/>
          <w:u w:val="thick"/>
        </w:rPr>
        <w:t>kronolojik</w:t>
      </w:r>
      <w:r w:rsidRPr="00EB1656">
        <w:rPr>
          <w:b/>
        </w:rPr>
        <w:t xml:space="preserve"> sıraya koyunuz</w:t>
      </w:r>
      <w:r>
        <w:rPr>
          <w:b/>
        </w:rPr>
        <w:t>.(6 p)</w:t>
      </w:r>
    </w:p>
    <w:p w:rsidR="00093DED" w:rsidRPr="00B81E15" w:rsidRDefault="00093DED" w:rsidP="005B4E64">
      <w:pPr>
        <w:tabs>
          <w:tab w:val="center" w:pos="5400"/>
        </w:tabs>
        <w:rPr>
          <w:highlight w:val="green"/>
        </w:rPr>
      </w:pPr>
      <w:r>
        <w:t>*</w:t>
      </w:r>
      <w:r w:rsidRPr="00B81E15">
        <w:t>10 Kasım 1938  Atatürk’ün ölümü</w:t>
      </w:r>
    </w:p>
    <w:p w:rsidR="00093DED" w:rsidRPr="00B81E15" w:rsidRDefault="00093DED" w:rsidP="005B4E64">
      <w:r>
        <w:t>*</w:t>
      </w:r>
      <w:r w:rsidRPr="00B81E15">
        <w:t>19 Mayıs 1919 Atatürk’ün Samsun’a çıkışı</w:t>
      </w:r>
    </w:p>
    <w:p w:rsidR="00093DED" w:rsidRPr="00B81E15" w:rsidRDefault="00093DED" w:rsidP="005B4E64">
      <w:r>
        <w:t>*</w:t>
      </w:r>
      <w:r w:rsidRPr="00B81E15">
        <w:t>23 Nisan 1920 TBMM'nin açılması.</w:t>
      </w:r>
    </w:p>
    <w:p w:rsidR="00093DED" w:rsidRPr="00B81E15" w:rsidRDefault="00093DED" w:rsidP="005B4E64">
      <w:r>
        <w:t>*</w:t>
      </w:r>
      <w:r w:rsidRPr="00B81E15">
        <w:t>29 Ekim 1923  Cumhuriyetin ilanı</w:t>
      </w:r>
    </w:p>
    <w:p w:rsidR="00093DED" w:rsidRPr="00B81E15" w:rsidRDefault="00093DED" w:rsidP="005B4E64">
      <w:r>
        <w:t>*</w:t>
      </w:r>
      <w:r w:rsidRPr="00B81E15">
        <w:t>1881  Atatürk’ün doğumu</w:t>
      </w:r>
    </w:p>
    <w:p w:rsidR="00093DED" w:rsidRPr="00B81E15" w:rsidRDefault="00093DED" w:rsidP="005B4E6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65pt;margin-top:23.15pt;width:228pt;height:165pt;z-index:251658240">
            <v:textbox style="mso-next-textbox:#_x0000_s1026">
              <w:txbxContent>
                <w:p w:rsidR="00093DED" w:rsidRDefault="00093DED" w:rsidP="005B4E64">
                  <w:pPr>
                    <w:jc w:val="center"/>
                    <w:rPr>
                      <w:b/>
                    </w:rPr>
                  </w:pPr>
                  <w:r w:rsidRPr="00EB1656">
                    <w:rPr>
                      <w:b/>
                    </w:rPr>
                    <w:t>Kronolojik Sıralaması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1-…………………………………………...</w:t>
                  </w:r>
                  <w:r>
                    <w:rPr>
                      <w:b/>
                    </w:rPr>
                    <w:t>.................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2-…………………………………………...</w:t>
                  </w:r>
                  <w:r>
                    <w:rPr>
                      <w:b/>
                    </w:rPr>
                    <w:t>................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3-…………………………………………...</w:t>
                  </w:r>
                  <w:r>
                    <w:rPr>
                      <w:b/>
                    </w:rPr>
                    <w:t>................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4-…………………………………………...</w:t>
                  </w:r>
                  <w:r>
                    <w:rPr>
                      <w:b/>
                    </w:rPr>
                    <w:t>................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5-…………………………………………...</w:t>
                  </w:r>
                  <w:r>
                    <w:rPr>
                      <w:b/>
                    </w:rPr>
                    <w:t>................</w:t>
                  </w:r>
                </w:p>
                <w:p w:rsidR="00093DED" w:rsidRPr="00EB1656" w:rsidRDefault="00093DED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6-…………………………………………...</w:t>
                  </w:r>
                </w:p>
              </w:txbxContent>
            </v:textbox>
          </v:shape>
        </w:pict>
      </w:r>
      <w:r>
        <w:t>*</w:t>
      </w:r>
      <w:r w:rsidRPr="00B81E15">
        <w:t>30 Ağustos 1922 Kurtuluş Savaşı'nın kazanılması.</w:t>
      </w:r>
    </w:p>
    <w:p w:rsidR="00093DED" w:rsidRPr="00B81E15" w:rsidRDefault="00093DED" w:rsidP="005B4E64">
      <w:pPr>
        <w:tabs>
          <w:tab w:val="center" w:pos="5400"/>
        </w:tabs>
        <w:rPr>
          <w:highlight w:val="green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Pr="007D48A4" w:rsidRDefault="00093DED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093DED" w:rsidRDefault="00093DED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093DED" w:rsidRDefault="00093DED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093DED" w:rsidRDefault="00093DED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093DED" w:rsidRPr="007D48A4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4.</w:t>
      </w:r>
      <w:r w:rsidRPr="007D48A4">
        <w:rPr>
          <w:rFonts w:ascii="Comic Sans MS" w:hAnsi="Comic Sans MS"/>
          <w:b/>
          <w:bCs/>
          <w:sz w:val="20"/>
          <w:szCs w:val="20"/>
        </w:rPr>
        <w:t>Sabahın erken saatlerinde sağ kolumuzu Güneş’e çevirip kollarımızı açalım. So</w:t>
      </w:r>
      <w:r>
        <w:rPr>
          <w:rFonts w:ascii="Comic Sans MS" w:hAnsi="Comic Sans MS"/>
          <w:b/>
          <w:bCs/>
          <w:sz w:val="20"/>
          <w:szCs w:val="20"/>
        </w:rPr>
        <w:t xml:space="preserve">l kolumuz hangi yönü gösterir?( 5 </w:t>
      </w:r>
      <w:r w:rsidRPr="007D48A4">
        <w:rPr>
          <w:rFonts w:ascii="Comic Sans MS" w:hAnsi="Comic Sans MS"/>
          <w:b/>
          <w:bCs/>
          <w:sz w:val="20"/>
          <w:szCs w:val="20"/>
        </w:rPr>
        <w:t>p)</w:t>
      </w:r>
    </w:p>
    <w:p w:rsidR="00093DED" w:rsidRPr="007D48A4" w:rsidRDefault="00093DED" w:rsidP="005B4E64">
      <w:pPr>
        <w:autoSpaceDE w:val="0"/>
        <w:autoSpaceDN w:val="0"/>
        <w:adjustRightInd w:val="0"/>
        <w:spacing w:after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b/>
          <w:bCs/>
          <w:sz w:val="20"/>
          <w:szCs w:val="20"/>
        </w:rPr>
        <w:t>A.</w:t>
      </w:r>
      <w:r w:rsidRPr="007D48A4">
        <w:rPr>
          <w:rFonts w:ascii="Comic Sans MS" w:hAnsi="Comic Sans MS"/>
          <w:sz w:val="20"/>
          <w:szCs w:val="20"/>
        </w:rPr>
        <w:t>Doğu</w:t>
      </w:r>
      <w:r>
        <w:rPr>
          <w:rFonts w:ascii="Comic Sans MS" w:hAnsi="Comic Sans MS"/>
          <w:sz w:val="20"/>
          <w:szCs w:val="20"/>
        </w:rPr>
        <w:t xml:space="preserve">   </w:t>
      </w:r>
      <w:r w:rsidRPr="007D48A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b/>
          <w:bCs/>
          <w:sz w:val="20"/>
          <w:szCs w:val="20"/>
        </w:rPr>
        <w:t>B.</w:t>
      </w:r>
      <w:r w:rsidRPr="007D48A4">
        <w:rPr>
          <w:rFonts w:ascii="Comic Sans MS" w:hAnsi="Comic Sans MS"/>
          <w:sz w:val="20"/>
          <w:szCs w:val="20"/>
        </w:rPr>
        <w:t xml:space="preserve">Batı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7D48A4">
        <w:rPr>
          <w:rFonts w:ascii="Comic Sans MS" w:hAnsi="Comic Sans MS"/>
          <w:b/>
          <w:bCs/>
          <w:sz w:val="20"/>
          <w:szCs w:val="20"/>
        </w:rPr>
        <w:t>C.</w:t>
      </w:r>
      <w:r w:rsidRPr="007D48A4">
        <w:rPr>
          <w:rFonts w:ascii="Comic Sans MS" w:hAnsi="Comic Sans MS"/>
          <w:sz w:val="20"/>
          <w:szCs w:val="20"/>
        </w:rPr>
        <w:t xml:space="preserve">Kuzey  </w:t>
      </w:r>
      <w:r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sz w:val="20"/>
          <w:szCs w:val="20"/>
        </w:rPr>
        <w:t xml:space="preserve">  </w:t>
      </w:r>
      <w:r w:rsidRPr="007D48A4">
        <w:rPr>
          <w:rFonts w:ascii="Comic Sans MS" w:hAnsi="Comic Sans MS"/>
          <w:b/>
          <w:bCs/>
          <w:sz w:val="20"/>
          <w:szCs w:val="20"/>
        </w:rPr>
        <w:t>D.</w:t>
      </w:r>
      <w:r w:rsidRPr="007D48A4">
        <w:rPr>
          <w:rFonts w:ascii="Comic Sans MS" w:hAnsi="Comic Sans MS"/>
          <w:sz w:val="20"/>
          <w:szCs w:val="20"/>
        </w:rPr>
        <w:t>Güney</w:t>
      </w:r>
    </w:p>
    <w:p w:rsidR="00093DED" w:rsidRDefault="00093DED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093DED" w:rsidRPr="005B4E64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b/>
          <w:sz w:val="20"/>
          <w:szCs w:val="20"/>
        </w:rPr>
      </w:pPr>
      <w:r w:rsidRPr="005B4E64">
        <w:rPr>
          <w:rFonts w:ascii="Comic Sans MS" w:hAnsi="Comic Sans MS" w:cs="TimesXRoman"/>
          <w:b/>
          <w:sz w:val="20"/>
          <w:szCs w:val="20"/>
        </w:rPr>
        <w:t>5.Kültür, bir toplumun birlikte yaşamasına katkıda bulunmaktadır. Kültürü yansıtan nesnelerde bir toplumun önemli ögelerindendir. Aşağıdaki nesnelerden hangisi Türklerin</w:t>
      </w:r>
    </w:p>
    <w:p w:rsidR="00093DED" w:rsidRPr="005B4E64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b/>
          <w:sz w:val="20"/>
          <w:szCs w:val="20"/>
        </w:rPr>
      </w:pPr>
      <w:r>
        <w:rPr>
          <w:rFonts w:ascii="Comic Sans MS" w:hAnsi="Comic Sans MS" w:cs="TimesXRoman"/>
          <w:b/>
          <w:sz w:val="20"/>
          <w:szCs w:val="20"/>
        </w:rPr>
        <w:t>k</w:t>
      </w:r>
      <w:r w:rsidRPr="005B4E64">
        <w:rPr>
          <w:rFonts w:ascii="Comic Sans MS" w:hAnsi="Comic Sans MS" w:cs="TimesXRoman"/>
          <w:b/>
          <w:sz w:val="20"/>
          <w:szCs w:val="20"/>
        </w:rPr>
        <w:t>ültürüyle ilgili değildir?</w:t>
      </w:r>
      <w:r>
        <w:rPr>
          <w:rFonts w:ascii="Comic Sans MS" w:hAnsi="Comic Sans MS" w:cs="TimesXRoman"/>
          <w:b/>
          <w:sz w:val="20"/>
          <w:szCs w:val="20"/>
        </w:rPr>
        <w:t>(5 p)</w:t>
      </w:r>
    </w:p>
    <w:p w:rsidR="00093DED" w:rsidRPr="00DA6739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</w:p>
    <w:p w:rsidR="00093DED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DA6739">
        <w:rPr>
          <w:rFonts w:ascii="Comic Sans MS" w:hAnsi="Comic Sans MS" w:cs="TimesXRoman"/>
          <w:sz w:val="20"/>
          <w:szCs w:val="20"/>
        </w:rPr>
        <w:t>A) Halı ve kilim</w:t>
      </w:r>
      <w:r>
        <w:rPr>
          <w:rFonts w:ascii="Comic Sans MS" w:hAnsi="Comic Sans MS" w:cs="TimesXRoman"/>
          <w:sz w:val="20"/>
          <w:szCs w:val="20"/>
        </w:rPr>
        <w:tab/>
      </w:r>
      <w:r w:rsidRPr="00DA6739">
        <w:rPr>
          <w:rFonts w:ascii="Comic Sans MS" w:hAnsi="Comic Sans MS" w:cs="TimesXRoman"/>
          <w:sz w:val="20"/>
          <w:szCs w:val="20"/>
        </w:rPr>
        <w:t xml:space="preserve"> </w:t>
      </w:r>
      <w:r>
        <w:rPr>
          <w:rFonts w:ascii="Comic Sans MS" w:hAnsi="Comic Sans MS" w:cs="TimesXRoman"/>
          <w:sz w:val="20"/>
          <w:szCs w:val="20"/>
        </w:rPr>
        <w:t xml:space="preserve">                   </w:t>
      </w:r>
      <w:r w:rsidRPr="00DA6739">
        <w:rPr>
          <w:rFonts w:ascii="Comic Sans MS" w:hAnsi="Comic Sans MS" w:cs="TimesXRoman"/>
          <w:sz w:val="20"/>
          <w:szCs w:val="20"/>
        </w:rPr>
        <w:t>B) Ok ve yay</w:t>
      </w:r>
    </w:p>
    <w:p w:rsidR="00093DED" w:rsidRPr="00DA6739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DA6739">
        <w:rPr>
          <w:rFonts w:ascii="Comic Sans MS" w:hAnsi="Comic Sans MS" w:cs="TimesXRoman"/>
          <w:sz w:val="20"/>
          <w:szCs w:val="20"/>
        </w:rPr>
        <w:t xml:space="preserve">C) Özgürlük anıtı      </w:t>
      </w:r>
      <w:r>
        <w:rPr>
          <w:rFonts w:ascii="Comic Sans MS" w:hAnsi="Comic Sans MS" w:cs="TimesXRoman"/>
          <w:sz w:val="20"/>
          <w:szCs w:val="20"/>
        </w:rPr>
        <w:t xml:space="preserve">          </w:t>
      </w:r>
      <w:r w:rsidRPr="00DA6739">
        <w:rPr>
          <w:rFonts w:ascii="Comic Sans MS" w:hAnsi="Comic Sans MS" w:cs="TimesXRoman"/>
          <w:sz w:val="20"/>
          <w:szCs w:val="20"/>
        </w:rPr>
        <w:t xml:space="preserve">  D)  yayık</w:t>
      </w:r>
    </w:p>
    <w:p w:rsidR="00093DED" w:rsidRDefault="00093DED" w:rsidP="005B4E64">
      <w:pPr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093DED" w:rsidRPr="007A152B" w:rsidRDefault="00093DED" w:rsidP="005B4E6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B4E64">
        <w:rPr>
          <w:rFonts w:ascii="Comic Sans MS" w:hAnsi="Comic Sans MS" w:cs="TimesXRoman"/>
          <w:sz w:val="24"/>
          <w:szCs w:val="24"/>
        </w:rPr>
        <w:t>6.</w:t>
      </w:r>
      <w:r w:rsidRPr="005B4E64">
        <w:rPr>
          <w:rFonts w:ascii="Comic Sans MS" w:hAnsi="Comic Sans MS"/>
          <w:sz w:val="20"/>
          <w:szCs w:val="20"/>
        </w:rPr>
        <w:t xml:space="preserve"> </w:t>
      </w:r>
      <w:r w:rsidRPr="007A152B">
        <w:rPr>
          <w:rFonts w:ascii="Comic Sans MS" w:hAnsi="Comic Sans MS"/>
          <w:b/>
          <w:sz w:val="20"/>
          <w:szCs w:val="20"/>
        </w:rPr>
        <w:t>Oynanan oyunları ve yörelerini eşleştiriniz.(4 p)</w:t>
      </w:r>
    </w:p>
    <w:p w:rsidR="00093DED" w:rsidRPr="007D48A4" w:rsidRDefault="00093DED" w:rsidP="005B4E6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2196"/>
        <w:gridCol w:w="342"/>
        <w:gridCol w:w="2336"/>
      </w:tblGrid>
      <w:tr w:rsidR="00093DED" w:rsidRPr="007D48A4" w:rsidTr="00D55AEB">
        <w:tc>
          <w:tcPr>
            <w:tcW w:w="846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 xml:space="preserve">HALAY </w:t>
            </w:r>
          </w:p>
        </w:tc>
        <w:tc>
          <w:tcPr>
            <w:tcW w:w="567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093DED" w:rsidRPr="00DA2679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KARADENİZ BÖLGESİ</w:t>
            </w:r>
          </w:p>
        </w:tc>
      </w:tr>
      <w:tr w:rsidR="00093DED" w:rsidRPr="007D48A4" w:rsidTr="00D55AEB">
        <w:tc>
          <w:tcPr>
            <w:tcW w:w="846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HORON</w:t>
            </w:r>
          </w:p>
        </w:tc>
        <w:tc>
          <w:tcPr>
            <w:tcW w:w="567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093DED" w:rsidRPr="00DA2679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EGE BÖLGESİ</w:t>
            </w:r>
          </w:p>
        </w:tc>
      </w:tr>
      <w:tr w:rsidR="00093DED" w:rsidRPr="007D48A4" w:rsidTr="00D55AEB">
        <w:tc>
          <w:tcPr>
            <w:tcW w:w="846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ZEYBEK</w:t>
            </w:r>
          </w:p>
        </w:tc>
        <w:tc>
          <w:tcPr>
            <w:tcW w:w="567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093DED" w:rsidRPr="00DA2679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MARMARA (BURSA) BÖLGESİ</w:t>
            </w:r>
          </w:p>
        </w:tc>
      </w:tr>
      <w:tr w:rsidR="00093DED" w:rsidRPr="007D48A4" w:rsidTr="00D55AEB">
        <w:tc>
          <w:tcPr>
            <w:tcW w:w="846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KILIÇ KALKAN</w:t>
            </w:r>
          </w:p>
        </w:tc>
        <w:tc>
          <w:tcPr>
            <w:tcW w:w="567" w:type="dxa"/>
          </w:tcPr>
          <w:p w:rsidR="00093DED" w:rsidRPr="007D48A4" w:rsidRDefault="00093DED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093DED" w:rsidRPr="00DA2679" w:rsidRDefault="00093DED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DOĞU ANADOLU BÖLGESİ</w:t>
            </w:r>
          </w:p>
        </w:tc>
      </w:tr>
    </w:tbl>
    <w:p w:rsidR="00093DED" w:rsidRPr="007D48A4" w:rsidRDefault="00093DED" w:rsidP="005B4E64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093DED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093DED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093DED" w:rsidRDefault="00093DED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093DED" w:rsidRPr="007D48A4" w:rsidRDefault="00093DED" w:rsidP="005B4E64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group id="Group 2" o:spid="_x0000_s1027" style="position:absolute;margin-left:-37.6pt;margin-top:17.75pt;width:314.2pt;height:170.15pt;z-index:251657216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">
            <v:shape id="Metin Kutusu 2" o:spid="_x0000_s1028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<v:textbox>
                <w:txbxContent/>
              </v:textbox>
            </v:shape>
            <v:shape id="AutoShape 4" o:spid="_x0000_s1029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7KsEA&#10;AADaAAAADwAAAGRycy9kb3ducmV2LnhtbESPS4sCMRCE7wv+h9DC3taMCssyGsUnq8f1gR6bSTsz&#10;OOmMSVbHf28EwWNRVV9Rw3FjKnEl50vLCrqdBARxZnXJuYLddvn1A8IHZI2VZVJwJw/jUetjiKm2&#10;N/6j6ybkIkLYp6igCKFOpfRZQQZ9x9bE0TtZZzBE6XKpHd4i3FSylyTf0mDJcaHAmmYFZefNv1Ew&#10;X/Td7/6wtpetPk53xyQzq+CV+mw3kwGIQE14h1/tlVbQh+eVeAPk6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zOyrBAAAA2gAAAA8AAAAAAAAAAAAAAAAAmAIAAGRycy9kb3du&#10;cmV2LnhtbFBLBQYAAAAABAAEAPUAAACGAwAAAAA=&#10;" adj="0,,0" path="al10800,,9953,1283,10702,1283,10702,10702,1283,10702,1283,9953l,10800r1283,847l1283,10898r9419,l10702,20317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876,976;938,1951;0,976;938,0" o:connectangles="0,90,180,270" textboxrect="150,10706,21450,10894"/>
              <v:handles>
                <v:h position="@3,#0" polar="10800,10800"/>
                <v:h position="#2,#1" polar="10800,10800" radiusrange="0,10800"/>
              </v:handles>
            </v:shape>
            <v:shape id="AutoShape 5" o:spid="_x0000_s1030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5AsMA&#10;AADaAAAADwAAAGRycy9kb3ducmV2LnhtbESPQWsCMRSE74X+h/AEL6UmWpG6NUoVhF6KrBX0+Ny8&#10;bhY3L8sm6vrvTUHocZiZb5jZonO1uFAbKs8ahgMFgrjwpuJSw+5n/foOIkRkg7Vn0nCjAIv589MM&#10;M+OvnNNlG0uRIBwy1GBjbDIpQ2HJYRj4hjh5v751GJNsS2lavCa4q+VIqYl0WHFasNjQylJx2p6d&#10;hpd8h8F85/vybbkZHacHNbGd0rrf6z4/QETq4n/40f4yGsbwdyXd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k5AsMAAADaAAAADwAAAAAAAAAAAAAAAACYAgAAZHJzL2Rv&#10;d25yZXYueG1sUEsFBgAAAAAEAAQA9QAAAIgDAAAAAA==&#10;" adj="0,,0" path="al10800,,9982,2120,10722,2120,10722,10722,2120,10722,2120,9982l,10800r2120,818l2120,10878r8602,l10722,19480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2907,1243;1454,2486;0,1243;1454,0" o:connectangles="0,90,180,270" textboxrect="201,10722,21399,10878"/>
              <v:handles>
                <v:h position="@3,#0" polar="10800,10800"/>
                <v:h position="#2,#1" polar="10800,10800" radiusrange="0,10800"/>
              </v:handles>
            </v:shape>
            <v:shape id="Metin Kutusu 2" o:spid="_x0000_s1031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32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………………………</w:t>
                    </w:r>
                  </w:p>
                </w:txbxContent>
              </v:textbox>
            </v:shape>
            <v:shape id="Metin Kutusu 2" o:spid="_x0000_s1033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34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35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 style="mso-next-textbox:#Metin Kutusu 2">
                <w:txbxContent>
                  <w:p w:rsidR="00093DED" w:rsidRDefault="00093DED" w:rsidP="00AA06BB">
                    <w:r w:rsidRPr="005E255F">
                      <w:rPr>
                        <w:color w:val="BFBFBF"/>
                      </w:rPr>
                      <w:t>………………………….</w:t>
                    </w:r>
                    <w:r>
                      <w:t>Kuzey</w:t>
                    </w:r>
                  </w:p>
                </w:txbxContent>
              </v:textbox>
            </v:shape>
            <v:shape id="Metin Kutusu 2" o:spid="_x0000_s1036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093DED" w:rsidRDefault="00093DED" w:rsidP="00AA06BB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….….….…………………..</w:t>
                    </w:r>
                  </w:p>
                  <w:p w:rsidR="00093DED" w:rsidRDefault="00093DED" w:rsidP="00AA06BB">
                    <w:pPr>
                      <w:rPr>
                        <w:color w:val="BFBFBF"/>
                      </w:rPr>
                    </w:pPr>
                  </w:p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037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093DED" w:rsidRPr="005E255F" w:rsidRDefault="00093DED" w:rsidP="00AA06BB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color w:val="000000"/>
          <w:sz w:val="20"/>
          <w:szCs w:val="20"/>
        </w:rPr>
        <w:t>7.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Aşağıda verilmemiş ola</w:t>
      </w:r>
      <w:r>
        <w:rPr>
          <w:rFonts w:ascii="Comic Sans MS" w:hAnsi="Comic Sans MS"/>
          <w:b/>
          <w:color w:val="000000"/>
          <w:sz w:val="20"/>
          <w:szCs w:val="20"/>
        </w:rPr>
        <w:t>n ana ve ara yönleri yazınız. ( 5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P)</w:t>
      </w:r>
    </w:p>
    <w:p w:rsidR="00093DED" w:rsidRPr="007D48A4" w:rsidRDefault="00093DED" w:rsidP="005B4E64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5B4E64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  <w:r w:rsidRPr="007D48A4">
        <w:rPr>
          <w:rFonts w:ascii="Comic Sans MS" w:hAnsi="Comic Sans MS"/>
          <w:b/>
          <w:sz w:val="20"/>
          <w:szCs w:val="20"/>
        </w:rPr>
        <w:t>,</w:t>
      </w:r>
    </w:p>
    <w:p w:rsidR="00093DED" w:rsidRPr="007D48A4" w:rsidRDefault="00093DED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093DED" w:rsidRPr="007D48A4" w:rsidRDefault="00093DED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093DED" w:rsidRPr="007D48A4" w:rsidRDefault="00093DED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093DED" w:rsidRPr="007D48A4" w:rsidRDefault="00093DED" w:rsidP="004738A0">
      <w:pPr>
        <w:ind w:left="-142" w:firstLine="142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8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.</w:t>
      </w:r>
      <w:r>
        <w:rPr>
          <w:rFonts w:ascii="Comic Sans MS" w:hAnsi="Comic Sans MS"/>
          <w:b/>
          <w:color w:val="000000"/>
          <w:sz w:val="20"/>
          <w:szCs w:val="20"/>
        </w:rPr>
        <w:t>M.Kemal,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savaşlarda askeri daha coşkulu hale getirmek ve mücadele güçlerini yükseltmek için çeşitli duygusal sözler söylemiştir. Aşağıda yazılı olan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bu emirleri ait oldukları savaş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ile eşleştiriniz.</w:t>
      </w:r>
      <w:r>
        <w:rPr>
          <w:rFonts w:ascii="Comic Sans MS" w:hAnsi="Comic Sans MS"/>
          <w:b/>
          <w:color w:val="000000"/>
          <w:sz w:val="20"/>
          <w:szCs w:val="20"/>
        </w:rPr>
        <w:t>(5 P)</w:t>
      </w: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"/>
        <w:gridCol w:w="4847"/>
      </w:tblGrid>
      <w:tr w:rsidR="00093DED" w:rsidRPr="007D48A4" w:rsidTr="00D55AEB">
        <w:tc>
          <w:tcPr>
            <w:tcW w:w="302" w:type="dxa"/>
          </w:tcPr>
          <w:p w:rsidR="00093DED" w:rsidRPr="007D48A4" w:rsidRDefault="00093DE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093DED" w:rsidRPr="00D33BCD" w:rsidRDefault="00093DE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"Ordular!İlk hedefiniz Akdeniz'dir, İleri!"</w:t>
            </w:r>
          </w:p>
        </w:tc>
      </w:tr>
      <w:tr w:rsidR="00093DED" w:rsidRPr="007D48A4" w:rsidTr="00D55AEB">
        <w:tc>
          <w:tcPr>
            <w:tcW w:w="302" w:type="dxa"/>
          </w:tcPr>
          <w:p w:rsidR="00093DED" w:rsidRPr="007D48A4" w:rsidRDefault="00093DE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093DED" w:rsidRPr="00D33BCD" w:rsidRDefault="00093DE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"Savunma çizgisi yoktur, savunma yüzeyi vardır.O yüzey bütün vatandır."</w:t>
            </w:r>
          </w:p>
        </w:tc>
      </w:tr>
      <w:tr w:rsidR="00093DED" w:rsidRPr="007D48A4" w:rsidTr="00D55AEB">
        <w:tc>
          <w:tcPr>
            <w:tcW w:w="302" w:type="dxa"/>
          </w:tcPr>
          <w:p w:rsidR="00093DED" w:rsidRPr="007D48A4" w:rsidRDefault="00093DE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093DED" w:rsidRPr="00D33BCD" w:rsidRDefault="00093DE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"Size ben taarruz, emretmiyorum; ölmeyi emrediyorum.</w:t>
            </w:r>
          </w:p>
        </w:tc>
      </w:tr>
    </w:tbl>
    <w:p w:rsidR="00093DED" w:rsidRDefault="00093DED" w:rsidP="00D33BCD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D33BCD">
      <w:pPr>
        <w:rPr>
          <w:rFonts w:ascii="Comic Sans MS" w:hAnsi="Comic Sans MS"/>
          <w:b/>
          <w:color w:val="000000"/>
          <w:sz w:val="20"/>
          <w:szCs w:val="20"/>
        </w:rPr>
      </w:pP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1. Büyük Taarruz     2. Çanakkale Cephesi </w:t>
      </w:r>
    </w:p>
    <w:p w:rsidR="00093DED" w:rsidRPr="007D48A4" w:rsidRDefault="00093DED" w:rsidP="00D33BCD">
      <w:pPr>
        <w:rPr>
          <w:rFonts w:ascii="Comic Sans MS" w:hAnsi="Comic Sans MS"/>
          <w:b/>
          <w:color w:val="000000"/>
          <w:sz w:val="20"/>
          <w:szCs w:val="20"/>
        </w:rPr>
      </w:pPr>
      <w:r w:rsidRPr="007D48A4">
        <w:rPr>
          <w:rFonts w:ascii="Comic Sans MS" w:hAnsi="Comic Sans MS"/>
          <w:b/>
          <w:color w:val="000000"/>
          <w:sz w:val="20"/>
          <w:szCs w:val="20"/>
        </w:rPr>
        <w:tab/>
        <w:t xml:space="preserve">  3. Sakarya Meydan Savaşı</w:t>
      </w:r>
    </w:p>
    <w:p w:rsidR="00093DED" w:rsidRPr="007A152B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A2679">
        <w:rPr>
          <w:rFonts w:ascii="Comic Sans MS" w:hAnsi="Comic Sans MS"/>
          <w:b/>
          <w:color w:val="000000"/>
          <w:sz w:val="20"/>
          <w:szCs w:val="20"/>
        </w:rPr>
        <w:t>9.</w:t>
      </w:r>
      <w:r w:rsidRPr="00DA2679">
        <w:rPr>
          <w:rFonts w:ascii="Comic Sans MS" w:hAnsi="Comic Sans MS"/>
          <w:b/>
          <w:sz w:val="20"/>
          <w:szCs w:val="20"/>
        </w:rPr>
        <w:t xml:space="preserve"> Milli Mücadele ‘nin başlangıcı olarak kabul edilen olay aşağıdakilerden hangisidir?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Pr="00DA2679">
        <w:rPr>
          <w:rFonts w:ascii="Comic Sans MS" w:hAnsi="Comic Sans MS"/>
          <w:sz w:val="20"/>
          <w:szCs w:val="20"/>
        </w:rPr>
        <w:tab/>
      </w:r>
    </w:p>
    <w:p w:rsidR="00093DED" w:rsidRPr="00D33BCD" w:rsidRDefault="00093DED" w:rsidP="00D33BCD">
      <w:pPr>
        <w:pStyle w:val="NoSpacing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4 Eylül 1919 ‘da Sivas Kongresi’nin yapılması.</w:t>
      </w:r>
    </w:p>
    <w:p w:rsidR="00093DED" w:rsidRPr="00D33BCD" w:rsidRDefault="00093DED" w:rsidP="00D33BCD">
      <w:pPr>
        <w:pStyle w:val="NoSpacing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23 Nisan 1923 ‘de TBMM’nin açılması.</w:t>
      </w:r>
    </w:p>
    <w:p w:rsidR="00093DED" w:rsidRPr="00D33BCD" w:rsidRDefault="00093DED" w:rsidP="00D33BCD">
      <w:pPr>
        <w:pStyle w:val="NoSpacing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19 Mayıs 1919 ‘da Atatürk’ün Samsun’a çıkması.</w:t>
      </w:r>
    </w:p>
    <w:p w:rsidR="00093DED" w:rsidRPr="00D33BCD" w:rsidRDefault="00093DED" w:rsidP="00D33BCD">
      <w:pPr>
        <w:pStyle w:val="NoSpacing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 xml:space="preserve">30 Ağustos 1922’de Büyük Taarruzun yapılması. </w:t>
      </w:r>
    </w:p>
    <w:p w:rsidR="00093DED" w:rsidRPr="00D33BCD" w:rsidRDefault="00093DED" w:rsidP="00D33BC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b/>
          <w:sz w:val="20"/>
          <w:szCs w:val="20"/>
        </w:rPr>
        <w:t>10.</w:t>
      </w:r>
      <w:r w:rsidRPr="00D33BCD">
        <w:rPr>
          <w:rFonts w:ascii="Comic Sans MS" w:hAnsi="Comic Sans MS"/>
          <w:sz w:val="20"/>
          <w:szCs w:val="20"/>
        </w:rPr>
        <w:t>Milli Mücadele , Mustafa Kemal Atatürk ‘ün komuta ettiği Türk ordusu ve milleti tarafından kazanılmıştır. Atatürk , bu mücadelede Türk halkını da örgütleyerek onları yönlendirmiştir.</w:t>
      </w:r>
    </w:p>
    <w:p w:rsidR="00093DED" w:rsidRPr="007A152B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33BCD">
        <w:rPr>
          <w:rFonts w:ascii="Comic Sans MS" w:hAnsi="Comic Sans MS"/>
          <w:b/>
          <w:sz w:val="20"/>
          <w:szCs w:val="20"/>
        </w:rPr>
        <w:t>Yukarıdaki bilgilerden Atatürk’ün hangi özelliği ortaya çıkmaktadır?</w:t>
      </w:r>
      <w:r w:rsidRPr="00D33BC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</w:p>
    <w:p w:rsidR="00093DED" w:rsidRPr="00D33BCD" w:rsidRDefault="00093DED" w:rsidP="00D33BCD">
      <w:pPr>
        <w:pStyle w:val="NoSpacing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İnsan sevgisi</w:t>
      </w:r>
    </w:p>
    <w:p w:rsidR="00093DED" w:rsidRPr="00D33BCD" w:rsidRDefault="00093DED" w:rsidP="00D33BCD">
      <w:pPr>
        <w:pStyle w:val="NoSpacing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İyi bir lider oluşu</w:t>
      </w:r>
    </w:p>
    <w:p w:rsidR="00093DED" w:rsidRPr="00D33BCD" w:rsidRDefault="00093DED" w:rsidP="00D33BCD">
      <w:pPr>
        <w:pStyle w:val="NoSpacing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Hoşgörülü olması</w:t>
      </w:r>
    </w:p>
    <w:p w:rsidR="00093DED" w:rsidRDefault="00093DED" w:rsidP="00D33BCD">
      <w:pPr>
        <w:pStyle w:val="NoSpacing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İleri görüşlü oluşu</w:t>
      </w:r>
    </w:p>
    <w:p w:rsidR="00093DED" w:rsidRDefault="00093DED" w:rsidP="004738A0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093DED" w:rsidRPr="00D33BCD" w:rsidRDefault="00093DED" w:rsidP="004738A0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093DED" w:rsidRDefault="00093DED" w:rsidP="00D33BCD">
      <w:pPr>
        <w:pStyle w:val="NoSpacing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093DED" w:rsidRPr="00180094" w:rsidRDefault="00093DED" w:rsidP="00180094">
      <w:pPr>
        <w:spacing w:after="0"/>
        <w:rPr>
          <w:rFonts w:ascii="Comic Sans MS" w:hAnsi="Comic Sans MS"/>
          <w:sz w:val="20"/>
          <w:szCs w:val="20"/>
        </w:rPr>
      </w:pPr>
      <w:r w:rsidRPr="00180094">
        <w:rPr>
          <w:rFonts w:ascii="Comic Sans MS" w:hAnsi="Comic Sans MS"/>
          <w:b/>
          <w:color w:val="000000"/>
          <w:sz w:val="20"/>
          <w:szCs w:val="20"/>
        </w:rPr>
        <w:t>11.</w:t>
      </w:r>
      <w:r w:rsidRPr="00180094">
        <w:rPr>
          <w:rFonts w:ascii="Comic Sans MS" w:hAnsi="Comic Sans MS"/>
          <w:b/>
          <w:sz w:val="20"/>
          <w:szCs w:val="20"/>
        </w:rPr>
        <w:t xml:space="preserve"> Doğal afetler nelerdir?</w:t>
      </w:r>
      <w:r w:rsidRPr="00180094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>( 5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P)</w:t>
      </w:r>
    </w:p>
    <w:p w:rsidR="00093DED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1.………………………………………………….</w:t>
      </w:r>
    </w:p>
    <w:p w:rsidR="00093DED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2………………………………………………….</w:t>
      </w:r>
    </w:p>
    <w:p w:rsidR="00093DED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3………………………………………………..</w:t>
      </w:r>
    </w:p>
    <w:p w:rsidR="00093DED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4………………………………………………..</w:t>
      </w:r>
    </w:p>
    <w:p w:rsidR="00093DED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5…………………………………………………</w:t>
      </w:r>
    </w:p>
    <w:p w:rsidR="00093DED" w:rsidRPr="007A152B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A2679">
        <w:rPr>
          <w:rFonts w:ascii="Comic Sans MS" w:hAnsi="Comic Sans MS"/>
          <w:b/>
          <w:color w:val="000000"/>
          <w:sz w:val="20"/>
          <w:szCs w:val="20"/>
        </w:rPr>
        <w:t>12.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 w:rsidRPr="00DA2679">
        <w:rPr>
          <w:rFonts w:ascii="Comic Sans MS" w:hAnsi="Comic Sans MS"/>
          <w:b/>
          <w:sz w:val="20"/>
          <w:szCs w:val="20"/>
        </w:rPr>
        <w:t xml:space="preserve">Aşağıdaki eşleştirmelerin hangisinde Kurtuluş Savaşı’ nda savaştığımız cepheler ve bu cephelerde savaştığımız devletler yanlış eşleştirilmiştir? 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Pr="00DA2679">
        <w:rPr>
          <w:rFonts w:ascii="Comic Sans MS" w:hAnsi="Comic Sans MS"/>
          <w:sz w:val="20"/>
          <w:szCs w:val="20"/>
        </w:rPr>
        <w:tab/>
      </w:r>
    </w:p>
    <w:p w:rsidR="00093DED" w:rsidRPr="00DA2679" w:rsidRDefault="00093DED" w:rsidP="00DA2679">
      <w:pPr>
        <w:pStyle w:val="NoSpacing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Batı cephesi-----------Yunanlılar</w:t>
      </w:r>
    </w:p>
    <w:p w:rsidR="00093DED" w:rsidRPr="00DA2679" w:rsidRDefault="00093DED" w:rsidP="00DA2679">
      <w:pPr>
        <w:pStyle w:val="NoSpacing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Güney cephesi--------Fransızlar</w:t>
      </w:r>
    </w:p>
    <w:p w:rsidR="00093DED" w:rsidRPr="00DA2679" w:rsidRDefault="00093DED" w:rsidP="00DA2679">
      <w:pPr>
        <w:pStyle w:val="NoSpacing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Doğu cephesi---------Ermeniler</w:t>
      </w:r>
    </w:p>
    <w:p w:rsidR="00093DED" w:rsidRPr="00DA2679" w:rsidRDefault="00093DED" w:rsidP="00DA2679">
      <w:pPr>
        <w:pStyle w:val="NoSpacing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Kuzey cephesi--------Almanlar</w:t>
      </w:r>
    </w:p>
    <w:p w:rsidR="00093DED" w:rsidRPr="00DA2679" w:rsidRDefault="00093DED" w:rsidP="00DA2679">
      <w:pPr>
        <w:pStyle w:val="NoSpacing"/>
        <w:spacing w:line="276" w:lineRule="auto"/>
        <w:ind w:left="1065"/>
        <w:rPr>
          <w:rFonts w:ascii="Comic Sans MS" w:hAnsi="Comic Sans MS"/>
          <w:b/>
          <w:sz w:val="20"/>
          <w:szCs w:val="20"/>
        </w:rPr>
      </w:pPr>
    </w:p>
    <w:p w:rsidR="00093DED" w:rsidRPr="007A152B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14.</w:t>
      </w:r>
      <w:r w:rsidRPr="00037F4E">
        <w:rPr>
          <w:b/>
          <w:sz w:val="24"/>
          <w:szCs w:val="24"/>
        </w:rPr>
        <w:t>Mustafa</w:t>
      </w:r>
      <w:r>
        <w:rPr>
          <w:sz w:val="24"/>
          <w:szCs w:val="24"/>
        </w:rPr>
        <w:t xml:space="preserve"> </w:t>
      </w:r>
      <w:r w:rsidRPr="00037F4E">
        <w:rPr>
          <w:b/>
          <w:sz w:val="24"/>
          <w:szCs w:val="24"/>
        </w:rPr>
        <w:t>Kemal ATATÜRK’e  TBMM tarafından Gazilik ve Mareşallik unvanı hangi savaştan sonra verilmiştir?</w:t>
      </w:r>
      <w:r w:rsidRPr="00993921">
        <w:t xml:space="preserve"> </w:t>
      </w:r>
      <w: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</w:p>
    <w:p w:rsidR="00093DED" w:rsidRDefault="00093DED" w:rsidP="00DA2679">
      <w:pPr>
        <w:pStyle w:val="NoSpacing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Başkomutanlık Meydan Savaşı</w:t>
      </w:r>
      <w:r>
        <w:rPr>
          <w:sz w:val="24"/>
          <w:szCs w:val="24"/>
        </w:rPr>
        <w:tab/>
      </w:r>
    </w:p>
    <w:p w:rsidR="00093DED" w:rsidRDefault="00093DED" w:rsidP="00DA2679">
      <w:pPr>
        <w:pStyle w:val="NoSpacing"/>
        <w:spacing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>B)   1.İnönü Savaşı</w:t>
      </w:r>
    </w:p>
    <w:p w:rsidR="00093DED" w:rsidRDefault="00093DED" w:rsidP="00DA2679">
      <w:pPr>
        <w:pStyle w:val="NoSpacing"/>
        <w:spacing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>C )  Sakarya Savaşı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93DED" w:rsidRPr="00B10D2E" w:rsidRDefault="00093DED" w:rsidP="008E40DB">
      <w:pPr>
        <w:pStyle w:val="NoSpacing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D) 2.İnönü  Savaşı</w:t>
      </w:r>
    </w:p>
    <w:p w:rsidR="00093DED" w:rsidRPr="007A152B" w:rsidRDefault="00093DE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7A152B">
        <w:rPr>
          <w:rFonts w:ascii="Comic Sans MS" w:hAnsi="Comic Sans MS" w:cs="Arial"/>
          <w:b/>
          <w:sz w:val="20"/>
          <w:szCs w:val="20"/>
        </w:rPr>
        <w:t>15-Aşağıdaki cümleleri uygun kelimelerle eşleştiriniz ya da parantez içine doğal ise D,beşeri unsur ise B  harfi yazınız?</w:t>
      </w:r>
      <w:r w:rsidRPr="007A152B"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Pr="007A152B"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3F1407">
        <w:rPr>
          <w:rFonts w:ascii="Comic Sans MS" w:hAnsi="Comic Sans MS" w:cs="Arial"/>
          <w:sz w:val="20"/>
          <w:szCs w:val="20"/>
        </w:rPr>
        <w:tab/>
      </w:r>
      <w:r w:rsidRPr="003F1407">
        <w:rPr>
          <w:rFonts w:ascii="Comic Sans MS" w:hAnsi="Comic Sans MS" w:cs="Arial"/>
          <w:sz w:val="20"/>
          <w:szCs w:val="20"/>
        </w:rPr>
        <w:tab/>
      </w:r>
      <w:r w:rsidRPr="003F1407">
        <w:rPr>
          <w:rFonts w:ascii="Comic Sans MS" w:hAnsi="Comic Sans MS" w:cs="Arial"/>
          <w:sz w:val="20"/>
          <w:szCs w:val="20"/>
        </w:rPr>
        <w:tab/>
      </w:r>
    </w:p>
    <w:tbl>
      <w:tblPr>
        <w:tblW w:w="5000" w:type="pct"/>
        <w:tblInd w:w="-142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430"/>
        <w:gridCol w:w="2438"/>
        <w:gridCol w:w="488"/>
        <w:gridCol w:w="1894"/>
      </w:tblGrid>
      <w:tr w:rsidR="00093DED" w:rsidRPr="003F1407" w:rsidTr="00D55AEB">
        <w:tc>
          <w:tcPr>
            <w:tcW w:w="274" w:type="pct"/>
          </w:tcPr>
          <w:p w:rsidR="00093DED" w:rsidRPr="003F1407" w:rsidRDefault="00093DED" w:rsidP="00D55AEB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  A)</w:t>
            </w:r>
          </w:p>
        </w:tc>
        <w:tc>
          <w:tcPr>
            <w:tcW w:w="2437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çiçek</w:t>
            </w:r>
          </w:p>
        </w:tc>
        <w:tc>
          <w:tcPr>
            <w:tcW w:w="371" w:type="pct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doğal unsur</w:t>
            </w:r>
          </w:p>
        </w:tc>
      </w:tr>
      <w:tr w:rsidR="00093DED" w:rsidRPr="003F1407" w:rsidTr="00D55AEB">
        <w:tc>
          <w:tcPr>
            <w:tcW w:w="274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  B)</w:t>
            </w:r>
          </w:p>
        </w:tc>
        <w:tc>
          <w:tcPr>
            <w:tcW w:w="2437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dağ</w:t>
            </w:r>
          </w:p>
        </w:tc>
        <w:tc>
          <w:tcPr>
            <w:tcW w:w="371" w:type="pct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beşeri unsur</w:t>
            </w:r>
          </w:p>
        </w:tc>
      </w:tr>
      <w:tr w:rsidR="00093DED" w:rsidRPr="003F1407" w:rsidTr="00D55AEB">
        <w:tc>
          <w:tcPr>
            <w:tcW w:w="274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  C)</w:t>
            </w:r>
          </w:p>
        </w:tc>
        <w:tc>
          <w:tcPr>
            <w:tcW w:w="2437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ev</w:t>
            </w:r>
          </w:p>
        </w:tc>
        <w:tc>
          <w:tcPr>
            <w:tcW w:w="371" w:type="pct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doğal unsur</w:t>
            </w:r>
          </w:p>
        </w:tc>
      </w:tr>
      <w:tr w:rsidR="00093DED" w:rsidRPr="003F1407" w:rsidTr="00D55AEB">
        <w:tc>
          <w:tcPr>
            <w:tcW w:w="274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  D)</w:t>
            </w:r>
          </w:p>
        </w:tc>
        <w:tc>
          <w:tcPr>
            <w:tcW w:w="2437" w:type="pct"/>
          </w:tcPr>
          <w:p w:rsidR="00093DED" w:rsidRPr="003F1407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F1407">
              <w:rPr>
                <w:rFonts w:ascii="Comic Sans MS" w:hAnsi="Comic Sans MS" w:cs="Arial"/>
                <w:sz w:val="20"/>
                <w:szCs w:val="20"/>
              </w:rPr>
              <w:t>Hastane</w:t>
            </w:r>
          </w:p>
          <w:bookmarkStart w:id="0" w:name="_GoBack"/>
          <w:bookmarkEnd w:id="0"/>
          <w:p w:rsidR="00093DED" w:rsidRPr="00627F28" w:rsidRDefault="00093DED" w:rsidP="002F615D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9C58EB">
              <w:rPr>
                <w:rStyle w:val="Hyperlink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093DED" w:rsidRDefault="00093DED" w:rsidP="00D55AEB">
            <w:pPr>
              <w:spacing w:before="100" w:beforeAutospacing="1" w:after="100" w:afterAutospacing="1"/>
              <w:ind w:left="-22"/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3F1407" w:rsidRDefault="00093DED" w:rsidP="00D55AEB">
            <w:pPr>
              <w:spacing w:before="100" w:beforeAutospacing="1" w:after="100" w:afterAutospacing="1"/>
              <w:ind w:left="-22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BAŞARILAR DİLERİM</w:t>
            </w:r>
            <w:r w:rsidRPr="007A152B">
              <w:rPr>
                <w:rFonts w:ascii="Comic Sans MS" w:hAnsi="Comic Sans MS" w:cs="Arial"/>
                <w:sz w:val="20"/>
                <w:szCs w:val="20"/>
              </w:rPr>
              <w:sym w:font="Wingdings" w:char="F04A"/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</w:p>
        </w:tc>
        <w:tc>
          <w:tcPr>
            <w:tcW w:w="371" w:type="pct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</w:tcPr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8E40DB">
              <w:rPr>
                <w:rFonts w:ascii="Comic Sans MS" w:hAnsi="Comic Sans MS" w:cs="Arial"/>
                <w:sz w:val="20"/>
                <w:szCs w:val="20"/>
              </w:rPr>
              <w:t>beşeri unsur</w:t>
            </w:r>
          </w:p>
          <w:p w:rsidR="00093DED" w:rsidRPr="008E40DB" w:rsidRDefault="00093DED" w:rsidP="00D55AEB">
            <w:pPr>
              <w:ind w:left="-6423"/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93DED" w:rsidRPr="008E40DB" w:rsidRDefault="00093DED" w:rsidP="00D55AEB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093DED" w:rsidRPr="00DA2679" w:rsidRDefault="00093DED" w:rsidP="008C42DA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8C42DA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Default="00093DED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093DED" w:rsidRDefault="00093DED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093DED" w:rsidRDefault="00093DED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093DED" w:rsidRDefault="00093DED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78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FA78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AA06BB">
      <w:pPr>
        <w:rPr>
          <w:rFonts w:ascii="Comic Sans MS" w:hAnsi="Comic Sans MS"/>
          <w:b/>
          <w:color w:val="000000"/>
          <w:sz w:val="20"/>
          <w:szCs w:val="20"/>
        </w:rPr>
      </w:pPr>
    </w:p>
    <w:p w:rsidR="00093DED" w:rsidRPr="007D48A4" w:rsidRDefault="00093DED" w:rsidP="00FA78C8">
      <w:pPr>
        <w:spacing w:after="0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78C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78C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</w:p>
    <w:p w:rsidR="00093DED" w:rsidRPr="007D48A4" w:rsidRDefault="00093DED">
      <w:pPr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ab/>
      </w:r>
      <w:r w:rsidRPr="007D48A4">
        <w:rPr>
          <w:rFonts w:ascii="Comic Sans MS" w:hAnsi="Comic Sans MS"/>
          <w:sz w:val="20"/>
          <w:szCs w:val="20"/>
        </w:rPr>
        <w:tab/>
      </w:r>
    </w:p>
    <w:sectPr w:rsidR="00093DED" w:rsidRPr="007D48A4" w:rsidSect="004738A0">
      <w:headerReference w:type="default" r:id="rId7"/>
      <w:pgSz w:w="11906" w:h="16838"/>
      <w:pgMar w:top="720" w:right="720" w:bottom="142" w:left="426" w:header="708" w:footer="708" w:gutter="0"/>
      <w:cols w:num="2" w:sep="1" w:space="43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DED" w:rsidRDefault="00093DED" w:rsidP="00FA65F7">
      <w:pPr>
        <w:spacing w:after="0" w:line="240" w:lineRule="auto"/>
      </w:pPr>
      <w:r>
        <w:separator/>
      </w:r>
    </w:p>
  </w:endnote>
  <w:endnote w:type="continuationSeparator" w:id="0">
    <w:p w:rsidR="00093DED" w:rsidRDefault="00093DED" w:rsidP="00FA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XRoman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DED" w:rsidRDefault="00093DED" w:rsidP="00FA65F7">
      <w:pPr>
        <w:spacing w:after="0" w:line="240" w:lineRule="auto"/>
      </w:pPr>
      <w:r>
        <w:separator/>
      </w:r>
    </w:p>
  </w:footnote>
  <w:footnote w:type="continuationSeparator" w:id="0">
    <w:p w:rsidR="00093DED" w:rsidRDefault="00093DED" w:rsidP="00FA6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DED" w:rsidRDefault="00093DED" w:rsidP="00AA06BB">
    <w:pPr>
      <w:pStyle w:val="Header"/>
      <w:tabs>
        <w:tab w:val="clear" w:pos="4536"/>
        <w:tab w:val="clear" w:pos="9072"/>
        <w:tab w:val="left" w:pos="1815"/>
        <w:tab w:val="center" w:pos="5233"/>
        <w:tab w:val="right" w:pos="10466"/>
      </w:tabs>
      <w:jc w:val="center"/>
      <w:rPr>
        <w:rFonts w:ascii="Comic Sans MS" w:hAnsi="Comic Sans MS"/>
        <w:b/>
      </w:rPr>
    </w:pPr>
    <w:r w:rsidRPr="00AA06BB">
      <w:rPr>
        <w:rFonts w:ascii="Comic Sans MS" w:hAnsi="Comic Sans MS"/>
        <w:b/>
      </w:rPr>
      <w:t>2014-2015 EĞİTİM-ÖĞRETİM</w:t>
    </w:r>
    <w:r>
      <w:rPr>
        <w:rFonts w:ascii="Comic Sans MS" w:hAnsi="Comic Sans MS"/>
        <w:b/>
      </w:rPr>
      <w:t xml:space="preserve"> YILI …………………. </w:t>
    </w:r>
    <w:r w:rsidRPr="00AA06BB">
      <w:rPr>
        <w:rFonts w:ascii="Comic Sans MS" w:hAnsi="Comic Sans MS"/>
        <w:b/>
      </w:rPr>
      <w:t xml:space="preserve"> İLKOKULU </w:t>
    </w:r>
  </w:p>
  <w:p w:rsidR="00093DED" w:rsidRPr="00AA06BB" w:rsidRDefault="00093DED" w:rsidP="00AA06BB">
    <w:pPr>
      <w:pStyle w:val="Header"/>
      <w:tabs>
        <w:tab w:val="clear" w:pos="4536"/>
        <w:tab w:val="clear" w:pos="9072"/>
        <w:tab w:val="left" w:pos="1815"/>
        <w:tab w:val="center" w:pos="5233"/>
        <w:tab w:val="right" w:pos="10466"/>
      </w:tabs>
      <w:jc w:val="center"/>
      <w:rPr>
        <w:rFonts w:ascii="Comic Sans MS" w:hAnsi="Comic Sans MS"/>
        <w:b/>
      </w:rPr>
    </w:pPr>
    <w:r w:rsidRPr="00AA06BB">
      <w:rPr>
        <w:rFonts w:ascii="Comic Sans MS" w:hAnsi="Comic Sans MS"/>
        <w:b/>
      </w:rPr>
      <w:t>SOSYAL BİLGİLER DERSİ 1.DÖNEM 2.YAZILISI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E7FC6"/>
    <w:multiLevelType w:val="hybridMultilevel"/>
    <w:tmpl w:val="EB1410B8"/>
    <w:lvl w:ilvl="0" w:tplc="654EED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A8584C"/>
    <w:multiLevelType w:val="hybridMultilevel"/>
    <w:tmpl w:val="56FA3D7E"/>
    <w:lvl w:ilvl="0" w:tplc="F17240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4878BB"/>
    <w:multiLevelType w:val="hybridMultilevel"/>
    <w:tmpl w:val="686A45F8"/>
    <w:lvl w:ilvl="0" w:tplc="EDA09D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DB7659"/>
    <w:multiLevelType w:val="hybridMultilevel"/>
    <w:tmpl w:val="85C43868"/>
    <w:lvl w:ilvl="0" w:tplc="B358E95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5D001D3E"/>
    <w:multiLevelType w:val="hybridMultilevel"/>
    <w:tmpl w:val="2864D98E"/>
    <w:lvl w:ilvl="0" w:tplc="433819CC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69497067"/>
    <w:multiLevelType w:val="hybridMultilevel"/>
    <w:tmpl w:val="F23818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5F7"/>
    <w:rsid w:val="00037F4E"/>
    <w:rsid w:val="00045CE7"/>
    <w:rsid w:val="00076B30"/>
    <w:rsid w:val="00082512"/>
    <w:rsid w:val="00093DED"/>
    <w:rsid w:val="000A6140"/>
    <w:rsid w:val="000D492A"/>
    <w:rsid w:val="00180094"/>
    <w:rsid w:val="001A356F"/>
    <w:rsid w:val="00241DE2"/>
    <w:rsid w:val="0025469A"/>
    <w:rsid w:val="0028155B"/>
    <w:rsid w:val="002F615D"/>
    <w:rsid w:val="003057EC"/>
    <w:rsid w:val="003507C8"/>
    <w:rsid w:val="003F1407"/>
    <w:rsid w:val="00443E3A"/>
    <w:rsid w:val="004738A0"/>
    <w:rsid w:val="004E5C42"/>
    <w:rsid w:val="00500756"/>
    <w:rsid w:val="005724B9"/>
    <w:rsid w:val="005B4E64"/>
    <w:rsid w:val="005E255F"/>
    <w:rsid w:val="006020BE"/>
    <w:rsid w:val="006152D7"/>
    <w:rsid w:val="006209AA"/>
    <w:rsid w:val="00627F28"/>
    <w:rsid w:val="00634ACB"/>
    <w:rsid w:val="00681011"/>
    <w:rsid w:val="006C3305"/>
    <w:rsid w:val="006F1B60"/>
    <w:rsid w:val="0072225A"/>
    <w:rsid w:val="00775102"/>
    <w:rsid w:val="007A152B"/>
    <w:rsid w:val="007D48A4"/>
    <w:rsid w:val="008B087C"/>
    <w:rsid w:val="008C42DA"/>
    <w:rsid w:val="008D10D4"/>
    <w:rsid w:val="008E40DB"/>
    <w:rsid w:val="00922D86"/>
    <w:rsid w:val="00993921"/>
    <w:rsid w:val="00993DF5"/>
    <w:rsid w:val="009C58EB"/>
    <w:rsid w:val="009D7641"/>
    <w:rsid w:val="00A73F51"/>
    <w:rsid w:val="00AA06BB"/>
    <w:rsid w:val="00AE7AC0"/>
    <w:rsid w:val="00B10D2E"/>
    <w:rsid w:val="00B1482E"/>
    <w:rsid w:val="00B51CF7"/>
    <w:rsid w:val="00B81E15"/>
    <w:rsid w:val="00BD5323"/>
    <w:rsid w:val="00C21B74"/>
    <w:rsid w:val="00C7645C"/>
    <w:rsid w:val="00CA0C35"/>
    <w:rsid w:val="00CD0444"/>
    <w:rsid w:val="00CE4CDD"/>
    <w:rsid w:val="00CF7D32"/>
    <w:rsid w:val="00D17D03"/>
    <w:rsid w:val="00D30249"/>
    <w:rsid w:val="00D33BCD"/>
    <w:rsid w:val="00D55AEB"/>
    <w:rsid w:val="00DA2679"/>
    <w:rsid w:val="00DA6739"/>
    <w:rsid w:val="00E07AB6"/>
    <w:rsid w:val="00E14BD6"/>
    <w:rsid w:val="00E625DC"/>
    <w:rsid w:val="00EB1656"/>
    <w:rsid w:val="00F14683"/>
    <w:rsid w:val="00F462A7"/>
    <w:rsid w:val="00FA65F7"/>
    <w:rsid w:val="00FA78C8"/>
    <w:rsid w:val="00FF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A65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5F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6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5F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A65F7"/>
    <w:rPr>
      <w:lang w:eastAsia="en-US"/>
    </w:rPr>
  </w:style>
  <w:style w:type="paragraph" w:customStyle="1" w:styleId="ListeParagraf1">
    <w:name w:val="Liste Paragraf1"/>
    <w:basedOn w:val="Normal"/>
    <w:uiPriority w:val="99"/>
    <w:rsid w:val="00FA65F7"/>
    <w:pPr>
      <w:ind w:left="720"/>
      <w:contextualSpacing/>
    </w:pPr>
    <w:rPr>
      <w:rFonts w:eastAsia="Times New Roman"/>
    </w:rPr>
  </w:style>
  <w:style w:type="paragraph" w:customStyle="1" w:styleId="AralkYok1">
    <w:name w:val="Aralık Yok1"/>
    <w:uiPriority w:val="99"/>
    <w:rsid w:val="00FA65F7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FA78C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61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3</Pages>
  <Words>749</Words>
  <Characters>4275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cp:lastPrinted>2014-12-16T10:15:00Z</cp:lastPrinted>
  <dcterms:created xsi:type="dcterms:W3CDTF">2014-12-14T20:28:00Z</dcterms:created>
  <dcterms:modified xsi:type="dcterms:W3CDTF">2014-12-20T21:42:00Z</dcterms:modified>
  <cp:category>sorubak.com</cp:category>
</cp:coreProperties>
</file>