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F24" w:rsidRDefault="00606F24" w:rsidP="0006008E">
      <w:pPr>
        <w:jc w:val="center"/>
        <w:rPr>
          <w:b/>
        </w:rPr>
      </w:pPr>
    </w:p>
    <w:p w:rsidR="00606F24" w:rsidRDefault="00606F24" w:rsidP="0006008E">
      <w:pPr>
        <w:jc w:val="center"/>
        <w:rPr>
          <w:b/>
        </w:rPr>
      </w:pPr>
    </w:p>
    <w:p w:rsidR="00606F24" w:rsidRDefault="00606F24" w:rsidP="0006008E">
      <w:pPr>
        <w:jc w:val="center"/>
        <w:rPr>
          <w:b/>
        </w:rPr>
      </w:pPr>
    </w:p>
    <w:p w:rsidR="00606F24" w:rsidRPr="00386A44" w:rsidRDefault="00606F24" w:rsidP="0006008E">
      <w:pPr>
        <w:jc w:val="center"/>
        <w:rPr>
          <w:b/>
          <w:color w:val="FFFFFF"/>
        </w:rPr>
      </w:pPr>
      <w:r>
        <w:rPr>
          <w:noProof/>
        </w:rPr>
        <w:pict>
          <v:roundrect id="_x0000_s1026" style="position:absolute;left:0;text-align:left;margin-left:171pt;margin-top:0;width:225pt;height:63.25pt;z-index:251658752" arcsize="10923f">
            <v:textbox>
              <w:txbxContent>
                <w:p w:rsidR="00606F24" w:rsidRPr="00386A44" w:rsidRDefault="00606F24" w:rsidP="00386A4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hyperlink r:id="rId5" w:history="1">
                    <w:r>
                      <w:rPr>
                        <w:rStyle w:val="Hyperlink"/>
                        <w:noProof/>
                      </w:rPr>
                      <w:t>www.sorubak.com</w:t>
                    </w:r>
                  </w:hyperlink>
                  <w:r>
                    <w:rPr>
                      <w:noProof/>
                    </w:rPr>
                    <w:t xml:space="preserve">  </w:t>
                  </w:r>
                  <w:r w:rsidRPr="00386A44">
                    <w:rPr>
                      <w:b/>
                      <w:sz w:val="22"/>
                      <w:szCs w:val="22"/>
                    </w:rPr>
                    <w:t>EĞİTİM-ÖĞRETİM YILI</w:t>
                  </w:r>
                </w:p>
                <w:p w:rsidR="00606F24" w:rsidRPr="00386A44" w:rsidRDefault="00606F24" w:rsidP="00386A4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…………………. </w:t>
                  </w:r>
                  <w:r w:rsidRPr="00386A44">
                    <w:rPr>
                      <w:b/>
                      <w:sz w:val="22"/>
                      <w:szCs w:val="22"/>
                    </w:rPr>
                    <w:t xml:space="preserve"> İLKOKULU</w:t>
                  </w:r>
                </w:p>
                <w:p w:rsidR="00606F24" w:rsidRPr="00386A44" w:rsidRDefault="00606F24" w:rsidP="00386A4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6A44">
                    <w:rPr>
                      <w:b/>
                      <w:sz w:val="22"/>
                      <w:szCs w:val="22"/>
                    </w:rPr>
                    <w:t>4-A SINIFI SOSYAL BİLGİLER DERSİ 1. DÖNEM 1. YAZILI SORULARI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left:0;text-align:left;margin-left:396pt;margin-top:-54pt;width:126.75pt;height:58.5pt;z-index:251657728" arcsize="10923f">
            <v:textbox style="mso-next-textbox:#_x0000_s1027">
              <w:txbxContent>
                <w:p w:rsidR="00606F24" w:rsidRPr="009A49A0" w:rsidRDefault="00606F24" w:rsidP="0006008E">
                  <w:pPr>
                    <w:jc w:val="center"/>
                    <w:rPr>
                      <w:b/>
                      <w:u w:val="single"/>
                    </w:rPr>
                  </w:pPr>
                  <w:r w:rsidRPr="009A49A0">
                    <w:rPr>
                      <w:b/>
                      <w:u w:val="single"/>
                    </w:rPr>
                    <w:t>Aldığı Puan:</w:t>
                  </w:r>
                </w:p>
                <w:p w:rsidR="00606F24" w:rsidRDefault="00606F24" w:rsidP="0006008E"/>
              </w:txbxContent>
            </v:textbox>
          </v:roundrect>
        </w:pict>
      </w:r>
      <w:r>
        <w:rPr>
          <w:noProof/>
        </w:rPr>
        <w:pict>
          <v:roundrect id="_x0000_s1028" style="position:absolute;left:0;text-align:left;margin-left:9pt;margin-top:-54pt;width:162pt;height:54pt;z-index:251656704" arcsize="10923f">
            <v:textbox style="mso-next-textbox:#_x0000_s1028">
              <w:txbxContent>
                <w:p w:rsidR="00606F24" w:rsidRPr="009A49A0" w:rsidRDefault="00606F24" w:rsidP="0006008E">
                  <w:pPr>
                    <w:rPr>
                      <w:b/>
                    </w:rPr>
                  </w:pPr>
                  <w:r w:rsidRPr="009A49A0">
                    <w:rPr>
                      <w:b/>
                    </w:rPr>
                    <w:t>Adı:</w:t>
                  </w:r>
                </w:p>
                <w:p w:rsidR="00606F24" w:rsidRPr="009A49A0" w:rsidRDefault="00606F24" w:rsidP="0006008E">
                  <w:pPr>
                    <w:rPr>
                      <w:b/>
                    </w:rPr>
                  </w:pPr>
                  <w:r w:rsidRPr="009A49A0">
                    <w:rPr>
                      <w:b/>
                    </w:rPr>
                    <w:t>Soyadı:</w:t>
                  </w:r>
                </w:p>
                <w:p w:rsidR="00606F24" w:rsidRPr="009A49A0" w:rsidRDefault="00606F24" w:rsidP="0006008E">
                  <w:pPr>
                    <w:rPr>
                      <w:b/>
                    </w:rPr>
                  </w:pPr>
                  <w:r w:rsidRPr="009A49A0">
                    <w:rPr>
                      <w:b/>
                    </w:rPr>
                    <w:t>No:</w:t>
                  </w:r>
                </w:p>
              </w:txbxContent>
            </v:textbox>
          </v:roundrect>
        </w:pict>
      </w:r>
      <w:r w:rsidRPr="00386A44">
        <w:rPr>
          <w:b/>
          <w:color w:val="FFFFFF"/>
        </w:rPr>
        <w:t>ÇUKURYURT İLKOKULU</w:t>
      </w:r>
    </w:p>
    <w:p w:rsidR="00606F24" w:rsidRPr="00386A44" w:rsidRDefault="00606F24" w:rsidP="0006008E">
      <w:pPr>
        <w:jc w:val="center"/>
        <w:rPr>
          <w:b/>
          <w:color w:val="FFFFFF"/>
        </w:rPr>
      </w:pPr>
      <w:r w:rsidRPr="00386A44">
        <w:rPr>
          <w:b/>
          <w:color w:val="FFFFFF"/>
        </w:rPr>
        <w:t>2013-2014 Eğitim-Öğretim Yılı</w:t>
      </w:r>
    </w:p>
    <w:p w:rsidR="00606F24" w:rsidRPr="00386A44" w:rsidRDefault="00606F24" w:rsidP="0006008E">
      <w:pPr>
        <w:jc w:val="center"/>
        <w:rPr>
          <w:b/>
          <w:color w:val="FFFFFF"/>
        </w:rPr>
      </w:pPr>
      <w:r w:rsidRPr="00386A44">
        <w:rPr>
          <w:b/>
          <w:color w:val="FFFFFF"/>
        </w:rPr>
        <w:t>4-A Sınıfı Sosyal Bilgiler 1.Dönem 1.Yazılı</w:t>
      </w:r>
    </w:p>
    <w:p w:rsidR="00606F24" w:rsidRDefault="00606F24" w:rsidP="0006008E">
      <w:pPr>
        <w:jc w:val="center"/>
        <w:rPr>
          <w:b/>
        </w:rPr>
      </w:pPr>
    </w:p>
    <w:p w:rsidR="00606F24" w:rsidRDefault="00606F24" w:rsidP="0006008E">
      <w:pPr>
        <w:jc w:val="center"/>
        <w:rPr>
          <w:b/>
        </w:rPr>
      </w:pPr>
    </w:p>
    <w:p w:rsidR="00606F24" w:rsidRPr="00F027FB" w:rsidRDefault="00606F24" w:rsidP="0006008E">
      <w:pPr>
        <w:jc w:val="center"/>
        <w:rPr>
          <w:b/>
        </w:rPr>
        <w:sectPr w:rsidR="00606F24" w:rsidRPr="00F027FB" w:rsidSect="007A46F2">
          <w:pgSz w:w="11906" w:h="16838"/>
          <w:pgMar w:top="1417" w:right="386" w:bottom="1417" w:left="720" w:header="708" w:footer="708" w:gutter="0"/>
          <w:cols w:sep="1" w:space="360"/>
          <w:docGrid w:linePitch="360"/>
        </w:sectPr>
      </w:pPr>
    </w:p>
    <w:p w:rsidR="00606F24" w:rsidRPr="00F027FB" w:rsidRDefault="00606F24" w:rsidP="0006008E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Aslı</w:t>
      </w:r>
      <w:r w:rsidRPr="00F027FB">
        <w:rPr>
          <w:b/>
          <w:sz w:val="22"/>
          <w:szCs w:val="22"/>
        </w:rPr>
        <w:t xml:space="preserve"> satranç oynamayı,  </w:t>
      </w:r>
      <w:r>
        <w:rPr>
          <w:b/>
          <w:sz w:val="22"/>
          <w:szCs w:val="22"/>
        </w:rPr>
        <w:t>Leyla</w:t>
      </w:r>
      <w:r w:rsidRPr="00F027FB">
        <w:rPr>
          <w:b/>
          <w:sz w:val="22"/>
          <w:szCs w:val="22"/>
        </w:rPr>
        <w:t xml:space="preserve"> ise </w:t>
      </w:r>
      <w:r>
        <w:rPr>
          <w:b/>
          <w:sz w:val="22"/>
          <w:szCs w:val="22"/>
        </w:rPr>
        <w:t>resim yapmayı</w:t>
      </w:r>
      <w:r w:rsidRPr="00F027FB">
        <w:rPr>
          <w:b/>
          <w:sz w:val="22"/>
          <w:szCs w:val="22"/>
        </w:rPr>
        <w:t xml:space="preserve"> çok sever. Bu durum onların hangi özelliklerinin farklı olduğunu gösterir? (5 puan)</w:t>
      </w:r>
    </w:p>
    <w:p w:rsidR="00606F24" w:rsidRPr="00F027FB" w:rsidRDefault="00606F24" w:rsidP="0006008E">
      <w:pPr>
        <w:tabs>
          <w:tab w:val="num" w:pos="180"/>
        </w:tabs>
        <w:jc w:val="both"/>
        <w:rPr>
          <w:sz w:val="22"/>
          <w:szCs w:val="22"/>
        </w:rPr>
      </w:pPr>
      <w:r w:rsidRPr="00F027FB">
        <w:rPr>
          <w:sz w:val="22"/>
          <w:szCs w:val="22"/>
        </w:rPr>
        <w:t xml:space="preserve">A) İlgi ve yetenekleri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027FB">
        <w:rPr>
          <w:sz w:val="22"/>
          <w:szCs w:val="22"/>
        </w:rPr>
        <w:t xml:space="preserve">B) Duygusal özellikleri   </w:t>
      </w:r>
    </w:p>
    <w:p w:rsidR="00606F24" w:rsidRPr="00F027FB" w:rsidRDefault="00606F24" w:rsidP="0006008E">
      <w:pPr>
        <w:tabs>
          <w:tab w:val="num" w:pos="180"/>
        </w:tabs>
        <w:jc w:val="both"/>
        <w:rPr>
          <w:sz w:val="22"/>
          <w:szCs w:val="22"/>
        </w:rPr>
      </w:pPr>
      <w:r w:rsidRPr="00F027FB">
        <w:rPr>
          <w:sz w:val="22"/>
          <w:szCs w:val="22"/>
        </w:rPr>
        <w:t xml:space="preserve">C) </w:t>
      </w:r>
      <w:r>
        <w:rPr>
          <w:sz w:val="22"/>
          <w:szCs w:val="22"/>
        </w:rPr>
        <w:t>Aile yapısı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027FB">
        <w:rPr>
          <w:sz w:val="22"/>
          <w:szCs w:val="22"/>
        </w:rPr>
        <w:t>D) Kimlik özellikleri</w:t>
      </w:r>
    </w:p>
    <w:p w:rsidR="00606F24" w:rsidRPr="00F027FB" w:rsidRDefault="00606F24" w:rsidP="0006008E">
      <w:pPr>
        <w:tabs>
          <w:tab w:val="num" w:pos="180"/>
        </w:tabs>
        <w:jc w:val="both"/>
        <w:rPr>
          <w:sz w:val="22"/>
          <w:szCs w:val="22"/>
        </w:rPr>
      </w:pPr>
    </w:p>
    <w:p w:rsidR="00606F24" w:rsidRPr="00F027FB" w:rsidRDefault="00606F24" w:rsidP="0006008E">
      <w:pPr>
        <w:numPr>
          <w:ilvl w:val="0"/>
          <w:numId w:val="3"/>
        </w:numPr>
        <w:tabs>
          <w:tab w:val="clear" w:pos="720"/>
          <w:tab w:val="left" w:pos="180"/>
          <w:tab w:val="left" w:pos="360"/>
        </w:tabs>
        <w:ind w:left="0" w:firstLine="0"/>
        <w:jc w:val="both"/>
        <w:rPr>
          <w:b/>
          <w:color w:val="000000"/>
          <w:sz w:val="22"/>
          <w:szCs w:val="22"/>
        </w:rPr>
      </w:pPr>
      <w:r w:rsidRPr="00F027FB">
        <w:rPr>
          <w:b/>
          <w:color w:val="000000"/>
          <w:sz w:val="22"/>
          <w:szCs w:val="22"/>
        </w:rPr>
        <w:t xml:space="preserve">Aşağıdakilerden hangisi her bireyde </w:t>
      </w:r>
      <w:r w:rsidRPr="00F027FB">
        <w:rPr>
          <w:b/>
          <w:color w:val="000000"/>
          <w:sz w:val="22"/>
          <w:szCs w:val="22"/>
          <w:u w:val="single"/>
        </w:rPr>
        <w:t>kesinlikle farklıdır?</w:t>
      </w:r>
      <w:r w:rsidRPr="00F027FB">
        <w:rPr>
          <w:b/>
          <w:sz w:val="22"/>
          <w:szCs w:val="22"/>
        </w:rPr>
        <w:t xml:space="preserve"> (5 puan)</w:t>
      </w:r>
    </w:p>
    <w:p w:rsidR="00606F24" w:rsidRPr="00F027FB" w:rsidRDefault="00606F24" w:rsidP="0006008E">
      <w:pPr>
        <w:tabs>
          <w:tab w:val="num" w:pos="180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A) Parmak izi</w:t>
      </w:r>
      <w:r>
        <w:rPr>
          <w:color w:val="000000"/>
          <w:sz w:val="22"/>
          <w:szCs w:val="22"/>
        </w:rPr>
        <w:tab/>
        <w:t xml:space="preserve">                B</w:t>
      </w:r>
      <w:r w:rsidRPr="00F027FB">
        <w:rPr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</w:t>
      </w:r>
      <w:r w:rsidRPr="00F027FB">
        <w:rPr>
          <w:color w:val="000000"/>
          <w:sz w:val="22"/>
          <w:szCs w:val="22"/>
        </w:rPr>
        <w:t xml:space="preserve">Parmak uzunluğu    </w:t>
      </w:r>
    </w:p>
    <w:p w:rsidR="00606F24" w:rsidRPr="00F027FB" w:rsidRDefault="00606F24" w:rsidP="0006008E">
      <w:pPr>
        <w:tabs>
          <w:tab w:val="num" w:pos="180"/>
        </w:tabs>
        <w:jc w:val="both"/>
        <w:rPr>
          <w:color w:val="000000"/>
          <w:sz w:val="22"/>
          <w:szCs w:val="22"/>
        </w:rPr>
      </w:pPr>
      <w:r w:rsidRPr="00F027FB">
        <w:rPr>
          <w:color w:val="000000"/>
          <w:sz w:val="22"/>
          <w:szCs w:val="22"/>
        </w:rPr>
        <w:t>C)</w:t>
      </w:r>
      <w:r>
        <w:rPr>
          <w:color w:val="000000"/>
          <w:sz w:val="22"/>
          <w:szCs w:val="22"/>
        </w:rPr>
        <w:t xml:space="preserve"> </w:t>
      </w:r>
      <w:r w:rsidRPr="00F027FB">
        <w:rPr>
          <w:color w:val="000000"/>
          <w:sz w:val="22"/>
          <w:szCs w:val="22"/>
        </w:rPr>
        <w:t>Saç rengi                      D) Göz rengi</w:t>
      </w:r>
    </w:p>
    <w:p w:rsidR="00606F24" w:rsidRPr="00F027FB" w:rsidRDefault="00606F24" w:rsidP="0006008E">
      <w:pPr>
        <w:tabs>
          <w:tab w:val="num" w:pos="180"/>
        </w:tabs>
        <w:jc w:val="both"/>
        <w:rPr>
          <w:color w:val="000000"/>
          <w:sz w:val="22"/>
          <w:szCs w:val="22"/>
        </w:rPr>
      </w:pPr>
    </w:p>
    <w:p w:rsidR="00606F24" w:rsidRPr="00F027FB" w:rsidRDefault="00606F24" w:rsidP="00F027FB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  <w:rPr>
          <w:color w:val="000000"/>
          <w:sz w:val="22"/>
          <w:szCs w:val="22"/>
        </w:rPr>
      </w:pPr>
      <w:r w:rsidRPr="00F027FB">
        <w:rPr>
          <w:b/>
          <w:color w:val="000000"/>
          <w:sz w:val="22"/>
          <w:szCs w:val="22"/>
        </w:rPr>
        <w:t xml:space="preserve">Farklılıkları ve benzerlikleri bulunan, toplumu oluşturan kişilerin her birine ne ad verilir? </w:t>
      </w:r>
      <w:r w:rsidRPr="00F027FB">
        <w:rPr>
          <w:b/>
          <w:sz w:val="22"/>
          <w:szCs w:val="22"/>
        </w:rPr>
        <w:t>(5 puan)</w:t>
      </w:r>
      <w:r w:rsidRPr="00F027FB"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 xml:space="preserve">  A ) Duygu       B ) Birey     C ) Düşünce       D) K</w:t>
      </w:r>
      <w:r w:rsidRPr="00F027FB">
        <w:rPr>
          <w:color w:val="000000"/>
          <w:sz w:val="22"/>
          <w:szCs w:val="22"/>
        </w:rPr>
        <w:t>imlik</w:t>
      </w:r>
    </w:p>
    <w:p w:rsidR="00606F24" w:rsidRPr="00F027FB" w:rsidRDefault="00606F24" w:rsidP="0006008E">
      <w:pPr>
        <w:tabs>
          <w:tab w:val="num" w:pos="180"/>
        </w:tabs>
        <w:jc w:val="both"/>
        <w:rPr>
          <w:color w:val="000000"/>
          <w:sz w:val="22"/>
          <w:szCs w:val="22"/>
        </w:rPr>
      </w:pPr>
    </w:p>
    <w:p w:rsidR="00606F24" w:rsidRPr="00F027FB" w:rsidRDefault="00606F24" w:rsidP="0006008E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  <w:rPr>
          <w:b/>
          <w:color w:val="000000"/>
          <w:sz w:val="22"/>
          <w:szCs w:val="22"/>
        </w:rPr>
      </w:pPr>
      <w:r w:rsidRPr="00F027FB">
        <w:rPr>
          <w:b/>
          <w:color w:val="000000"/>
          <w:sz w:val="22"/>
          <w:szCs w:val="22"/>
        </w:rPr>
        <w:t>Nüfus cüzdanı nereden çıkartılır?</w:t>
      </w:r>
      <w:r w:rsidRPr="00F027FB">
        <w:rPr>
          <w:b/>
          <w:sz w:val="22"/>
          <w:szCs w:val="22"/>
        </w:rPr>
        <w:t xml:space="preserve"> (5 puan)</w:t>
      </w:r>
    </w:p>
    <w:p w:rsidR="00606F24" w:rsidRPr="00F027FB" w:rsidRDefault="00606F24" w:rsidP="0006008E">
      <w:pPr>
        <w:tabs>
          <w:tab w:val="num" w:pos="180"/>
        </w:tabs>
        <w:jc w:val="both"/>
        <w:rPr>
          <w:color w:val="000000"/>
          <w:sz w:val="22"/>
          <w:szCs w:val="22"/>
        </w:rPr>
      </w:pPr>
      <w:r w:rsidRPr="00F027FB">
        <w:rPr>
          <w:color w:val="000000"/>
          <w:sz w:val="22"/>
          <w:szCs w:val="22"/>
        </w:rPr>
        <w:t xml:space="preserve">A) Hastaneden  </w:t>
      </w:r>
      <w:r w:rsidRPr="00F027FB">
        <w:rPr>
          <w:color w:val="000000"/>
          <w:sz w:val="22"/>
          <w:szCs w:val="22"/>
        </w:rPr>
        <w:tab/>
        <w:t xml:space="preserve">    B) Milli Eğitim Müdürlüğünden</w:t>
      </w:r>
    </w:p>
    <w:p w:rsidR="00606F24" w:rsidRPr="00F027FB" w:rsidRDefault="00606F24" w:rsidP="0006008E">
      <w:pPr>
        <w:tabs>
          <w:tab w:val="num" w:pos="180"/>
        </w:tabs>
        <w:jc w:val="both"/>
        <w:rPr>
          <w:b/>
          <w:sz w:val="22"/>
          <w:szCs w:val="22"/>
        </w:rPr>
      </w:pPr>
      <w:r w:rsidRPr="00F027FB">
        <w:rPr>
          <w:sz w:val="22"/>
          <w:szCs w:val="22"/>
        </w:rPr>
        <w:t>C) Nüfus Müdürlüğünden D) Okuldan</w:t>
      </w:r>
      <w:r w:rsidRPr="00F027FB">
        <w:rPr>
          <w:b/>
          <w:sz w:val="22"/>
          <w:szCs w:val="22"/>
        </w:rPr>
        <w:t xml:space="preserve"> </w:t>
      </w:r>
    </w:p>
    <w:p w:rsidR="00606F24" w:rsidRPr="00F027FB" w:rsidRDefault="00606F24" w:rsidP="0006008E">
      <w:pPr>
        <w:tabs>
          <w:tab w:val="num" w:pos="180"/>
        </w:tabs>
        <w:jc w:val="both"/>
        <w:rPr>
          <w:b/>
          <w:sz w:val="22"/>
          <w:szCs w:val="22"/>
        </w:rPr>
      </w:pPr>
    </w:p>
    <w:p w:rsidR="00606F24" w:rsidRPr="00F027FB" w:rsidRDefault="00606F24" w:rsidP="0006008E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  <w:rPr>
          <w:sz w:val="22"/>
          <w:szCs w:val="22"/>
        </w:rPr>
      </w:pPr>
      <w:r w:rsidRPr="00F027FB">
        <w:rPr>
          <w:b/>
          <w:sz w:val="22"/>
          <w:szCs w:val="22"/>
        </w:rPr>
        <w:t>Hoşgörü deyince aklımıza ilk gelen Türk büyüğü aşağıdakilerden hangisidir? (5 puan)</w:t>
      </w:r>
    </w:p>
    <w:p w:rsidR="00606F24" w:rsidRPr="00F027FB" w:rsidRDefault="00606F24" w:rsidP="0006008E">
      <w:pPr>
        <w:tabs>
          <w:tab w:val="num" w:pos="180"/>
        </w:tabs>
        <w:jc w:val="both"/>
        <w:rPr>
          <w:sz w:val="22"/>
          <w:szCs w:val="22"/>
        </w:rPr>
      </w:pPr>
      <w:r w:rsidRPr="00F027FB">
        <w:rPr>
          <w:sz w:val="22"/>
          <w:szCs w:val="22"/>
        </w:rPr>
        <w:t xml:space="preserve">    A) Farabi</w:t>
      </w:r>
      <w:r w:rsidRPr="00F027FB">
        <w:rPr>
          <w:sz w:val="22"/>
          <w:szCs w:val="22"/>
        </w:rPr>
        <w:tab/>
      </w:r>
      <w:r w:rsidRPr="00F027FB">
        <w:rPr>
          <w:sz w:val="22"/>
          <w:szCs w:val="22"/>
        </w:rPr>
        <w:tab/>
        <w:t>B) Mevlana</w:t>
      </w:r>
      <w:r w:rsidRPr="00F027FB">
        <w:rPr>
          <w:sz w:val="22"/>
          <w:szCs w:val="22"/>
        </w:rPr>
        <w:tab/>
      </w:r>
    </w:p>
    <w:p w:rsidR="00606F24" w:rsidRPr="00F027FB" w:rsidRDefault="00606F24" w:rsidP="0006008E">
      <w:pPr>
        <w:tabs>
          <w:tab w:val="num" w:pos="180"/>
        </w:tabs>
        <w:jc w:val="both"/>
        <w:rPr>
          <w:sz w:val="22"/>
          <w:szCs w:val="22"/>
        </w:rPr>
      </w:pPr>
      <w:r w:rsidRPr="00F027FB">
        <w:rPr>
          <w:sz w:val="22"/>
          <w:szCs w:val="22"/>
        </w:rPr>
        <w:t xml:space="preserve">    C) Dede Korkut</w:t>
      </w:r>
      <w:r w:rsidRPr="00F027FB">
        <w:rPr>
          <w:sz w:val="22"/>
          <w:szCs w:val="22"/>
        </w:rPr>
        <w:tab/>
        <w:t>C) İbni Sina</w:t>
      </w:r>
    </w:p>
    <w:p w:rsidR="00606F24" w:rsidRPr="00F027FB" w:rsidRDefault="00606F24" w:rsidP="0006008E">
      <w:pPr>
        <w:tabs>
          <w:tab w:val="num" w:pos="180"/>
        </w:tabs>
        <w:jc w:val="both"/>
        <w:rPr>
          <w:sz w:val="22"/>
          <w:szCs w:val="22"/>
        </w:rPr>
      </w:pPr>
    </w:p>
    <w:p w:rsidR="00606F24" w:rsidRPr="00F027FB" w:rsidRDefault="00606F24" w:rsidP="0006008E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  <w:rPr>
          <w:sz w:val="22"/>
          <w:szCs w:val="22"/>
        </w:rPr>
      </w:pPr>
      <w:r w:rsidRPr="00F027FB">
        <w:rPr>
          <w:b/>
          <w:sz w:val="22"/>
          <w:szCs w:val="22"/>
        </w:rPr>
        <w:t>Aşağıdaki olayları kronolojik sıraya koyduğumuz zaman en önce hangi olay yaşanmış olabilir? (5 puan)</w:t>
      </w:r>
    </w:p>
    <w:p w:rsidR="00606F24" w:rsidRPr="00F027FB" w:rsidRDefault="00606F24" w:rsidP="0006008E">
      <w:pPr>
        <w:tabs>
          <w:tab w:val="num" w:pos="180"/>
        </w:tabs>
        <w:jc w:val="both"/>
        <w:rPr>
          <w:sz w:val="22"/>
          <w:szCs w:val="22"/>
        </w:rPr>
      </w:pPr>
      <w:r w:rsidRPr="00F027FB">
        <w:rPr>
          <w:sz w:val="22"/>
          <w:szCs w:val="22"/>
        </w:rPr>
        <w:t xml:space="preserve">    A) Emeklemeye başladım.</w:t>
      </w:r>
    </w:p>
    <w:p w:rsidR="00606F24" w:rsidRPr="00F027FB" w:rsidRDefault="00606F24" w:rsidP="0006008E">
      <w:pPr>
        <w:tabs>
          <w:tab w:val="num" w:pos="180"/>
        </w:tabs>
        <w:jc w:val="both"/>
        <w:rPr>
          <w:sz w:val="22"/>
          <w:szCs w:val="22"/>
        </w:rPr>
      </w:pPr>
      <w:r w:rsidRPr="00F027FB">
        <w:rPr>
          <w:sz w:val="22"/>
          <w:szCs w:val="22"/>
        </w:rPr>
        <w:tab/>
        <w:t xml:space="preserve"> B) Koşmaya başladım.</w:t>
      </w:r>
    </w:p>
    <w:p w:rsidR="00606F24" w:rsidRPr="00F027FB" w:rsidRDefault="00606F24" w:rsidP="0006008E">
      <w:pPr>
        <w:tabs>
          <w:tab w:val="num" w:pos="180"/>
        </w:tabs>
        <w:jc w:val="both"/>
        <w:rPr>
          <w:sz w:val="22"/>
          <w:szCs w:val="22"/>
        </w:rPr>
      </w:pPr>
      <w:r w:rsidRPr="00F027FB">
        <w:rPr>
          <w:sz w:val="22"/>
          <w:szCs w:val="22"/>
        </w:rPr>
        <w:t xml:space="preserve">    C) Okumaya başladım.</w:t>
      </w:r>
      <w:r w:rsidRPr="00F027FB">
        <w:rPr>
          <w:sz w:val="22"/>
          <w:szCs w:val="22"/>
        </w:rPr>
        <w:tab/>
      </w:r>
    </w:p>
    <w:p w:rsidR="00606F24" w:rsidRPr="00F027FB" w:rsidRDefault="00606F24" w:rsidP="0006008E">
      <w:pPr>
        <w:tabs>
          <w:tab w:val="num" w:pos="180"/>
        </w:tabs>
        <w:jc w:val="both"/>
        <w:rPr>
          <w:sz w:val="22"/>
          <w:szCs w:val="22"/>
        </w:rPr>
      </w:pPr>
      <w:r w:rsidRPr="00F027FB">
        <w:rPr>
          <w:sz w:val="22"/>
          <w:szCs w:val="22"/>
        </w:rPr>
        <w:t xml:space="preserve">    D) Yazmaya başladım.</w:t>
      </w:r>
    </w:p>
    <w:p w:rsidR="00606F24" w:rsidRPr="00F027FB" w:rsidRDefault="00606F24" w:rsidP="0006008E">
      <w:pPr>
        <w:tabs>
          <w:tab w:val="num" w:pos="180"/>
        </w:tabs>
        <w:jc w:val="both"/>
        <w:rPr>
          <w:sz w:val="22"/>
          <w:szCs w:val="22"/>
        </w:rPr>
      </w:pPr>
    </w:p>
    <w:p w:rsidR="00606F24" w:rsidRDefault="00606F24" w:rsidP="0006008E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  <w:rPr>
          <w:b/>
          <w:noProof/>
          <w:sz w:val="22"/>
          <w:szCs w:val="22"/>
        </w:rPr>
      </w:pPr>
      <w:r w:rsidRPr="00F027FB">
        <w:rPr>
          <w:b/>
          <w:noProof/>
          <w:sz w:val="22"/>
          <w:szCs w:val="22"/>
        </w:rPr>
        <w:t>Ailemizin tarihini en iyi kimlerden öğrenebiliriz?</w:t>
      </w:r>
    </w:p>
    <w:p w:rsidR="00606F24" w:rsidRPr="00F027FB" w:rsidRDefault="00606F24" w:rsidP="00F027FB">
      <w:pPr>
        <w:tabs>
          <w:tab w:val="left" w:pos="360"/>
        </w:tabs>
        <w:jc w:val="both"/>
        <w:rPr>
          <w:b/>
          <w:noProof/>
          <w:sz w:val="22"/>
          <w:szCs w:val="22"/>
        </w:rPr>
      </w:pPr>
      <w:r w:rsidRPr="00F027FB">
        <w:rPr>
          <w:b/>
          <w:sz w:val="22"/>
          <w:szCs w:val="22"/>
        </w:rPr>
        <w:t>(5 puan)</w:t>
      </w:r>
      <w:r w:rsidRPr="00F027FB">
        <w:rPr>
          <w:b/>
          <w:noProof/>
          <w:sz w:val="22"/>
          <w:szCs w:val="22"/>
        </w:rPr>
        <w:t xml:space="preserve"> </w:t>
      </w:r>
    </w:p>
    <w:p w:rsidR="00606F24" w:rsidRPr="00F027FB" w:rsidRDefault="00606F24" w:rsidP="0006008E">
      <w:pPr>
        <w:tabs>
          <w:tab w:val="num" w:pos="180"/>
        </w:tabs>
        <w:jc w:val="both"/>
        <w:rPr>
          <w:noProof/>
          <w:sz w:val="22"/>
          <w:szCs w:val="22"/>
        </w:rPr>
      </w:pPr>
      <w:r w:rsidRPr="00F027FB">
        <w:rPr>
          <w:noProof/>
          <w:sz w:val="22"/>
          <w:szCs w:val="22"/>
        </w:rPr>
        <w:t xml:space="preserve">A ) Komşulardan           B ) Muhtardan              </w:t>
      </w:r>
    </w:p>
    <w:p w:rsidR="00606F24" w:rsidRPr="00F027FB" w:rsidRDefault="00606F24" w:rsidP="0006008E">
      <w:pPr>
        <w:tabs>
          <w:tab w:val="num" w:pos="180"/>
        </w:tabs>
        <w:jc w:val="both"/>
        <w:rPr>
          <w:noProof/>
          <w:sz w:val="22"/>
          <w:szCs w:val="22"/>
        </w:rPr>
      </w:pPr>
      <w:r w:rsidRPr="00F027FB">
        <w:rPr>
          <w:noProof/>
          <w:sz w:val="22"/>
          <w:szCs w:val="22"/>
        </w:rPr>
        <w:t>C ) Aile büyüklerinden  D ) Öğretmenimizden</w:t>
      </w:r>
    </w:p>
    <w:p w:rsidR="00606F24" w:rsidRPr="00F027FB" w:rsidRDefault="00606F24" w:rsidP="0006008E">
      <w:pPr>
        <w:tabs>
          <w:tab w:val="num" w:pos="180"/>
        </w:tabs>
        <w:jc w:val="both"/>
        <w:rPr>
          <w:sz w:val="22"/>
          <w:szCs w:val="22"/>
        </w:rPr>
      </w:pPr>
    </w:p>
    <w:p w:rsidR="00606F24" w:rsidRPr="00F027FB" w:rsidRDefault="00606F24" w:rsidP="0006008E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  <w:rPr>
          <w:b/>
          <w:sz w:val="22"/>
          <w:szCs w:val="22"/>
        </w:rPr>
      </w:pPr>
      <w:r w:rsidRPr="00F027FB">
        <w:rPr>
          <w:b/>
          <w:sz w:val="22"/>
          <w:szCs w:val="22"/>
        </w:rPr>
        <w:t>Aşağıdakilerden hangisi mill</w:t>
      </w:r>
      <w:r>
        <w:rPr>
          <w:b/>
          <w:sz w:val="22"/>
          <w:szCs w:val="22"/>
        </w:rPr>
        <w:t xml:space="preserve">i kültür öğelerimizden </w:t>
      </w:r>
      <w:r w:rsidRPr="007A46F2">
        <w:rPr>
          <w:b/>
          <w:sz w:val="22"/>
          <w:szCs w:val="22"/>
          <w:u w:val="single"/>
        </w:rPr>
        <w:t>değildir?</w:t>
      </w:r>
      <w:r w:rsidRPr="00F027FB">
        <w:rPr>
          <w:b/>
          <w:sz w:val="22"/>
          <w:szCs w:val="22"/>
        </w:rPr>
        <w:t xml:space="preserve"> (5 puan)</w:t>
      </w:r>
    </w:p>
    <w:p w:rsidR="00606F24" w:rsidRPr="00F027FB" w:rsidRDefault="00606F24" w:rsidP="00861BF2">
      <w:pPr>
        <w:tabs>
          <w:tab w:val="num" w:pos="180"/>
        </w:tabs>
        <w:jc w:val="both"/>
        <w:rPr>
          <w:noProof/>
          <w:sz w:val="22"/>
          <w:szCs w:val="22"/>
        </w:rPr>
      </w:pPr>
      <w:r w:rsidRPr="00F027FB">
        <w:rPr>
          <w:noProof/>
          <w:sz w:val="22"/>
          <w:szCs w:val="22"/>
        </w:rPr>
        <w:t>A ) Türk kahvesi ikram etmek</w:t>
      </w:r>
      <w:r>
        <w:rPr>
          <w:noProof/>
          <w:sz w:val="22"/>
          <w:szCs w:val="22"/>
        </w:rPr>
        <w:t>.</w:t>
      </w:r>
    </w:p>
    <w:p w:rsidR="00606F24" w:rsidRPr="00F027FB" w:rsidRDefault="00606F24" w:rsidP="00861BF2">
      <w:pPr>
        <w:tabs>
          <w:tab w:val="num" w:pos="180"/>
        </w:tabs>
        <w:jc w:val="both"/>
        <w:rPr>
          <w:noProof/>
          <w:sz w:val="22"/>
          <w:szCs w:val="22"/>
        </w:rPr>
      </w:pPr>
      <w:r w:rsidRPr="00F027FB">
        <w:rPr>
          <w:noProof/>
          <w:sz w:val="22"/>
          <w:szCs w:val="22"/>
        </w:rPr>
        <w:t xml:space="preserve">B </w:t>
      </w:r>
      <w:r>
        <w:rPr>
          <w:noProof/>
          <w:sz w:val="22"/>
          <w:szCs w:val="22"/>
        </w:rPr>
        <w:t>) Hastaları ziyaret etmek.</w:t>
      </w:r>
    </w:p>
    <w:p w:rsidR="00606F24" w:rsidRPr="00F027FB" w:rsidRDefault="00606F24" w:rsidP="00861BF2">
      <w:pPr>
        <w:tabs>
          <w:tab w:val="num" w:pos="180"/>
        </w:tabs>
        <w:jc w:val="both"/>
        <w:rPr>
          <w:noProof/>
          <w:sz w:val="22"/>
          <w:szCs w:val="22"/>
        </w:rPr>
      </w:pPr>
      <w:r w:rsidRPr="00F027FB">
        <w:rPr>
          <w:noProof/>
          <w:sz w:val="22"/>
          <w:szCs w:val="22"/>
        </w:rPr>
        <w:t>C ) Büyüklerin ellerinden öpmek</w:t>
      </w:r>
      <w:r>
        <w:rPr>
          <w:noProof/>
          <w:sz w:val="22"/>
          <w:szCs w:val="22"/>
        </w:rPr>
        <w:t>.</w:t>
      </w:r>
    </w:p>
    <w:p w:rsidR="00606F24" w:rsidRPr="00F027FB" w:rsidRDefault="00606F24" w:rsidP="00861BF2">
      <w:pPr>
        <w:tabs>
          <w:tab w:val="num" w:pos="180"/>
        </w:tabs>
        <w:jc w:val="both"/>
        <w:rPr>
          <w:b/>
          <w:sz w:val="22"/>
          <w:szCs w:val="22"/>
        </w:rPr>
      </w:pPr>
      <w:r w:rsidRPr="00F027FB">
        <w:rPr>
          <w:noProof/>
          <w:sz w:val="22"/>
          <w:szCs w:val="22"/>
        </w:rPr>
        <w:t>D ) Eve  ayakkabılar ile girmek</w:t>
      </w:r>
      <w:r>
        <w:rPr>
          <w:noProof/>
          <w:sz w:val="22"/>
          <w:szCs w:val="22"/>
        </w:rPr>
        <w:t>.</w:t>
      </w:r>
    </w:p>
    <w:p w:rsidR="00606F24" w:rsidRPr="00F027FB" w:rsidRDefault="00606F24" w:rsidP="00F027FB">
      <w:pPr>
        <w:pStyle w:val="ListeParagraf1"/>
        <w:ind w:left="390"/>
        <w:rPr>
          <w:rFonts w:ascii="Times New Roman" w:hAnsi="Times New Roman"/>
          <w:sz w:val="22"/>
          <w:szCs w:val="22"/>
        </w:rPr>
      </w:pPr>
    </w:p>
    <w:p w:rsidR="00606F24" w:rsidRPr="00F027FB" w:rsidRDefault="00606F24" w:rsidP="00F027FB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  <w:rPr>
          <w:b/>
          <w:sz w:val="22"/>
          <w:szCs w:val="22"/>
        </w:rPr>
      </w:pPr>
      <w:r w:rsidRPr="00F027FB">
        <w:rPr>
          <w:b/>
          <w:sz w:val="22"/>
          <w:szCs w:val="22"/>
        </w:rPr>
        <w:t>Aşağıdaki cümlelerden hangisi duygu ifade etmektedir? (5 puan)</w:t>
      </w:r>
    </w:p>
    <w:p w:rsidR="00606F24" w:rsidRDefault="00606F24" w:rsidP="00F027FB">
      <w:pPr>
        <w:pStyle w:val="ListeParagraf1"/>
        <w:spacing w:after="200" w:line="276" w:lineRule="auto"/>
        <w:ind w:left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</w:t>
      </w:r>
      <w:r w:rsidRPr="00F027FB">
        <w:rPr>
          <w:rFonts w:ascii="Times New Roman" w:hAnsi="Times New Roman"/>
          <w:noProof/>
          <w:sz w:val="22"/>
          <w:szCs w:val="22"/>
        </w:rPr>
        <w:t>)</w:t>
      </w:r>
      <w:r>
        <w:rPr>
          <w:rFonts w:ascii="Times New Roman" w:hAnsi="Times New Roman"/>
          <w:noProof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Ablam geleceği için çok sevinçliyim</w:t>
      </w:r>
      <w:r w:rsidRPr="00F027FB">
        <w:rPr>
          <w:rFonts w:ascii="Times New Roman" w:hAnsi="Times New Roman"/>
          <w:sz w:val="22"/>
          <w:szCs w:val="22"/>
        </w:rPr>
        <w:t xml:space="preserve">.                            </w:t>
      </w:r>
    </w:p>
    <w:p w:rsidR="00606F24" w:rsidRPr="00F027FB" w:rsidRDefault="00606F24" w:rsidP="00F027FB">
      <w:pPr>
        <w:pStyle w:val="ListeParagraf1"/>
        <w:spacing w:after="200" w:line="276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noProof/>
          <w:sz w:val="22"/>
          <w:szCs w:val="22"/>
        </w:rPr>
        <w:t>B )</w:t>
      </w:r>
      <w:r w:rsidRPr="00F027FB">
        <w:rPr>
          <w:rFonts w:ascii="Times New Roman" w:hAnsi="Times New Roman"/>
          <w:sz w:val="22"/>
          <w:szCs w:val="22"/>
        </w:rPr>
        <w:t xml:space="preserve"> Derslerime daha çok çalışmalıyım.</w:t>
      </w:r>
    </w:p>
    <w:p w:rsidR="00606F24" w:rsidRDefault="00606F24" w:rsidP="00F027FB">
      <w:pPr>
        <w:pStyle w:val="ListeParagraf1"/>
        <w:spacing w:after="200" w:line="276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noProof/>
          <w:sz w:val="22"/>
          <w:szCs w:val="22"/>
        </w:rPr>
        <w:t>C )</w:t>
      </w:r>
      <w:r>
        <w:rPr>
          <w:rFonts w:ascii="Times New Roman" w:hAnsi="Times New Roman"/>
          <w:noProof/>
          <w:sz w:val="22"/>
          <w:szCs w:val="22"/>
        </w:rPr>
        <w:t xml:space="preserve"> </w:t>
      </w:r>
      <w:r w:rsidRPr="00F027FB">
        <w:rPr>
          <w:rFonts w:ascii="Times New Roman" w:hAnsi="Times New Roman"/>
          <w:sz w:val="22"/>
          <w:szCs w:val="22"/>
        </w:rPr>
        <w:t xml:space="preserve">Paramı gereksiz yere harcamamalıyım.                     </w:t>
      </w:r>
    </w:p>
    <w:p w:rsidR="00606F24" w:rsidRPr="00F027FB" w:rsidRDefault="00606F24" w:rsidP="00F027FB">
      <w:pPr>
        <w:pStyle w:val="ListeParagraf1"/>
        <w:spacing w:after="200" w:line="276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noProof/>
          <w:sz w:val="22"/>
          <w:szCs w:val="22"/>
        </w:rPr>
        <w:t>D )</w:t>
      </w:r>
      <w:r>
        <w:rPr>
          <w:rFonts w:ascii="Times New Roman" w:hAnsi="Times New Roman"/>
          <w:noProof/>
          <w:sz w:val="22"/>
          <w:szCs w:val="22"/>
        </w:rPr>
        <w:t xml:space="preserve"> </w:t>
      </w:r>
      <w:r w:rsidRPr="00F027FB">
        <w:rPr>
          <w:rFonts w:ascii="Times New Roman" w:hAnsi="Times New Roman"/>
          <w:sz w:val="22"/>
          <w:szCs w:val="22"/>
        </w:rPr>
        <w:t>Yaşlı kimselere otobüste yer vermeliyim</w:t>
      </w:r>
      <w:r>
        <w:rPr>
          <w:rFonts w:ascii="Times New Roman" w:hAnsi="Times New Roman"/>
          <w:sz w:val="22"/>
          <w:szCs w:val="22"/>
        </w:rPr>
        <w:t>.</w:t>
      </w:r>
    </w:p>
    <w:p w:rsidR="00606F24" w:rsidRPr="00F027FB" w:rsidRDefault="00606F24" w:rsidP="0006008E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  <w:rPr>
          <w:b/>
          <w:sz w:val="22"/>
          <w:szCs w:val="22"/>
        </w:rPr>
      </w:pPr>
      <w:r w:rsidRPr="00F027FB">
        <w:rPr>
          <w:b/>
          <w:sz w:val="22"/>
          <w:szCs w:val="22"/>
        </w:rPr>
        <w:t xml:space="preserve">Kendisinden farklı bir takımı tuttuğu için arkadaşına kaba davranan bir öğrenci için aşağıdakilerden hangisi söylenebilir?    (5 puan)      </w:t>
      </w:r>
    </w:p>
    <w:p w:rsidR="00606F24" w:rsidRPr="00F027FB" w:rsidRDefault="00606F24" w:rsidP="0006008E">
      <w:pPr>
        <w:tabs>
          <w:tab w:val="num" w:pos="180"/>
        </w:tabs>
        <w:jc w:val="both"/>
        <w:rPr>
          <w:sz w:val="22"/>
          <w:szCs w:val="22"/>
        </w:rPr>
      </w:pPr>
      <w:r>
        <w:rPr>
          <w:sz w:val="22"/>
          <w:szCs w:val="22"/>
        </w:rPr>
        <w:t>A) Hoşgörüsüz             B)  S</w:t>
      </w:r>
      <w:r w:rsidRPr="00F027FB">
        <w:rPr>
          <w:sz w:val="22"/>
          <w:szCs w:val="22"/>
        </w:rPr>
        <w:t xml:space="preserve">abırlı                 </w:t>
      </w:r>
    </w:p>
    <w:p w:rsidR="00606F24" w:rsidRPr="00F027FB" w:rsidRDefault="00606F24" w:rsidP="0006008E">
      <w:pPr>
        <w:tabs>
          <w:tab w:val="num" w:pos="180"/>
        </w:tabs>
        <w:jc w:val="both"/>
        <w:rPr>
          <w:sz w:val="22"/>
          <w:szCs w:val="22"/>
        </w:rPr>
      </w:pPr>
      <w:r>
        <w:rPr>
          <w:sz w:val="22"/>
          <w:szCs w:val="22"/>
        </w:rPr>
        <w:t>C) Saygılı                     D)  A</w:t>
      </w:r>
      <w:r w:rsidRPr="00F027FB">
        <w:rPr>
          <w:sz w:val="22"/>
          <w:szCs w:val="22"/>
        </w:rPr>
        <w:t>nlayışlı</w:t>
      </w:r>
    </w:p>
    <w:p w:rsidR="00606F24" w:rsidRPr="00F027FB" w:rsidRDefault="00606F24" w:rsidP="0006008E">
      <w:pPr>
        <w:tabs>
          <w:tab w:val="num" w:pos="180"/>
        </w:tabs>
        <w:jc w:val="both"/>
        <w:rPr>
          <w:sz w:val="22"/>
          <w:szCs w:val="22"/>
        </w:rPr>
      </w:pPr>
    </w:p>
    <w:p w:rsidR="00606F24" w:rsidRPr="00F027FB" w:rsidRDefault="00606F24" w:rsidP="0006008E">
      <w:pPr>
        <w:tabs>
          <w:tab w:val="num" w:pos="180"/>
        </w:tabs>
        <w:jc w:val="both"/>
        <w:rPr>
          <w:sz w:val="22"/>
          <w:szCs w:val="22"/>
        </w:rPr>
      </w:pPr>
    </w:p>
    <w:p w:rsidR="00606F24" w:rsidRDefault="00606F24" w:rsidP="0006008E">
      <w:pPr>
        <w:ind w:left="360"/>
        <w:jc w:val="both"/>
        <w:rPr>
          <w:sz w:val="22"/>
          <w:szCs w:val="22"/>
        </w:rPr>
      </w:pPr>
      <w:r w:rsidRPr="00F027FB">
        <w:rPr>
          <w:sz w:val="22"/>
          <w:szCs w:val="22"/>
        </w:rPr>
        <w:t xml:space="preserve">    </w:t>
      </w:r>
    </w:p>
    <w:p w:rsidR="00606F24" w:rsidRDefault="00606F24" w:rsidP="0006008E">
      <w:pPr>
        <w:ind w:left="360"/>
        <w:jc w:val="both"/>
        <w:rPr>
          <w:sz w:val="22"/>
          <w:szCs w:val="22"/>
        </w:rPr>
      </w:pPr>
    </w:p>
    <w:p w:rsidR="00606F24" w:rsidRPr="00F027FB" w:rsidRDefault="00606F24" w:rsidP="0006008E">
      <w:pPr>
        <w:ind w:left="360"/>
        <w:jc w:val="both"/>
        <w:rPr>
          <w:sz w:val="22"/>
          <w:szCs w:val="22"/>
        </w:rPr>
        <w:sectPr w:rsidR="00606F24" w:rsidRPr="00F027FB" w:rsidSect="007A46F2">
          <w:type w:val="continuous"/>
          <w:pgSz w:w="11906" w:h="16838"/>
          <w:pgMar w:top="1418" w:right="386" w:bottom="1134" w:left="720" w:header="709" w:footer="709" w:gutter="0"/>
          <w:cols w:num="2" w:sep="1" w:space="360"/>
          <w:docGrid w:linePitch="360"/>
        </w:sectPr>
      </w:pPr>
      <w:r w:rsidRPr="00F027FB">
        <w:rPr>
          <w:sz w:val="22"/>
          <w:szCs w:val="22"/>
        </w:rPr>
        <w:t xml:space="preserve">           </w:t>
      </w:r>
    </w:p>
    <w:p w:rsidR="00606F24" w:rsidRPr="00F027FB" w:rsidRDefault="00606F24" w:rsidP="0006008E">
      <w:pPr>
        <w:ind w:left="360"/>
        <w:jc w:val="both"/>
        <w:rPr>
          <w:sz w:val="22"/>
          <w:szCs w:val="22"/>
        </w:rPr>
      </w:pPr>
    </w:p>
    <w:p w:rsidR="00606F24" w:rsidRPr="00F027FB" w:rsidRDefault="00606F24" w:rsidP="009A4FCA">
      <w:pPr>
        <w:numPr>
          <w:ilvl w:val="0"/>
          <w:numId w:val="3"/>
        </w:numPr>
        <w:rPr>
          <w:sz w:val="22"/>
          <w:szCs w:val="22"/>
          <w:u w:val="single"/>
        </w:rPr>
      </w:pPr>
      <w:r w:rsidRPr="00F027FB">
        <w:rPr>
          <w:b/>
          <w:color w:val="000000"/>
          <w:sz w:val="22"/>
          <w:szCs w:val="22"/>
          <w:u w:val="single"/>
        </w:rPr>
        <w:t>Aşağıda yazılı durumla ilgili duygu, düşünce ve davranışı ilgili bölüme yazınız.</w:t>
      </w:r>
      <w:r w:rsidRPr="00F027F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(6</w:t>
      </w:r>
      <w:r w:rsidRPr="00F027FB">
        <w:rPr>
          <w:b/>
          <w:sz w:val="22"/>
          <w:szCs w:val="22"/>
        </w:rPr>
        <w:t xml:space="preserve"> puan)</w:t>
      </w:r>
    </w:p>
    <w:p w:rsidR="00606F24" w:rsidRPr="00F027FB" w:rsidRDefault="00606F24" w:rsidP="00F027FB">
      <w:pPr>
        <w:rPr>
          <w:sz w:val="22"/>
          <w:szCs w:val="22"/>
          <w:u w:val="single"/>
        </w:rPr>
      </w:pPr>
    </w:p>
    <w:p w:rsidR="00606F24" w:rsidRDefault="00606F24" w:rsidP="00A87C56">
      <w:pPr>
        <w:ind w:left="360" w:firstLine="348"/>
        <w:rPr>
          <w:sz w:val="22"/>
          <w:szCs w:val="22"/>
        </w:rPr>
      </w:pPr>
      <w:r w:rsidRPr="00F027FB">
        <w:rPr>
          <w:sz w:val="22"/>
          <w:szCs w:val="22"/>
        </w:rPr>
        <w:t>Parkta gezerken kuş yuvası gördüm. Oradaki kuşların aç kalmasına üzüldüm. Onlara ekmek vererek yardımcı olabileceğimizi düşündüm. Kuşların aç kalmasını önlemek için boş bir alana ekmek parçaları bıraktım.</w:t>
      </w:r>
    </w:p>
    <w:p w:rsidR="00606F24" w:rsidRDefault="00606F24" w:rsidP="00A87C56">
      <w:pPr>
        <w:ind w:left="360" w:firstLine="348"/>
        <w:rPr>
          <w:sz w:val="22"/>
          <w:szCs w:val="22"/>
        </w:rPr>
      </w:pPr>
    </w:p>
    <w:p w:rsidR="00606F24" w:rsidRPr="00F027FB" w:rsidRDefault="00606F24" w:rsidP="00A87C56">
      <w:pPr>
        <w:ind w:left="360" w:firstLine="348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6"/>
        <w:gridCol w:w="9847"/>
      </w:tblGrid>
      <w:tr w:rsidR="00606F24" w:rsidRPr="00F027FB" w:rsidTr="00386A44">
        <w:trPr>
          <w:trHeight w:val="465"/>
        </w:trPr>
        <w:tc>
          <w:tcPr>
            <w:tcW w:w="996" w:type="dxa"/>
            <w:vAlign w:val="center"/>
          </w:tcPr>
          <w:p w:rsidR="00606F24" w:rsidRPr="00F027FB" w:rsidRDefault="00606F24" w:rsidP="00A87C56">
            <w:pPr>
              <w:jc w:val="center"/>
              <w:rPr>
                <w:b/>
              </w:rPr>
            </w:pPr>
            <w:r w:rsidRPr="00F027FB">
              <w:rPr>
                <w:b/>
                <w:sz w:val="22"/>
                <w:szCs w:val="22"/>
              </w:rPr>
              <w:t>Duygu</w:t>
            </w:r>
          </w:p>
        </w:tc>
        <w:tc>
          <w:tcPr>
            <w:tcW w:w="9847" w:type="dxa"/>
          </w:tcPr>
          <w:p w:rsidR="00606F24" w:rsidRPr="00F027FB" w:rsidRDefault="00606F24" w:rsidP="00A87C56"/>
        </w:tc>
      </w:tr>
      <w:tr w:rsidR="00606F24" w:rsidRPr="00F027FB" w:rsidTr="00386A44">
        <w:trPr>
          <w:trHeight w:val="525"/>
        </w:trPr>
        <w:tc>
          <w:tcPr>
            <w:tcW w:w="996" w:type="dxa"/>
            <w:vAlign w:val="center"/>
          </w:tcPr>
          <w:p w:rsidR="00606F24" w:rsidRPr="00F027FB" w:rsidRDefault="00606F24" w:rsidP="00A87C56">
            <w:pPr>
              <w:jc w:val="center"/>
              <w:rPr>
                <w:b/>
              </w:rPr>
            </w:pPr>
            <w:r w:rsidRPr="00F027FB">
              <w:rPr>
                <w:b/>
                <w:sz w:val="22"/>
                <w:szCs w:val="22"/>
              </w:rPr>
              <w:t>Düşünce</w:t>
            </w:r>
          </w:p>
        </w:tc>
        <w:tc>
          <w:tcPr>
            <w:tcW w:w="9847" w:type="dxa"/>
          </w:tcPr>
          <w:p w:rsidR="00606F24" w:rsidRPr="00F027FB" w:rsidRDefault="00606F24" w:rsidP="00A87C56"/>
        </w:tc>
      </w:tr>
      <w:tr w:rsidR="00606F24" w:rsidRPr="00F027FB" w:rsidTr="00386A44">
        <w:trPr>
          <w:trHeight w:val="522"/>
        </w:trPr>
        <w:tc>
          <w:tcPr>
            <w:tcW w:w="996" w:type="dxa"/>
            <w:vAlign w:val="center"/>
          </w:tcPr>
          <w:p w:rsidR="00606F24" w:rsidRPr="00F027FB" w:rsidRDefault="00606F24" w:rsidP="00A87C56">
            <w:pPr>
              <w:jc w:val="center"/>
              <w:rPr>
                <w:b/>
              </w:rPr>
            </w:pPr>
            <w:r w:rsidRPr="00F027FB">
              <w:rPr>
                <w:b/>
                <w:sz w:val="22"/>
                <w:szCs w:val="22"/>
              </w:rPr>
              <w:t>Davranış</w:t>
            </w:r>
          </w:p>
        </w:tc>
        <w:tc>
          <w:tcPr>
            <w:tcW w:w="9847" w:type="dxa"/>
          </w:tcPr>
          <w:p w:rsidR="00606F24" w:rsidRPr="00F027FB" w:rsidRDefault="00606F24" w:rsidP="00A87C56"/>
        </w:tc>
      </w:tr>
    </w:tbl>
    <w:p w:rsidR="00606F24" w:rsidRPr="00F027FB" w:rsidRDefault="00606F24" w:rsidP="00F027FB">
      <w:pPr>
        <w:tabs>
          <w:tab w:val="left" w:pos="1080"/>
        </w:tabs>
        <w:rPr>
          <w:sz w:val="22"/>
          <w:szCs w:val="22"/>
        </w:rPr>
      </w:pPr>
      <w:r w:rsidRPr="00F027FB">
        <w:rPr>
          <w:sz w:val="22"/>
          <w:szCs w:val="22"/>
        </w:rPr>
        <w:tab/>
      </w:r>
    </w:p>
    <w:p w:rsidR="00606F24" w:rsidRPr="00F027FB" w:rsidRDefault="00606F24" w:rsidP="00F027FB">
      <w:pPr>
        <w:numPr>
          <w:ilvl w:val="0"/>
          <w:numId w:val="3"/>
        </w:numPr>
        <w:tabs>
          <w:tab w:val="left" w:pos="900"/>
        </w:tabs>
        <w:spacing w:line="360" w:lineRule="auto"/>
        <w:rPr>
          <w:sz w:val="22"/>
          <w:szCs w:val="22"/>
        </w:rPr>
      </w:pPr>
      <w:r w:rsidRPr="00F027FB">
        <w:rPr>
          <w:b/>
          <w:sz w:val="22"/>
          <w:szCs w:val="22"/>
        </w:rPr>
        <w:t>Aşağıda</w:t>
      </w:r>
      <w:r w:rsidRPr="00F027FB">
        <w:rPr>
          <w:sz w:val="22"/>
          <w:szCs w:val="22"/>
        </w:rPr>
        <w:t xml:space="preserve"> Atatürk’ün</w:t>
      </w:r>
      <w:r w:rsidRPr="00F027FB">
        <w:rPr>
          <w:b/>
          <w:sz w:val="22"/>
          <w:szCs w:val="22"/>
        </w:rPr>
        <w:t xml:space="preserve"> hayatı ile ilgili verilen olayların kronolojik sıralamasını parantez içine yazınız. </w:t>
      </w:r>
      <w:r w:rsidRPr="00F027FB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(6</w:t>
      </w:r>
      <w:r w:rsidRPr="00F027FB">
        <w:rPr>
          <w:b/>
          <w:sz w:val="22"/>
          <w:szCs w:val="22"/>
        </w:rPr>
        <w:t xml:space="preserve">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5141"/>
      </w:tblGrid>
      <w:tr w:rsidR="00606F24" w:rsidRPr="00F027FB" w:rsidTr="000E13B7">
        <w:tc>
          <w:tcPr>
            <w:tcW w:w="4606" w:type="dxa"/>
          </w:tcPr>
          <w:p w:rsidR="00606F24" w:rsidRPr="00F027FB" w:rsidRDefault="00606F24" w:rsidP="000C752E">
            <w:r w:rsidRPr="00F027FB">
              <w:rPr>
                <w:sz w:val="22"/>
                <w:szCs w:val="22"/>
              </w:rPr>
              <w:t>- 19 Mayıs 1919’da Samsun’a çıktı.          (   )</w:t>
            </w:r>
          </w:p>
          <w:p w:rsidR="00606F24" w:rsidRPr="00F027FB" w:rsidRDefault="00606F24" w:rsidP="000C752E"/>
        </w:tc>
        <w:tc>
          <w:tcPr>
            <w:tcW w:w="5141" w:type="dxa"/>
          </w:tcPr>
          <w:p w:rsidR="00606F24" w:rsidRPr="00F027FB" w:rsidRDefault="00606F24" w:rsidP="000C752E">
            <w:r w:rsidRPr="00F027FB">
              <w:rPr>
                <w:sz w:val="22"/>
                <w:szCs w:val="22"/>
              </w:rPr>
              <w:t xml:space="preserve">- 1881 yılında Selanik’te doğdu.            </w:t>
            </w:r>
            <w:r>
              <w:rPr>
                <w:sz w:val="22"/>
                <w:szCs w:val="22"/>
              </w:rPr>
              <w:t xml:space="preserve"> </w:t>
            </w:r>
            <w:r w:rsidRPr="00F027F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F027FB">
              <w:rPr>
                <w:sz w:val="22"/>
                <w:szCs w:val="22"/>
              </w:rPr>
              <w:t>(   )</w:t>
            </w:r>
          </w:p>
        </w:tc>
      </w:tr>
      <w:tr w:rsidR="00606F24" w:rsidRPr="00F027FB" w:rsidTr="000E13B7">
        <w:tc>
          <w:tcPr>
            <w:tcW w:w="4606" w:type="dxa"/>
          </w:tcPr>
          <w:p w:rsidR="00606F24" w:rsidRPr="00F027FB" w:rsidRDefault="00606F24" w:rsidP="000C752E">
            <w:r w:rsidRPr="00F027FB">
              <w:rPr>
                <w:sz w:val="22"/>
                <w:szCs w:val="22"/>
              </w:rPr>
              <w:t>- 10 Kasım 1938 yılında İstanbul’da öldü. (   )</w:t>
            </w:r>
          </w:p>
        </w:tc>
        <w:tc>
          <w:tcPr>
            <w:tcW w:w="5141" w:type="dxa"/>
          </w:tcPr>
          <w:p w:rsidR="00606F24" w:rsidRPr="00F027FB" w:rsidRDefault="00606F24" w:rsidP="000C752E">
            <w:r w:rsidRPr="00F027FB">
              <w:rPr>
                <w:sz w:val="22"/>
                <w:szCs w:val="22"/>
              </w:rPr>
              <w:t>- 29 Ekim 1923’te Cumhuriyeti ilan etti.  (   )</w:t>
            </w:r>
          </w:p>
          <w:p w:rsidR="00606F24" w:rsidRPr="00F027FB" w:rsidRDefault="00606F24" w:rsidP="000C752E"/>
        </w:tc>
      </w:tr>
      <w:tr w:rsidR="00606F24" w:rsidRPr="00F027FB" w:rsidTr="000E13B7">
        <w:tc>
          <w:tcPr>
            <w:tcW w:w="4606" w:type="dxa"/>
          </w:tcPr>
          <w:p w:rsidR="00606F24" w:rsidRPr="00F027FB" w:rsidRDefault="00606F24" w:rsidP="000C752E">
            <w:r w:rsidRPr="00F027FB">
              <w:rPr>
                <w:sz w:val="22"/>
                <w:szCs w:val="22"/>
              </w:rPr>
              <w:t>- 23 Nisan 1920’de TBMM açıldı.             (   )</w:t>
            </w:r>
          </w:p>
        </w:tc>
        <w:tc>
          <w:tcPr>
            <w:tcW w:w="5141" w:type="dxa"/>
          </w:tcPr>
          <w:p w:rsidR="00606F24" w:rsidRPr="00F027FB" w:rsidRDefault="00606F24" w:rsidP="000C752E">
            <w:r w:rsidRPr="00F027FB">
              <w:rPr>
                <w:sz w:val="22"/>
                <w:szCs w:val="22"/>
              </w:rPr>
              <w:t xml:space="preserve">- 30 Ağustos 1922’de Zaferi kazandık.   </w:t>
            </w:r>
            <w:r>
              <w:rPr>
                <w:sz w:val="22"/>
                <w:szCs w:val="22"/>
              </w:rPr>
              <w:t xml:space="preserve">  </w:t>
            </w:r>
            <w:r w:rsidRPr="00F027FB">
              <w:rPr>
                <w:sz w:val="22"/>
                <w:szCs w:val="22"/>
              </w:rPr>
              <w:t>(   )</w:t>
            </w:r>
          </w:p>
          <w:p w:rsidR="00606F24" w:rsidRPr="00F027FB" w:rsidRDefault="00606F24" w:rsidP="000C752E"/>
        </w:tc>
      </w:tr>
    </w:tbl>
    <w:p w:rsidR="00606F24" w:rsidRDefault="00606F24" w:rsidP="00386A44">
      <w:pPr>
        <w:rPr>
          <w:b/>
          <w:sz w:val="22"/>
          <w:szCs w:val="22"/>
        </w:rPr>
      </w:pPr>
    </w:p>
    <w:p w:rsidR="00606F24" w:rsidRDefault="00606F24" w:rsidP="00386A44">
      <w:pPr>
        <w:rPr>
          <w:b/>
          <w:sz w:val="22"/>
          <w:szCs w:val="22"/>
        </w:rPr>
      </w:pPr>
    </w:p>
    <w:p w:rsidR="00606F24" w:rsidRDefault="00606F24" w:rsidP="00386A44">
      <w:pPr>
        <w:rPr>
          <w:b/>
          <w:sz w:val="22"/>
          <w:szCs w:val="22"/>
        </w:rPr>
        <w:sectPr w:rsidR="00606F24" w:rsidSect="007A46F2">
          <w:type w:val="continuous"/>
          <w:pgSz w:w="11906" w:h="16838"/>
          <w:pgMar w:top="1258" w:right="26" w:bottom="0" w:left="540" w:header="708" w:footer="708" w:gutter="0"/>
          <w:cols w:sep="1" w:space="360"/>
          <w:docGrid w:linePitch="360"/>
        </w:sectPr>
      </w:pPr>
    </w:p>
    <w:p w:rsidR="00606F24" w:rsidRPr="00386A44" w:rsidRDefault="00606F24" w:rsidP="00386A44">
      <w:pPr>
        <w:numPr>
          <w:ilvl w:val="0"/>
          <w:numId w:val="3"/>
        </w:numPr>
        <w:tabs>
          <w:tab w:val="left" w:pos="720"/>
          <w:tab w:val="left" w:pos="900"/>
          <w:tab w:val="left" w:pos="1080"/>
        </w:tabs>
        <w:rPr>
          <w:b/>
          <w:sz w:val="22"/>
          <w:szCs w:val="22"/>
        </w:rPr>
      </w:pPr>
      <w:r w:rsidRPr="00386A44">
        <w:rPr>
          <w:b/>
          <w:sz w:val="22"/>
          <w:szCs w:val="22"/>
        </w:rPr>
        <w:t>Mustafa Kemal ATATÜRK’ ün kişisel özelliklerinden 5 tanesini yazınız. (10 Puan)</w:t>
      </w:r>
    </w:p>
    <w:p w:rsidR="00606F24" w:rsidRPr="00F027FB" w:rsidRDefault="00606F24" w:rsidP="00A87C56">
      <w:pPr>
        <w:ind w:left="180"/>
        <w:rPr>
          <w:b/>
          <w:sz w:val="22"/>
          <w:szCs w:val="22"/>
        </w:rPr>
      </w:pPr>
    </w:p>
    <w:p w:rsidR="00606F24" w:rsidRDefault="00606F24" w:rsidP="00EA0721">
      <w:pPr>
        <w:spacing w:line="360" w:lineRule="auto"/>
        <w:rPr>
          <w:sz w:val="22"/>
          <w:szCs w:val="22"/>
        </w:rPr>
      </w:pPr>
      <w:r w:rsidRPr="00F027FB">
        <w:rPr>
          <w:sz w:val="22"/>
          <w:szCs w:val="22"/>
        </w:rPr>
        <w:t>a)……………………………………………………</w:t>
      </w:r>
    </w:p>
    <w:p w:rsidR="00606F24" w:rsidRPr="00F027FB" w:rsidRDefault="00606F24" w:rsidP="00EA0721">
      <w:pPr>
        <w:spacing w:line="360" w:lineRule="auto"/>
        <w:rPr>
          <w:sz w:val="22"/>
          <w:szCs w:val="22"/>
        </w:rPr>
      </w:pPr>
      <w:r w:rsidRPr="00F027FB">
        <w:rPr>
          <w:sz w:val="22"/>
          <w:szCs w:val="22"/>
        </w:rPr>
        <w:t>b)……………………………………………………</w:t>
      </w:r>
    </w:p>
    <w:p w:rsidR="00606F24" w:rsidRDefault="00606F24" w:rsidP="00EA0721">
      <w:pPr>
        <w:spacing w:line="360" w:lineRule="auto"/>
        <w:rPr>
          <w:sz w:val="22"/>
          <w:szCs w:val="22"/>
        </w:rPr>
      </w:pPr>
      <w:r w:rsidRPr="00F027FB">
        <w:rPr>
          <w:sz w:val="22"/>
          <w:szCs w:val="22"/>
        </w:rPr>
        <w:t>c)……………………………………………………</w:t>
      </w:r>
    </w:p>
    <w:p w:rsidR="00606F24" w:rsidRPr="00F027FB" w:rsidRDefault="00606F24" w:rsidP="00EA0721">
      <w:pPr>
        <w:spacing w:line="360" w:lineRule="auto"/>
        <w:rPr>
          <w:sz w:val="22"/>
          <w:szCs w:val="22"/>
        </w:rPr>
      </w:pPr>
      <w:r w:rsidRPr="00F027FB">
        <w:rPr>
          <w:sz w:val="22"/>
          <w:szCs w:val="22"/>
        </w:rPr>
        <w:t>d)……………………………………………………</w:t>
      </w:r>
    </w:p>
    <w:p w:rsidR="00606F24" w:rsidRPr="00F027FB" w:rsidRDefault="00606F24" w:rsidP="00EA0721">
      <w:pPr>
        <w:spacing w:line="360" w:lineRule="auto"/>
        <w:rPr>
          <w:sz w:val="22"/>
          <w:szCs w:val="22"/>
        </w:rPr>
      </w:pPr>
      <w:r w:rsidRPr="00F027FB">
        <w:rPr>
          <w:sz w:val="22"/>
          <w:szCs w:val="22"/>
        </w:rPr>
        <w:t>e)……………………………………………………</w:t>
      </w:r>
    </w:p>
    <w:p w:rsidR="00606F24" w:rsidRPr="00F027FB" w:rsidRDefault="00606F24" w:rsidP="00A87C56">
      <w:pPr>
        <w:numPr>
          <w:ilvl w:val="0"/>
          <w:numId w:val="3"/>
        </w:numPr>
        <w:ind w:left="360" w:hanging="180"/>
        <w:rPr>
          <w:b/>
          <w:sz w:val="22"/>
          <w:szCs w:val="22"/>
        </w:rPr>
      </w:pPr>
      <w:r w:rsidRPr="00F027FB">
        <w:rPr>
          <w:b/>
          <w:sz w:val="22"/>
          <w:szCs w:val="22"/>
        </w:rPr>
        <w:t>Nüfus cüzdanında bulunan bilgilerden 5 tanesini yazınız.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(10</w:t>
      </w:r>
      <w:r w:rsidRPr="00F027FB">
        <w:rPr>
          <w:b/>
          <w:sz w:val="22"/>
          <w:szCs w:val="22"/>
        </w:rPr>
        <w:t xml:space="preserve"> puan)</w:t>
      </w:r>
    </w:p>
    <w:p w:rsidR="00606F24" w:rsidRPr="00F027FB" w:rsidRDefault="00606F24" w:rsidP="00A87C56">
      <w:pPr>
        <w:rPr>
          <w:sz w:val="22"/>
          <w:szCs w:val="22"/>
        </w:rPr>
      </w:pPr>
    </w:p>
    <w:p w:rsidR="00606F24" w:rsidRPr="00F027FB" w:rsidRDefault="00606F24" w:rsidP="00F027FB">
      <w:pPr>
        <w:spacing w:line="360" w:lineRule="auto"/>
        <w:rPr>
          <w:sz w:val="22"/>
          <w:szCs w:val="22"/>
        </w:rPr>
      </w:pPr>
      <w:r w:rsidRPr="00F027FB">
        <w:rPr>
          <w:sz w:val="22"/>
          <w:szCs w:val="22"/>
        </w:rPr>
        <w:t xml:space="preserve"> a)…………………………………………</w:t>
      </w:r>
      <w:r>
        <w:rPr>
          <w:sz w:val="22"/>
          <w:szCs w:val="22"/>
        </w:rPr>
        <w:t>……</w:t>
      </w:r>
    </w:p>
    <w:p w:rsidR="00606F24" w:rsidRPr="00F027FB" w:rsidRDefault="00606F24" w:rsidP="00F027FB">
      <w:pPr>
        <w:spacing w:line="360" w:lineRule="auto"/>
        <w:rPr>
          <w:sz w:val="22"/>
          <w:szCs w:val="22"/>
        </w:rPr>
      </w:pPr>
      <w:r w:rsidRPr="00F027FB">
        <w:rPr>
          <w:sz w:val="22"/>
          <w:szCs w:val="22"/>
        </w:rPr>
        <w:t xml:space="preserve"> </w:t>
      </w:r>
      <w:r>
        <w:rPr>
          <w:sz w:val="22"/>
          <w:szCs w:val="22"/>
        </w:rPr>
        <w:t>b)………………………………………………</w:t>
      </w:r>
    </w:p>
    <w:p w:rsidR="00606F24" w:rsidRPr="00F027FB" w:rsidRDefault="00606F24" w:rsidP="00F027F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c)………………………………………………</w:t>
      </w:r>
    </w:p>
    <w:p w:rsidR="00606F24" w:rsidRPr="00F027FB" w:rsidRDefault="00606F24" w:rsidP="00F027FB">
      <w:pPr>
        <w:spacing w:line="360" w:lineRule="auto"/>
        <w:rPr>
          <w:sz w:val="22"/>
          <w:szCs w:val="22"/>
        </w:rPr>
      </w:pPr>
      <w:r w:rsidRPr="00F027FB">
        <w:rPr>
          <w:sz w:val="22"/>
          <w:szCs w:val="22"/>
        </w:rPr>
        <w:t xml:space="preserve"> </w:t>
      </w:r>
      <w:r>
        <w:rPr>
          <w:sz w:val="22"/>
          <w:szCs w:val="22"/>
        </w:rPr>
        <w:t>d)………………………………………………</w:t>
      </w:r>
    </w:p>
    <w:p w:rsidR="00606F24" w:rsidRDefault="00606F24" w:rsidP="00EA0721">
      <w:pPr>
        <w:spacing w:line="360" w:lineRule="auto"/>
        <w:rPr>
          <w:b/>
          <w:sz w:val="22"/>
          <w:szCs w:val="22"/>
        </w:rPr>
        <w:sectPr w:rsidR="00606F24" w:rsidSect="007A46F2">
          <w:type w:val="continuous"/>
          <w:pgSz w:w="11906" w:h="16838"/>
          <w:pgMar w:top="719" w:right="386" w:bottom="0" w:left="540" w:header="708" w:footer="708" w:gutter="0"/>
          <w:cols w:num="2" w:sep="1" w:space="360"/>
          <w:docGrid w:linePitch="360"/>
        </w:sectPr>
      </w:pPr>
      <w:r w:rsidRPr="00F027FB">
        <w:rPr>
          <w:sz w:val="22"/>
          <w:szCs w:val="22"/>
        </w:rPr>
        <w:t xml:space="preserve"> e)………………………………………………</w:t>
      </w:r>
      <w:r>
        <w:rPr>
          <w:b/>
          <w:sz w:val="22"/>
          <w:szCs w:val="22"/>
        </w:rPr>
        <w:t xml:space="preserve"> </w:t>
      </w:r>
    </w:p>
    <w:p w:rsidR="00606F24" w:rsidRPr="00EA0721" w:rsidRDefault="00606F24" w:rsidP="00EA0721">
      <w:pPr>
        <w:ind w:left="180"/>
        <w:rPr>
          <w:sz w:val="22"/>
          <w:szCs w:val="22"/>
        </w:rPr>
      </w:pPr>
    </w:p>
    <w:p w:rsidR="00606F24" w:rsidRPr="00F027FB" w:rsidRDefault="00606F24" w:rsidP="00A87C56">
      <w:pPr>
        <w:numPr>
          <w:ilvl w:val="0"/>
          <w:numId w:val="3"/>
        </w:numPr>
        <w:ind w:left="360" w:hanging="180"/>
        <w:rPr>
          <w:sz w:val="22"/>
          <w:szCs w:val="22"/>
        </w:rPr>
      </w:pPr>
      <w:r w:rsidRPr="00F027FB">
        <w:rPr>
          <w:b/>
          <w:sz w:val="22"/>
          <w:szCs w:val="22"/>
        </w:rPr>
        <w:t>Aşağıdaki ifadelerden doğru olanlara “D”, yanlış olanlar “Y” yazınız.</w:t>
      </w:r>
      <w:r w:rsidRPr="00EB624C">
        <w:rPr>
          <w:b/>
          <w:sz w:val="22"/>
          <w:szCs w:val="22"/>
        </w:rPr>
        <w:t xml:space="preserve"> </w:t>
      </w:r>
      <w:r w:rsidRPr="00F027FB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>10</w:t>
      </w:r>
      <w:r w:rsidRPr="00F027FB">
        <w:rPr>
          <w:b/>
          <w:sz w:val="22"/>
          <w:szCs w:val="22"/>
        </w:rPr>
        <w:t xml:space="preserve"> puan)</w:t>
      </w:r>
    </w:p>
    <w:p w:rsidR="00606F24" w:rsidRPr="00F027FB" w:rsidRDefault="00606F24" w:rsidP="000C752E">
      <w:pPr>
        <w:ind w:left="180"/>
        <w:rPr>
          <w:sz w:val="22"/>
          <w:szCs w:val="22"/>
        </w:rPr>
      </w:pPr>
    </w:p>
    <w:p w:rsidR="00606F24" w:rsidRPr="00F027FB" w:rsidRDefault="00606F24" w:rsidP="00EB624C">
      <w:pPr>
        <w:pStyle w:val="ListeParagraf1"/>
        <w:tabs>
          <w:tab w:val="left" w:pos="0"/>
          <w:tab w:val="left" w:pos="360"/>
          <w:tab w:val="left" w:pos="540"/>
        </w:tabs>
        <w:spacing w:line="360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sz w:val="22"/>
          <w:szCs w:val="22"/>
        </w:rPr>
        <w:t>(……)</w:t>
      </w:r>
      <w:r w:rsidRPr="00F027FB">
        <w:rPr>
          <w:rFonts w:ascii="Times New Roman" w:hAnsi="Times New Roman"/>
          <w:sz w:val="22"/>
          <w:szCs w:val="22"/>
        </w:rPr>
        <w:tab/>
        <w:t xml:space="preserve">Olayların oluş tarihine göre sıralanmasına kronoloji denir. </w:t>
      </w:r>
    </w:p>
    <w:p w:rsidR="00606F24" w:rsidRPr="00F027FB" w:rsidRDefault="00606F24" w:rsidP="00EB624C">
      <w:pPr>
        <w:tabs>
          <w:tab w:val="left" w:pos="0"/>
          <w:tab w:val="left" w:pos="360"/>
          <w:tab w:val="left" w:pos="540"/>
        </w:tabs>
        <w:spacing w:line="360" w:lineRule="auto"/>
        <w:rPr>
          <w:sz w:val="22"/>
          <w:szCs w:val="22"/>
        </w:rPr>
      </w:pPr>
      <w:r w:rsidRPr="00F027FB">
        <w:rPr>
          <w:sz w:val="22"/>
          <w:szCs w:val="22"/>
        </w:rPr>
        <w:t>(……)</w:t>
      </w:r>
      <w:r w:rsidRPr="00F027FB">
        <w:rPr>
          <w:sz w:val="22"/>
          <w:szCs w:val="22"/>
        </w:rPr>
        <w:tab/>
        <w:t>Atatürk’ün kişisel özelliklerin</w:t>
      </w:r>
      <w:r>
        <w:rPr>
          <w:sz w:val="22"/>
          <w:szCs w:val="22"/>
        </w:rPr>
        <w:t>den biri de ileri görüşlü</w:t>
      </w:r>
      <w:r w:rsidRPr="00F027FB">
        <w:rPr>
          <w:sz w:val="22"/>
          <w:szCs w:val="22"/>
        </w:rPr>
        <w:t xml:space="preserve"> olmasıdır. </w:t>
      </w:r>
    </w:p>
    <w:p w:rsidR="00606F24" w:rsidRPr="00F027FB" w:rsidRDefault="00606F24" w:rsidP="00EB624C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sz w:val="22"/>
          <w:szCs w:val="22"/>
        </w:rPr>
        <w:t>(……)</w:t>
      </w:r>
      <w:r w:rsidRPr="00F027FB">
        <w:rPr>
          <w:rFonts w:ascii="Times New Roman" w:hAnsi="Times New Roman"/>
          <w:sz w:val="22"/>
          <w:szCs w:val="22"/>
        </w:rPr>
        <w:tab/>
        <w:t>Hoşgörülü insanlar başka</w:t>
      </w:r>
      <w:r>
        <w:rPr>
          <w:rFonts w:ascii="Times New Roman" w:hAnsi="Times New Roman"/>
          <w:sz w:val="22"/>
          <w:szCs w:val="22"/>
        </w:rPr>
        <w:t>larının düşüncelerine saygı göstermezler</w:t>
      </w:r>
      <w:r w:rsidRPr="00F027FB">
        <w:rPr>
          <w:rFonts w:ascii="Times New Roman" w:hAnsi="Times New Roman"/>
          <w:sz w:val="22"/>
          <w:szCs w:val="22"/>
        </w:rPr>
        <w:t xml:space="preserve">. </w:t>
      </w:r>
    </w:p>
    <w:p w:rsidR="00606F24" w:rsidRPr="00F027FB" w:rsidRDefault="00606F24" w:rsidP="00EB624C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sz w:val="22"/>
          <w:szCs w:val="22"/>
        </w:rPr>
        <w:t>(……)</w:t>
      </w:r>
      <w:r w:rsidRPr="00F027FB">
        <w:rPr>
          <w:rFonts w:ascii="Times New Roman" w:hAnsi="Times New Roman"/>
          <w:sz w:val="22"/>
          <w:szCs w:val="22"/>
        </w:rPr>
        <w:tab/>
        <w:t>Nüfus cüzdanı dışında başka kimlik belgelerimiz de olabilir.</w:t>
      </w:r>
    </w:p>
    <w:p w:rsidR="00606F24" w:rsidRPr="00F027FB" w:rsidRDefault="00606F24" w:rsidP="00EB624C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sz w:val="22"/>
          <w:szCs w:val="22"/>
        </w:rPr>
        <w:t>(……)</w:t>
      </w:r>
      <w:r w:rsidRPr="00F027FB">
        <w:rPr>
          <w:rFonts w:ascii="Times New Roman" w:hAnsi="Times New Roman"/>
          <w:sz w:val="22"/>
          <w:szCs w:val="22"/>
        </w:rPr>
        <w:tab/>
        <w:t>T.C kimlik numarası sadece erkeklerin nüfus cüzdanında bulunur.</w:t>
      </w:r>
    </w:p>
    <w:p w:rsidR="00606F24" w:rsidRPr="00F027FB" w:rsidRDefault="00606F24" w:rsidP="00EB624C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sz w:val="22"/>
          <w:szCs w:val="22"/>
        </w:rPr>
        <w:t>(……)</w:t>
      </w:r>
      <w:r w:rsidRPr="00F027FB">
        <w:rPr>
          <w:rFonts w:ascii="Times New Roman" w:hAnsi="Times New Roman"/>
          <w:sz w:val="22"/>
          <w:szCs w:val="22"/>
        </w:rPr>
        <w:tab/>
        <w:t>Nüfus cüzdanındaki renkler cinsiyete göre değişir.</w:t>
      </w:r>
    </w:p>
    <w:p w:rsidR="00606F24" w:rsidRPr="00F027FB" w:rsidRDefault="00606F24" w:rsidP="00EB624C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sz w:val="22"/>
          <w:szCs w:val="22"/>
        </w:rPr>
        <w:t>(……)</w:t>
      </w:r>
      <w:r w:rsidRPr="00F027FB">
        <w:rPr>
          <w:rFonts w:ascii="Times New Roman" w:hAnsi="Times New Roman"/>
          <w:sz w:val="22"/>
          <w:szCs w:val="22"/>
        </w:rPr>
        <w:tab/>
      </w:r>
      <w:r w:rsidRPr="00F027FB">
        <w:rPr>
          <w:rFonts w:ascii="Times New Roman" w:hAnsi="Times New Roman"/>
          <w:bCs/>
          <w:sz w:val="22"/>
          <w:szCs w:val="22"/>
        </w:rPr>
        <w:t>Ten rengi ve boy uzunluğu duygusal özelliklerdendir.</w:t>
      </w:r>
    </w:p>
    <w:p w:rsidR="00606F24" w:rsidRPr="00F027FB" w:rsidRDefault="00606F24" w:rsidP="00EB624C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sz w:val="22"/>
          <w:szCs w:val="22"/>
        </w:rPr>
        <w:t>(……)</w:t>
      </w:r>
      <w:r w:rsidRPr="00F027FB">
        <w:rPr>
          <w:rFonts w:ascii="Times New Roman" w:hAnsi="Times New Roman"/>
          <w:sz w:val="22"/>
          <w:szCs w:val="22"/>
        </w:rPr>
        <w:tab/>
        <w:t>Nüfus cüzdanımızda okul numaramız bulunur.</w:t>
      </w:r>
    </w:p>
    <w:p w:rsidR="00606F24" w:rsidRPr="00F027FB" w:rsidRDefault="00606F24" w:rsidP="00EB624C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sz w:val="22"/>
          <w:szCs w:val="22"/>
        </w:rPr>
        <w:t>(……)</w:t>
      </w:r>
      <w:r w:rsidRPr="00F027FB">
        <w:rPr>
          <w:rFonts w:ascii="Times New Roman" w:hAnsi="Times New Roman"/>
          <w:sz w:val="22"/>
          <w:szCs w:val="22"/>
        </w:rPr>
        <w:tab/>
        <w:t>Yarışmada derece bekleyen fakat amacı</w:t>
      </w:r>
      <w:r>
        <w:rPr>
          <w:rFonts w:ascii="Times New Roman" w:hAnsi="Times New Roman"/>
          <w:sz w:val="22"/>
          <w:szCs w:val="22"/>
        </w:rPr>
        <w:t>na ulaşamayan bir öğrenci üzülür</w:t>
      </w:r>
      <w:r w:rsidRPr="00F027FB">
        <w:rPr>
          <w:rFonts w:ascii="Times New Roman" w:hAnsi="Times New Roman"/>
          <w:sz w:val="22"/>
          <w:szCs w:val="22"/>
        </w:rPr>
        <w:t>.</w:t>
      </w:r>
    </w:p>
    <w:p w:rsidR="00606F24" w:rsidRPr="00F027FB" w:rsidRDefault="00606F24" w:rsidP="00EB624C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sz w:val="22"/>
          <w:szCs w:val="22"/>
        </w:rPr>
        <w:t>(……)</w:t>
      </w:r>
      <w:r w:rsidRPr="00F027FB">
        <w:rPr>
          <w:rFonts w:ascii="Times New Roman" w:hAnsi="Times New Roman"/>
          <w:sz w:val="22"/>
          <w:szCs w:val="22"/>
        </w:rPr>
        <w:tab/>
        <w:t>Parmak izi herkeste aynıdır.</w:t>
      </w:r>
    </w:p>
    <w:p w:rsidR="00606F24" w:rsidRPr="00F027FB" w:rsidRDefault="00606F24" w:rsidP="00EB624C">
      <w:pPr>
        <w:numPr>
          <w:ilvl w:val="0"/>
          <w:numId w:val="3"/>
        </w:numPr>
        <w:spacing w:line="360" w:lineRule="auto"/>
        <w:ind w:hanging="540"/>
        <w:rPr>
          <w:sz w:val="22"/>
          <w:szCs w:val="22"/>
        </w:rPr>
      </w:pPr>
      <w:r w:rsidRPr="00F027FB">
        <w:rPr>
          <w:b/>
          <w:sz w:val="22"/>
          <w:szCs w:val="22"/>
        </w:rPr>
        <w:t>Aşağıdaki boşlukları uygun şekilde doldurunuz.</w:t>
      </w:r>
      <w:r w:rsidRPr="00EB624C">
        <w:rPr>
          <w:b/>
          <w:sz w:val="22"/>
          <w:szCs w:val="22"/>
        </w:rPr>
        <w:t xml:space="preserve"> </w:t>
      </w:r>
      <w:r w:rsidRPr="00F027FB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>8</w:t>
      </w:r>
      <w:r w:rsidRPr="00F027FB">
        <w:rPr>
          <w:b/>
          <w:sz w:val="22"/>
          <w:szCs w:val="22"/>
        </w:rPr>
        <w:t xml:space="preserve"> puan)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540"/>
      </w:tblGrid>
      <w:tr w:rsidR="00606F24" w:rsidRPr="00F027FB" w:rsidTr="00861BF2">
        <w:trPr>
          <w:trHeight w:val="360"/>
        </w:trPr>
        <w:tc>
          <w:tcPr>
            <w:tcW w:w="9540" w:type="dxa"/>
          </w:tcPr>
          <w:p w:rsidR="00606F24" w:rsidRPr="00F027FB" w:rsidRDefault="00606F24" w:rsidP="00EB624C">
            <w:pPr>
              <w:spacing w:line="360" w:lineRule="auto"/>
              <w:rPr>
                <w:b/>
              </w:rPr>
            </w:pPr>
            <w:r w:rsidRPr="00F027FB">
              <w:rPr>
                <w:b/>
                <w:sz w:val="22"/>
                <w:szCs w:val="22"/>
              </w:rPr>
              <w:t xml:space="preserve">bireysel özellik – mavi - aile – soy ağacı - kültür – </w:t>
            </w:r>
            <w:r>
              <w:rPr>
                <w:b/>
                <w:sz w:val="22"/>
                <w:szCs w:val="22"/>
              </w:rPr>
              <w:t xml:space="preserve">fiziksel - </w:t>
            </w:r>
            <w:r w:rsidRPr="00F027FB">
              <w:rPr>
                <w:b/>
                <w:sz w:val="22"/>
                <w:szCs w:val="22"/>
              </w:rPr>
              <w:t>kimlik - pembe</w:t>
            </w:r>
          </w:p>
        </w:tc>
      </w:tr>
    </w:tbl>
    <w:p w:rsidR="00606F24" w:rsidRPr="00F027FB" w:rsidRDefault="00606F24" w:rsidP="00EB624C">
      <w:pPr>
        <w:pStyle w:val="Defaul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Anne baba ve çocuklardan oluşan yapıya</w:t>
      </w:r>
      <w:r w:rsidRPr="00F027FB">
        <w:rPr>
          <w:rFonts w:ascii="Times New Roman" w:hAnsi="Times New Roman" w:cs="Times New Roman"/>
          <w:sz w:val="22"/>
          <w:szCs w:val="22"/>
        </w:rPr>
        <w:t xml:space="preserve"> …………………..….. denir.</w:t>
      </w:r>
    </w:p>
    <w:p w:rsidR="00606F24" w:rsidRPr="00F027FB" w:rsidRDefault="00606F24" w:rsidP="00EB624C">
      <w:pPr>
        <w:pStyle w:val="Defaul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027FB">
        <w:rPr>
          <w:rFonts w:ascii="Times New Roman" w:hAnsi="Times New Roman" w:cs="Times New Roman"/>
          <w:sz w:val="22"/>
          <w:szCs w:val="22"/>
        </w:rPr>
        <w:t xml:space="preserve">Bir milletin tarihsel gelişme süreci içinde meydana getirdiği maddi ve manevi değerlere </w:t>
      </w:r>
      <w:r w:rsidRPr="00F027FB">
        <w:rPr>
          <w:rFonts w:ascii="Times New Roman" w:hAnsi="Times New Roman" w:cs="Times New Roman"/>
          <w:bCs/>
          <w:sz w:val="22"/>
          <w:szCs w:val="22"/>
        </w:rPr>
        <w:t>………………… denir</w:t>
      </w:r>
    </w:p>
    <w:p w:rsidR="00606F24" w:rsidRPr="00F027FB" w:rsidRDefault="00606F24" w:rsidP="00EB624C">
      <w:pPr>
        <w:pStyle w:val="Defaul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027FB">
        <w:rPr>
          <w:rFonts w:ascii="Times New Roman" w:hAnsi="Times New Roman" w:cs="Times New Roman"/>
          <w:sz w:val="22"/>
          <w:szCs w:val="22"/>
        </w:rPr>
        <w:t>Bir insanın kendine özgü olan fiziksel ve kişisel özelliklerine ………………………………</w:t>
      </w:r>
      <w:r>
        <w:rPr>
          <w:rFonts w:ascii="Times New Roman" w:hAnsi="Times New Roman" w:cs="Times New Roman"/>
          <w:sz w:val="22"/>
          <w:szCs w:val="22"/>
        </w:rPr>
        <w:t>…………</w:t>
      </w:r>
      <w:r w:rsidRPr="00F027FB">
        <w:rPr>
          <w:rFonts w:ascii="Times New Roman" w:hAnsi="Times New Roman" w:cs="Times New Roman"/>
          <w:sz w:val="22"/>
          <w:szCs w:val="22"/>
        </w:rPr>
        <w:t xml:space="preserve"> denir.</w:t>
      </w:r>
    </w:p>
    <w:p w:rsidR="00606F24" w:rsidRPr="00F027FB" w:rsidRDefault="00606F24" w:rsidP="00EB624C">
      <w:pPr>
        <w:pStyle w:val="Defaul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027FB">
        <w:rPr>
          <w:rFonts w:ascii="Times New Roman" w:hAnsi="Times New Roman" w:cs="Times New Roman"/>
          <w:sz w:val="22"/>
          <w:szCs w:val="22"/>
        </w:rPr>
        <w:t xml:space="preserve">Kim olduğumuzu kanıtlayan, hakkımızda bilgi veren bizi tanıtan belgeye </w:t>
      </w:r>
      <w:r w:rsidRPr="00EB624C">
        <w:rPr>
          <w:rFonts w:ascii="Times New Roman" w:hAnsi="Times New Roman" w:cs="Times New Roman"/>
          <w:b/>
          <w:sz w:val="22"/>
          <w:szCs w:val="22"/>
        </w:rPr>
        <w:t>……………………….</w:t>
      </w:r>
      <w:r w:rsidRPr="00F027FB">
        <w:rPr>
          <w:rFonts w:ascii="Times New Roman" w:hAnsi="Times New Roman" w:cs="Times New Roman"/>
          <w:sz w:val="22"/>
          <w:szCs w:val="22"/>
        </w:rPr>
        <w:t xml:space="preserve"> denir.</w:t>
      </w:r>
    </w:p>
    <w:p w:rsidR="00606F24" w:rsidRPr="00EB624C" w:rsidRDefault="00606F24" w:rsidP="00EB624C">
      <w:pPr>
        <w:pStyle w:val="Defaul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B624C">
        <w:rPr>
          <w:rFonts w:ascii="Times New Roman" w:hAnsi="Times New Roman" w:cs="Times New Roman"/>
          <w:sz w:val="22"/>
          <w:szCs w:val="22"/>
        </w:rPr>
        <w:t>Nüfus Cüzdanının  rengi kızlar için ……………….., erkekler için …</w:t>
      </w:r>
      <w:r>
        <w:rPr>
          <w:rFonts w:ascii="Times New Roman" w:hAnsi="Times New Roman" w:cs="Times New Roman"/>
          <w:sz w:val="22"/>
          <w:szCs w:val="22"/>
        </w:rPr>
        <w:t>……………</w:t>
      </w:r>
      <w:r w:rsidRPr="00EB624C">
        <w:rPr>
          <w:rFonts w:ascii="Times New Roman" w:hAnsi="Times New Roman" w:cs="Times New Roman"/>
          <w:sz w:val="22"/>
          <w:szCs w:val="22"/>
        </w:rPr>
        <w:t xml:space="preserve"> dir.</w:t>
      </w:r>
    </w:p>
    <w:p w:rsidR="00606F24" w:rsidRDefault="00606F24" w:rsidP="00EB624C">
      <w:pPr>
        <w:pStyle w:val="Defaul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027FB">
        <w:rPr>
          <w:rFonts w:ascii="Times New Roman" w:hAnsi="Times New Roman" w:cs="Times New Roman"/>
          <w:sz w:val="22"/>
          <w:szCs w:val="22"/>
        </w:rPr>
        <w:t>Bir bireyin tüm aile ve akrabalarını gösteren yapıya …………………………..…….… denir.</w:t>
      </w:r>
    </w:p>
    <w:p w:rsidR="00606F24" w:rsidRDefault="00606F24" w:rsidP="00A3027B">
      <w:pPr>
        <w:pStyle w:val="Defaul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3027B">
        <w:rPr>
          <w:rFonts w:ascii="Times New Roman" w:hAnsi="Times New Roman" w:cs="Times New Roman"/>
          <w:sz w:val="22"/>
          <w:szCs w:val="22"/>
        </w:rPr>
        <w:t xml:space="preserve">Arkadaşımın uzun boylu,kıvırcık saçlı ve şişman olması onun   ……………………….   </w:t>
      </w:r>
      <w:r>
        <w:rPr>
          <w:rFonts w:ascii="Times New Roman" w:hAnsi="Times New Roman" w:cs="Times New Roman"/>
          <w:sz w:val="22"/>
          <w:szCs w:val="22"/>
        </w:rPr>
        <w:t>ö</w:t>
      </w:r>
      <w:r w:rsidRPr="00A3027B">
        <w:rPr>
          <w:rFonts w:ascii="Times New Roman" w:hAnsi="Times New Roman" w:cs="Times New Roman"/>
          <w:sz w:val="22"/>
          <w:szCs w:val="22"/>
        </w:rPr>
        <w:t>zelliğidir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606F24" w:rsidRDefault="00606F24" w:rsidP="005A5D85">
      <w:pPr>
        <w:pStyle w:val="Default"/>
        <w:spacing w:line="36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:rsidR="00606F24" w:rsidRDefault="00606F24" w:rsidP="00EB624C"/>
    <w:p w:rsidR="00606F24" w:rsidRPr="00EB624C" w:rsidRDefault="00606F24" w:rsidP="00EB624C">
      <w:pPr>
        <w:tabs>
          <w:tab w:val="left" w:pos="8760"/>
        </w:tabs>
        <w:rPr>
          <w:b/>
        </w:rPr>
      </w:pPr>
      <w:r>
        <w:tab/>
      </w:r>
      <w:r w:rsidRPr="00EB624C">
        <w:rPr>
          <w:b/>
        </w:rPr>
        <w:t>-BAŞARILAR-</w:t>
      </w:r>
    </w:p>
    <w:sectPr w:rsidR="00606F24" w:rsidRPr="00EB624C" w:rsidSect="007A46F2">
      <w:type w:val="continuous"/>
      <w:pgSz w:w="11906" w:h="16838"/>
      <w:pgMar w:top="719" w:right="566" w:bottom="0" w:left="540" w:header="708" w:footer="708" w:gutter="0"/>
      <w:cols w:sep="1" w:space="3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9.75pt" o:bullet="t">
        <v:imagedata r:id="rId1" o:title=""/>
      </v:shape>
    </w:pict>
  </w:numPicBullet>
  <w:abstractNum w:abstractNumId="0">
    <w:nsid w:val="0AE234A8"/>
    <w:multiLevelType w:val="hybridMultilevel"/>
    <w:tmpl w:val="0F3002B2"/>
    <w:lvl w:ilvl="0" w:tplc="A9CEAFE8">
      <w:start w:val="11"/>
      <w:numFmt w:val="decimal"/>
      <w:lvlText w:val="%1."/>
      <w:lvlJc w:val="left"/>
      <w:pPr>
        <w:tabs>
          <w:tab w:val="num" w:pos="2264"/>
        </w:tabs>
        <w:ind w:left="226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13AD0720"/>
    <w:multiLevelType w:val="hybridMultilevel"/>
    <w:tmpl w:val="33747A60"/>
    <w:lvl w:ilvl="0" w:tplc="BBD8E1CA">
      <w:start w:val="11"/>
      <w:numFmt w:val="decimal"/>
      <w:lvlText w:val="%1."/>
      <w:lvlJc w:val="left"/>
      <w:pPr>
        <w:tabs>
          <w:tab w:val="num" w:pos="2728"/>
        </w:tabs>
        <w:ind w:left="272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164"/>
        </w:tabs>
        <w:ind w:left="316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324"/>
        </w:tabs>
        <w:ind w:left="532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764"/>
        </w:tabs>
        <w:ind w:left="676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484"/>
        </w:tabs>
        <w:ind w:left="7484" w:hanging="180"/>
      </w:pPr>
      <w:rPr>
        <w:rFonts w:cs="Times New Roman"/>
      </w:rPr>
    </w:lvl>
  </w:abstractNum>
  <w:abstractNum w:abstractNumId="2">
    <w:nsid w:val="1A5573E0"/>
    <w:multiLevelType w:val="hybridMultilevel"/>
    <w:tmpl w:val="2AFC8544"/>
    <w:lvl w:ilvl="0" w:tplc="5934867C">
      <w:numFmt w:val="bullet"/>
      <w:lvlText w:val=""/>
      <w:lvlPicBulletId w:val="0"/>
      <w:lvlJc w:val="left"/>
      <w:pPr>
        <w:tabs>
          <w:tab w:val="num" w:pos="0"/>
        </w:tabs>
      </w:pPr>
      <w:rPr>
        <w:rFonts w:ascii="Symbol" w:eastAsia="Times New Roman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7B7707"/>
    <w:multiLevelType w:val="hybridMultilevel"/>
    <w:tmpl w:val="6CBE202C"/>
    <w:lvl w:ilvl="0" w:tplc="A1FCB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DA91D16"/>
    <w:multiLevelType w:val="hybridMultilevel"/>
    <w:tmpl w:val="DD907D80"/>
    <w:lvl w:ilvl="0" w:tplc="1C74F40A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5">
    <w:nsid w:val="21F03E0B"/>
    <w:multiLevelType w:val="hybridMultilevel"/>
    <w:tmpl w:val="8048A988"/>
    <w:lvl w:ilvl="0" w:tplc="6D04AAC6">
      <w:start w:val="1"/>
      <w:numFmt w:val="lowerLetter"/>
      <w:lvlText w:val="%1-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58EE11E4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ascii="Comic Sans MS" w:hAnsi="Comic Sans MS" w:cs="Times New Roman"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441FC5"/>
    <w:multiLevelType w:val="hybridMultilevel"/>
    <w:tmpl w:val="507AB4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D32D0E"/>
    <w:multiLevelType w:val="multilevel"/>
    <w:tmpl w:val="22464288"/>
    <w:lvl w:ilvl="0">
      <w:start w:val="11"/>
      <w:numFmt w:val="decimal"/>
      <w:lvlText w:val="%1."/>
      <w:lvlJc w:val="left"/>
      <w:pPr>
        <w:tabs>
          <w:tab w:val="num" w:pos="2264"/>
        </w:tabs>
        <w:ind w:left="2264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A64DDE"/>
    <w:multiLevelType w:val="hybridMultilevel"/>
    <w:tmpl w:val="E89AF624"/>
    <w:lvl w:ilvl="0" w:tplc="6E1E092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746B0A0A"/>
    <w:multiLevelType w:val="hybridMultilevel"/>
    <w:tmpl w:val="A6E2B9D8"/>
    <w:lvl w:ilvl="0" w:tplc="920A35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77A300B0"/>
    <w:multiLevelType w:val="hybridMultilevel"/>
    <w:tmpl w:val="84285AB8"/>
    <w:lvl w:ilvl="0" w:tplc="CFFA3D7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9FE6A1E"/>
    <w:multiLevelType w:val="hybridMultilevel"/>
    <w:tmpl w:val="22464288"/>
    <w:lvl w:ilvl="0" w:tplc="A9CEAFE8">
      <w:start w:val="11"/>
      <w:numFmt w:val="decimal"/>
      <w:lvlText w:val="%1."/>
      <w:lvlJc w:val="left"/>
      <w:pPr>
        <w:tabs>
          <w:tab w:val="num" w:pos="2264"/>
        </w:tabs>
        <w:ind w:left="226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2"/>
  </w:num>
  <w:num w:numId="10">
    <w:abstractNumId w:val="11"/>
  </w:num>
  <w:num w:numId="11">
    <w:abstractNumId w:val="9"/>
  </w:num>
  <w:num w:numId="12">
    <w:abstractNumId w:val="4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008E"/>
    <w:rsid w:val="0006008E"/>
    <w:rsid w:val="000A4F88"/>
    <w:rsid w:val="000C752E"/>
    <w:rsid w:val="000E13B7"/>
    <w:rsid w:val="002736AF"/>
    <w:rsid w:val="002B6F92"/>
    <w:rsid w:val="002D3408"/>
    <w:rsid w:val="002F1E5C"/>
    <w:rsid w:val="00386A44"/>
    <w:rsid w:val="004C2D09"/>
    <w:rsid w:val="00555208"/>
    <w:rsid w:val="005A5D85"/>
    <w:rsid w:val="005F5B23"/>
    <w:rsid w:val="00606F24"/>
    <w:rsid w:val="00674DE1"/>
    <w:rsid w:val="006A2B20"/>
    <w:rsid w:val="00717A8F"/>
    <w:rsid w:val="007A46F2"/>
    <w:rsid w:val="00861BF2"/>
    <w:rsid w:val="008D2FEF"/>
    <w:rsid w:val="008D7806"/>
    <w:rsid w:val="00952571"/>
    <w:rsid w:val="009548F6"/>
    <w:rsid w:val="00971DA0"/>
    <w:rsid w:val="009A49A0"/>
    <w:rsid w:val="009A4FCA"/>
    <w:rsid w:val="00A3027B"/>
    <w:rsid w:val="00A87C56"/>
    <w:rsid w:val="00BC7A89"/>
    <w:rsid w:val="00E02D6F"/>
    <w:rsid w:val="00E10155"/>
    <w:rsid w:val="00E67D2D"/>
    <w:rsid w:val="00EA0721"/>
    <w:rsid w:val="00EB624C"/>
    <w:rsid w:val="00F027FB"/>
    <w:rsid w:val="00F9208D"/>
    <w:rsid w:val="00FE4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08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99"/>
    <w:rsid w:val="00A87C56"/>
    <w:pPr>
      <w:ind w:left="720"/>
      <w:contextualSpacing/>
    </w:pPr>
    <w:rPr>
      <w:rFonts w:ascii="Verdana" w:hAnsi="Verdana"/>
      <w:sz w:val="20"/>
    </w:rPr>
  </w:style>
  <w:style w:type="paragraph" w:customStyle="1" w:styleId="Default">
    <w:name w:val="Default"/>
    <w:uiPriority w:val="99"/>
    <w:rsid w:val="000C752E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5F5B2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2</Pages>
  <Words>683</Words>
  <Characters>3897</Characters>
  <Application>Microsoft Office Outlook</Application>
  <DocSecurity>0</DocSecurity>
  <Lines>0</Lines>
  <Paragraphs>0</Paragraphs>
  <ScaleCrop>false</ScaleCrop>
  <Company>C-Ronaldo - www.shanex.com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Fujitsu</dc:creator>
  <cp:keywords>www.sorubak.com</cp:keywords>
  <dc:description/>
  <cp:lastModifiedBy>edanur</cp:lastModifiedBy>
  <cp:revision>11</cp:revision>
  <cp:lastPrinted>2013-11-04T15:13:00Z</cp:lastPrinted>
  <dcterms:created xsi:type="dcterms:W3CDTF">2013-10-30T15:49:00Z</dcterms:created>
  <dcterms:modified xsi:type="dcterms:W3CDTF">2014-10-16T19:17:00Z</dcterms:modified>
</cp:coreProperties>
</file>