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3DA" w:rsidRDefault="009533DA"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6" o:spid="_x0000_s1026" type="#_x0000_t62" style="position:absolute;margin-left:97.1pt;margin-top:-13.9pt;width:127.05pt;height:62.3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" adj="-4429,10774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9533DA" w:rsidRPr="00AE57D4" w:rsidRDefault="009533DA" w:rsidP="00AE57D4">
                  <w:pPr>
                    <w:rPr>
                      <w:rFonts w:ascii="Comic Sans MS" w:hAnsi="Comic Sans MS"/>
                      <w:b/>
                      <w:noProof/>
                      <w:sz w:val="16"/>
                      <w:szCs w:val="16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sz w:val="16"/>
                      <w:szCs w:val="16"/>
                      <w:lang w:eastAsia="tr-TR"/>
                    </w:rPr>
                    <w:t>Ailemizdeki ya da çevremizdeki yaşı uygun kişilerle görüşülerek anılarının kaydedilmesidir.</w:t>
                  </w:r>
                </w:p>
                <w:p w:rsidR="009533DA" w:rsidRPr="00451B9B" w:rsidRDefault="009533DA" w:rsidP="00AE57D4">
                  <w:pPr>
                    <w:rPr>
                      <w:b/>
                      <w:sz w:val="18"/>
                    </w:rPr>
                  </w:pPr>
                </w:p>
              </w:txbxContent>
            </v:textbox>
          </v:shape>
        </w:pict>
      </w:r>
      <w:r>
        <w:t xml:space="preserve">Yeşim: </w:t>
      </w:r>
      <w:r w:rsidRPr="001F369C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32.25pt;height:32.25pt;visibility:visible">
            <v:imagedata r:id="rId4" o:title=""/>
            <o:lock v:ext="edit" cropping="t"/>
          </v:shape>
        </w:pict>
      </w:r>
      <w:r>
        <w:t xml:space="preserve"> </w:t>
      </w:r>
    </w:p>
    <w:p w:rsidR="009533DA" w:rsidRDefault="009533DA"/>
    <w:p w:rsidR="009533DA" w:rsidRDefault="009533DA">
      <w:r>
        <w:t>1. Yeşim, aşağıdaki sorulardan hangisinin cevabını vermiştir?</w:t>
      </w:r>
    </w:p>
    <w:p w:rsidR="009533DA" w:rsidRDefault="009533DA">
      <w:r>
        <w:t>A) Sözlü tarih yöntemi nedir?</w:t>
      </w:r>
    </w:p>
    <w:p w:rsidR="009533DA" w:rsidRDefault="009533DA">
      <w:r>
        <w:t>B) Kronolojik sıra ne demektir?</w:t>
      </w:r>
    </w:p>
    <w:p w:rsidR="009533DA" w:rsidRDefault="009533DA">
      <w:r>
        <w:t>C) Röportaj niçin yapılır?</w:t>
      </w:r>
    </w:p>
    <w:p w:rsidR="009533DA" w:rsidRDefault="009533DA">
      <w:r>
        <w:t>D) Kültürel ögeler kaça ayrılır?</w:t>
      </w:r>
    </w:p>
    <w:p w:rsidR="009533DA" w:rsidRDefault="009533DA">
      <w:r>
        <w:rPr>
          <w:noProof/>
          <w:lang w:eastAsia="tr-TR"/>
        </w:rPr>
        <w:pict>
          <v:rect id="Dikdörtgen 1" o:spid="_x0000_s1027" style="position:absolute;margin-left:12.6pt;margin-top:21.75pt;width:165.85pt;height:94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9533DA" w:rsidRPr="008A48E5" w:rsidRDefault="009533DA" w:rsidP="00AE57D4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Bazı kişiler belirli bir konu hakkında, o konu ile ilgili kişilerle uzun söyleşiler yapar. Bu söyleşiler sonucu elde ettiği ve bir yere kaydettiği bilgileri belirli bir düzen içinde inceleyerek değerlendirir. Buna </w:t>
                  </w:r>
                  <w:r>
                    <w:rPr>
                      <w:rFonts w:ascii="Comic Sans MS" w:hAnsi="Comic Sans MS"/>
                      <w:b/>
                      <w:color w:val="FF0000"/>
                      <w:sz w:val="16"/>
                      <w:szCs w:val="16"/>
                    </w:rPr>
                    <w:t xml:space="preserve">sözlü tarih çalışması </w:t>
                  </w: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denir.</w:t>
                  </w:r>
                </w:p>
              </w:txbxContent>
            </v:textbox>
          </v:rect>
        </w:pict>
      </w:r>
    </w:p>
    <w:p w:rsidR="009533DA" w:rsidRDefault="009533DA">
      <w:r>
        <w:t xml:space="preserve">2. </w:t>
      </w:r>
    </w:p>
    <w:p w:rsidR="009533DA" w:rsidRDefault="009533DA"/>
    <w:p w:rsidR="009533DA" w:rsidRDefault="009533DA"/>
    <w:p w:rsidR="009533DA" w:rsidRDefault="009533DA"/>
    <w:p w:rsidR="009533DA" w:rsidRDefault="009533DA"/>
    <w:p w:rsidR="009533DA" w:rsidRDefault="009533DA">
      <w:r>
        <w:t>Buna göre sözlü tarih çalışması yapmak öğrencilere aşağıdaki kazançlardan hangisini sağlar?</w:t>
      </w:r>
    </w:p>
    <w:p w:rsidR="009533DA" w:rsidRDefault="009533DA">
      <w:r>
        <w:t>A) Kendini herkesten üstün görür.</w:t>
      </w:r>
    </w:p>
    <w:p w:rsidR="009533DA" w:rsidRDefault="009533DA">
      <w:r>
        <w:t>B) Sınıfın en sevilen kişisi olmasını sağlar.</w:t>
      </w:r>
    </w:p>
    <w:p w:rsidR="009533DA" w:rsidRDefault="009533DA">
      <w:r>
        <w:t>C) Vücudun sağlıklı olmasını sağlar.</w:t>
      </w:r>
    </w:p>
    <w:p w:rsidR="009533DA" w:rsidRDefault="009533DA">
      <w:r>
        <w:t>D) Soru sorma ve bilgi edinme becerisini artırır.</w:t>
      </w:r>
    </w:p>
    <w:p w:rsidR="009533DA" w:rsidRDefault="009533DA">
      <w:r>
        <w:rPr>
          <w:noProof/>
          <w:lang w:eastAsia="tr-TR"/>
        </w:rPr>
        <w:pict>
          <v:shape id="Köşeleri Yuvarlanmış Dikdörtgen Belirtme Çizgisi 14" o:spid="_x0000_s1028" type="#_x0000_t62" style="position:absolute;margin-left:67.15pt;margin-top:2.5pt;width:103.8pt;height:63.1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" adj="-3215,12751" fillcolor="#c9b5e8" strokecolor="#7d60a0">
            <v:fill color2="#f0eaf9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9533DA" w:rsidRPr="008A48E5" w:rsidRDefault="009533DA" w:rsidP="008A48E5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Aşağıdakilerden hangisi akrabalık ilişkilerini belirten bir unvan değildir?</w:t>
                  </w:r>
                </w:p>
              </w:txbxContent>
            </v:textbox>
          </v:shape>
        </w:pict>
      </w:r>
    </w:p>
    <w:p w:rsidR="009533DA" w:rsidRDefault="009533DA">
      <w:r>
        <w:t xml:space="preserve">3. </w:t>
      </w:r>
      <w:r w:rsidRPr="001F369C">
        <w:rPr>
          <w:noProof/>
          <w:lang w:eastAsia="tr-TR"/>
        </w:rPr>
        <w:pict>
          <v:shape id="Resim 2" o:spid="_x0000_i1026" type="#_x0000_t75" style="width:34.5pt;height:34.5pt;visibility:visible">
            <v:imagedata r:id="rId5" o:title=""/>
            <o:lock v:ext="edit" cropping="t"/>
          </v:shape>
        </w:pict>
      </w:r>
      <w:r>
        <w:t xml:space="preserve"> </w:t>
      </w:r>
    </w:p>
    <w:p w:rsidR="009533DA" w:rsidRDefault="009533DA">
      <w:r>
        <w:t>A) Komşum</w:t>
      </w:r>
    </w:p>
    <w:p w:rsidR="009533DA" w:rsidRDefault="009533DA">
      <w:r>
        <w:t>B) Yeğenim</w:t>
      </w:r>
    </w:p>
    <w:p w:rsidR="009533DA" w:rsidRDefault="009533DA">
      <w:r>
        <w:t>C) Kardeşim</w:t>
      </w:r>
    </w:p>
    <w:p w:rsidR="009533DA" w:rsidRDefault="009533DA">
      <w:r>
        <w:t>D) Teyzem</w:t>
      </w:r>
    </w:p>
    <w:p w:rsidR="009533DA" w:rsidRDefault="009533DA"/>
    <w:p w:rsidR="009533DA" w:rsidRDefault="009533DA"/>
    <w:p w:rsidR="009533DA" w:rsidRDefault="009533DA">
      <w:r>
        <w:rPr>
          <w:noProof/>
          <w:lang w:eastAsia="tr-TR"/>
        </w:rPr>
        <w:pict>
          <v:shape id="Köşeleri Yuvarlanmış Dikdörtgen Belirtme Çizgisi 6" o:spid="_x0000_s1029" type="#_x0000_t62" style="position:absolute;margin-left:73pt;margin-top:12.95pt;width:147.9pt;height:55.3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" adj="-2329,9737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9533DA" w:rsidRPr="008A48E5" w:rsidRDefault="009533DA" w:rsidP="008A48E5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Anne, baba ve çocuklardan oluşan en küçük topluluk aşağıdakilerden hangisidir?</w:t>
                  </w:r>
                </w:p>
              </w:txbxContent>
            </v:textbox>
          </v:shape>
        </w:pict>
      </w:r>
      <w:r>
        <w:t xml:space="preserve">4.    </w:t>
      </w:r>
      <w:r w:rsidRPr="001F369C">
        <w:rPr>
          <w:noProof/>
          <w:lang w:eastAsia="tr-TR"/>
        </w:rPr>
        <w:pict>
          <v:shape id="Resim 3" o:spid="_x0000_i1027" type="#_x0000_t75" style="width:41.25pt;height:86.25pt;visibility:visible">
            <v:imagedata r:id="rId6" o:title=""/>
            <o:lock v:ext="edit" cropping="t"/>
          </v:shape>
        </w:pict>
      </w:r>
      <w:r>
        <w:t xml:space="preserve"> </w:t>
      </w:r>
    </w:p>
    <w:p w:rsidR="009533DA" w:rsidRDefault="009533DA">
      <w:r>
        <w:t>A) Devlet    B) Aile    C) Millet  D) Toplum</w:t>
      </w:r>
    </w:p>
    <w:p w:rsidR="009533DA" w:rsidRDefault="009533DA">
      <w:r>
        <w:rPr>
          <w:noProof/>
          <w:lang w:eastAsia="tr-TR"/>
        </w:rPr>
        <w:pict>
          <v:shape id="Köşeleri Yuvarlanmış Dikdörtgen Belirtme Çizgisi 11" o:spid="_x0000_s1030" type="#_x0000_t62" style="position:absolute;margin-left:105.65pt;margin-top:3.15pt;width:144.8pt;height:49.4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" adj="-1812,18783" fillcolor="#bcbcbc">
            <v:fill color2="#ededed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9533DA" w:rsidRPr="00940EF3" w:rsidRDefault="009533DA" w:rsidP="008A48E5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Aşağıdaki öğrencilerden hangisi milli kültürümüze ait bir ögeden bahsetmiştir?</w:t>
                  </w:r>
                </w:p>
              </w:txbxContent>
            </v:textbox>
          </v:shape>
        </w:pict>
      </w:r>
    </w:p>
    <w:p w:rsidR="009533DA" w:rsidRDefault="009533DA">
      <w:r>
        <w:rPr>
          <w:noProof/>
          <w:lang w:eastAsia="tr-TR"/>
        </w:rPr>
        <w:t xml:space="preserve">5. </w:t>
      </w:r>
      <w:r w:rsidRPr="001F369C">
        <w:rPr>
          <w:noProof/>
          <w:lang w:eastAsia="tr-TR"/>
        </w:rPr>
        <w:pict>
          <v:shape id="Resim 4" o:spid="_x0000_i1028" type="#_x0000_t75" style="width:74.25pt;height:39.75pt;visibility:visible">
            <v:imagedata r:id="rId7" o:title=""/>
          </v:shape>
        </w:pict>
      </w:r>
      <w:r>
        <w:rPr>
          <w:noProof/>
          <w:lang w:eastAsia="tr-TR"/>
        </w:rPr>
        <w:t xml:space="preserve"> </w:t>
      </w:r>
    </w:p>
    <w:p w:rsidR="009533DA" w:rsidRDefault="009533DA">
      <w:r>
        <w:rPr>
          <w:noProof/>
          <w:lang w:eastAsia="tr-TR"/>
        </w:rPr>
        <w:pict>
          <v:shape id="Köşeleri Yuvarlanmış Dikdörtgen Belirtme Çizgisi 8" o:spid="_x0000_s1031" type="#_x0000_t62" style="position:absolute;margin-left:68.2pt;margin-top:19.85pt;width:118.5pt;height:37.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" adj="-3892,13622" fillcolor="#ffbe86" strokecolor="#f69240">
            <v:fill color2="#ffebdb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9533DA" w:rsidRDefault="009533DA" w:rsidP="00940EF3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Cadılar Bayramı ekim ayında kutlanır.</w:t>
                  </w:r>
                </w:p>
                <w:p w:rsidR="009533DA" w:rsidRPr="00940EF3" w:rsidRDefault="009533DA" w:rsidP="00940EF3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</w:p>
                <w:p w:rsidR="009533DA" w:rsidRDefault="009533DA"/>
              </w:txbxContent>
            </v:textbox>
          </v:shape>
        </w:pict>
      </w:r>
    </w:p>
    <w:p w:rsidR="009533DA" w:rsidRDefault="009533DA">
      <w:r>
        <w:t xml:space="preserve">A)  </w:t>
      </w:r>
      <w:r w:rsidRPr="001F369C">
        <w:rPr>
          <w:noProof/>
          <w:lang w:eastAsia="tr-TR"/>
        </w:rPr>
        <w:pict>
          <v:shape id="Resim 5" o:spid="_x0000_i1029" type="#_x0000_t75" style="width:40.5pt;height:40.5pt;visibility:visible">
            <v:imagedata r:id="rId8" o:title=""/>
            <o:lock v:ext="edit" cropping="t"/>
          </v:shape>
        </w:pict>
      </w:r>
    </w:p>
    <w:p w:rsidR="009533DA" w:rsidRDefault="009533DA">
      <w:r>
        <w:rPr>
          <w:noProof/>
          <w:lang w:eastAsia="tr-TR"/>
        </w:rPr>
        <w:pict>
          <v:shape id="Köşeleri Yuvarlanmış Dikdörtgen Belirtme Çizgisi 23" o:spid="_x0000_s1032" type="#_x0000_t62" style="position:absolute;margin-left:61.85pt;margin-top:20.8pt;width:134.85pt;height:37.6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" adj="-2515,13098" fillcolor="#c9b5e8" strokecolor="#7d60a0">
            <v:fill color2="#f0eaf9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9533DA" w:rsidRPr="00940EF3" w:rsidRDefault="009533DA" w:rsidP="00940EF3">
                  <w:pPr>
                    <w:rPr>
                      <w:rFonts w:ascii="Comic Sans MS" w:hAnsi="Comic Sans MS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 w:cs="Calibri"/>
                      <w:b/>
                      <w:sz w:val="16"/>
                      <w:szCs w:val="16"/>
                    </w:rPr>
                    <w:t>Askere gidecek gençler için uğurlama töreni yaptık.</w:t>
                  </w:r>
                </w:p>
              </w:txbxContent>
            </v:textbox>
          </v:shape>
        </w:pict>
      </w:r>
    </w:p>
    <w:p w:rsidR="009533DA" w:rsidRDefault="009533DA">
      <w:r>
        <w:t xml:space="preserve">B)  </w:t>
      </w:r>
      <w:r w:rsidRPr="001F369C">
        <w:rPr>
          <w:noProof/>
          <w:lang w:eastAsia="tr-TR"/>
        </w:rPr>
        <w:pict>
          <v:shape id="Resim 6" o:spid="_x0000_i1030" type="#_x0000_t75" style="width:37.5pt;height:37.5pt;visibility:visible">
            <v:imagedata r:id="rId9" o:title=""/>
            <o:lock v:ext="edit" cropping="t"/>
          </v:shape>
        </w:pict>
      </w:r>
    </w:p>
    <w:p w:rsidR="009533DA" w:rsidRDefault="009533DA"/>
    <w:p w:rsidR="009533DA" w:rsidRDefault="009533DA">
      <w:r>
        <w:rPr>
          <w:noProof/>
          <w:lang w:eastAsia="tr-TR"/>
        </w:rPr>
        <w:pict>
          <v:shape id="Köşeleri Yuvarlanmış Dikdörtgen Belirtme Çizgisi 29" o:spid="_x0000_s1033" type="#_x0000_t62" style="position:absolute;margin-left:56.8pt;margin-top:.35pt;width:124.35pt;height:42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" adj="-2206,13500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9533DA" w:rsidRPr="00940EF3" w:rsidRDefault="009533DA" w:rsidP="00940EF3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Pilavımızı “hashi” denen yemek çubuklarıyla yedik.</w:t>
                  </w:r>
                </w:p>
              </w:txbxContent>
            </v:textbox>
          </v:shape>
        </w:pict>
      </w:r>
      <w:r>
        <w:t xml:space="preserve">C) </w:t>
      </w:r>
      <w:r w:rsidRPr="001F369C">
        <w:rPr>
          <w:noProof/>
          <w:lang w:eastAsia="tr-TR"/>
        </w:rPr>
        <w:pict>
          <v:shape id="Resim 7" o:spid="_x0000_i1031" type="#_x0000_t75" style="width:37.5pt;height:37.5pt;visibility:visible">
            <v:imagedata r:id="rId10" o:title=""/>
            <o:lock v:ext="edit" cropping="t"/>
          </v:shape>
        </w:pict>
      </w:r>
      <w:r>
        <w:t xml:space="preserve"> </w:t>
      </w:r>
    </w:p>
    <w:p w:rsidR="009533DA" w:rsidRDefault="009533DA">
      <w:r>
        <w:rPr>
          <w:noProof/>
          <w:lang w:eastAsia="tr-TR"/>
        </w:rPr>
        <w:pict>
          <v:shape id="_x0000_s1034" type="#_x0000_t62" style="position:absolute;margin-left:56.8pt;margin-top:22.3pt;width:112.5pt;height:35.2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" adj="-2198,9467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9533DA" w:rsidRPr="00940EF3" w:rsidRDefault="009533DA" w:rsidP="00940EF3">
                  <w:pPr>
                    <w:rPr>
                      <w:rFonts w:ascii="Comic Sans MS" w:hAnsi="Comic Sans MS"/>
                      <w:b/>
                      <w:noProof/>
                      <w:sz w:val="16"/>
                      <w:szCs w:val="16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sz w:val="16"/>
                      <w:szCs w:val="16"/>
                      <w:lang w:eastAsia="tr-TR"/>
                    </w:rPr>
                    <w:t>Sumo güreşlerini her yıl ilgiyle izleriz.</w:t>
                  </w:r>
                </w:p>
                <w:p w:rsidR="009533DA" w:rsidRPr="00451B9B" w:rsidRDefault="009533DA" w:rsidP="00940EF3">
                  <w:pPr>
                    <w:rPr>
                      <w:b/>
                      <w:sz w:val="18"/>
                    </w:rPr>
                  </w:pPr>
                </w:p>
              </w:txbxContent>
            </v:textbox>
          </v:shape>
        </w:pict>
      </w:r>
    </w:p>
    <w:p w:rsidR="009533DA" w:rsidRDefault="009533DA">
      <w:r>
        <w:t xml:space="preserve">D) </w:t>
      </w:r>
      <w:r w:rsidRPr="001F369C">
        <w:rPr>
          <w:noProof/>
          <w:lang w:eastAsia="tr-TR"/>
        </w:rPr>
        <w:pict>
          <v:shape id="Resim 8" o:spid="_x0000_i1032" type="#_x0000_t75" style="width:37.5pt;height:37.5pt;visibility:visible">
            <v:imagedata r:id="rId11" o:title=""/>
            <o:lock v:ext="edit" cropping="t"/>
          </v:shape>
        </w:pict>
      </w:r>
      <w:r>
        <w:t xml:space="preserve"> </w:t>
      </w:r>
    </w:p>
    <w:p w:rsidR="009533DA" w:rsidRDefault="009533DA"/>
    <w:p w:rsidR="009533DA" w:rsidRDefault="009533DA">
      <w:r>
        <w:t xml:space="preserve">6. Aşağıdakilerden hangisi bir toplumun geleneklerini </w:t>
      </w:r>
      <w:r>
        <w:rPr>
          <w:u w:val="single"/>
        </w:rPr>
        <w:t>yansıtmaz</w:t>
      </w:r>
      <w:r>
        <w:t xml:space="preserve">? </w:t>
      </w:r>
    </w:p>
    <w:p w:rsidR="009533DA" w:rsidRDefault="009533DA">
      <w:r>
        <w:t>A) Evlilik törenleri</w:t>
      </w:r>
    </w:p>
    <w:p w:rsidR="009533DA" w:rsidRDefault="009533DA">
      <w:r>
        <w:t>B) Giysiler ve yemekler</w:t>
      </w:r>
    </w:p>
    <w:p w:rsidR="009533DA" w:rsidRDefault="009533DA">
      <w:r>
        <w:t>C) Bayramlar</w:t>
      </w:r>
    </w:p>
    <w:p w:rsidR="009533DA" w:rsidRDefault="009533DA">
      <w:r>
        <w:t>D) Laboratuvarlar</w:t>
      </w:r>
    </w:p>
    <w:p w:rsidR="009533DA" w:rsidRDefault="009533DA"/>
    <w:p w:rsidR="009533DA" w:rsidRDefault="009533DA"/>
    <w:p w:rsidR="009533DA" w:rsidRDefault="009533DA"/>
    <w:p w:rsidR="009533DA" w:rsidRDefault="009533DA"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5" type="#_x0000_t61" style="position:absolute;margin-left:129pt;margin-top:4.35pt;width:94.05pt;height:80.1pt;z-index:251667456" adj="-3319,3613" fillcolor="#7030a0">
            <v:textbox>
              <w:txbxContent>
                <w:p w:rsidR="009533DA" w:rsidRPr="00B7116F" w:rsidRDefault="009533DA" w:rsidP="00434900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B7116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Yaşlı bir dedenin İstiklal Savaşı’na katıldığını onun hangi eşyasına bakarak anlayabiliriz?</w:t>
                  </w:r>
                </w:p>
              </w:txbxContent>
            </v:textbox>
          </v:shape>
        </w:pict>
      </w:r>
      <w:r>
        <w:t xml:space="preserve">7. </w:t>
      </w:r>
      <w:r w:rsidRPr="001F369C">
        <w:rPr>
          <w:noProof/>
          <w:lang w:eastAsia="tr-TR"/>
        </w:rPr>
        <w:pict>
          <v:shape id="Resim 9" o:spid="_x0000_i1033" type="#_x0000_t75" style="width:92.25pt;height:37.5pt;visibility:visible">
            <v:imagedata r:id="rId12" o:title=""/>
          </v:shape>
        </w:pict>
      </w:r>
    </w:p>
    <w:p w:rsidR="009533DA" w:rsidRDefault="009533DA">
      <w:r>
        <w:t>A) Baston</w:t>
      </w:r>
    </w:p>
    <w:p w:rsidR="009533DA" w:rsidRDefault="009533DA">
      <w:r>
        <w:t>B) Madalya</w:t>
      </w:r>
    </w:p>
    <w:p w:rsidR="009533DA" w:rsidRDefault="009533DA">
      <w:r>
        <w:t>C) Diploma</w:t>
      </w:r>
    </w:p>
    <w:p w:rsidR="009533DA" w:rsidRDefault="009533DA">
      <w:r>
        <w:t>D) Gözlük</w:t>
      </w:r>
    </w:p>
    <w:p w:rsidR="009533DA" w:rsidRDefault="009533DA"/>
    <w:p w:rsidR="009533DA" w:rsidRDefault="009533DA">
      <w:r>
        <w:rPr>
          <w:noProof/>
          <w:lang w:eastAsia="tr-TR"/>
        </w:rPr>
        <w:pict>
          <v:shape id="_x0000_s1036" type="#_x0000_t62" style="position:absolute;margin-left:126.05pt;margin-top:3.35pt;width:108.85pt;height:77.4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" adj="-3274,9460" fillcolor="#70ad47" strokecolor="#a8d08d" strokeweight="3pt">
            <v:fill rotate="t"/>
            <v:shadow on="t" type="perspective" color="#375623" opacity=".5" offset="1pt" offset2="-1pt"/>
            <v:textbox>
              <w:txbxContent>
                <w:p w:rsidR="009533DA" w:rsidRPr="00434900" w:rsidRDefault="009533DA" w:rsidP="00434900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Aşağıdakilerden hangisi Kurtuluş Savaşı döneminde yapılan savaşlardan biri değildir?</w:t>
                  </w:r>
                </w:p>
              </w:txbxContent>
            </v:textbox>
          </v:shape>
        </w:pict>
      </w:r>
      <w:r>
        <w:t xml:space="preserve">8. </w:t>
      </w:r>
      <w:r w:rsidRPr="001F369C">
        <w:rPr>
          <w:noProof/>
          <w:lang w:eastAsia="tr-TR"/>
        </w:rPr>
        <w:pict>
          <v:shape id="Resim 10" o:spid="_x0000_i1034" type="#_x0000_t75" style="width:85.5pt;height:62.25pt;visibility:visible">
            <v:imagedata r:id="rId13" o:title=""/>
          </v:shape>
        </w:pict>
      </w:r>
      <w:r>
        <w:t xml:space="preserve"> </w:t>
      </w:r>
    </w:p>
    <w:p w:rsidR="009533DA" w:rsidRDefault="009533DA">
      <w:r>
        <w:t>A) Sakarya Savaşı</w:t>
      </w:r>
    </w:p>
    <w:p w:rsidR="009533DA" w:rsidRDefault="009533DA">
      <w:r>
        <w:t>B) İkinci İnönü Savaşı</w:t>
      </w:r>
    </w:p>
    <w:p w:rsidR="009533DA" w:rsidRDefault="009533DA">
      <w:r>
        <w:t>C) Çanakkale Savaşı</w:t>
      </w:r>
    </w:p>
    <w:p w:rsidR="009533DA" w:rsidRDefault="009533DA">
      <w:r>
        <w:t>D) Büyük Taarruz</w:t>
      </w:r>
    </w:p>
    <w:p w:rsidR="009533DA" w:rsidRDefault="009533DA"/>
    <w:p w:rsidR="009533DA" w:rsidRDefault="009533DA">
      <w:r>
        <w:t>9. Aşağıdaki ata sporlarımızdan hangisi günümüzde de Erzurum – Kars yörelerinde at üzerinde yapılmaktadır?</w:t>
      </w:r>
    </w:p>
    <w:p w:rsidR="009533DA" w:rsidRDefault="009533DA">
      <w:r>
        <w:t>A) Yağlı güreş                    B) Cirit</w:t>
      </w:r>
    </w:p>
    <w:p w:rsidR="009533DA" w:rsidRDefault="009533DA">
      <w:r>
        <w:t>C) Kılıç                                D) Okçuluk</w:t>
      </w:r>
    </w:p>
    <w:p w:rsidR="009533DA" w:rsidRDefault="009533DA"/>
    <w:p w:rsidR="009533DA" w:rsidRPr="00434900" w:rsidRDefault="009533DA">
      <w:r>
        <w:rPr>
          <w:noProof/>
          <w:lang w:eastAsia="tr-TR"/>
        </w:rPr>
        <w:pict>
          <v:rect id="Dikdörtgen 4" o:spid="_x0000_s1037" style="position:absolute;margin-left:19.15pt;margin-top:3.55pt;width:179.75pt;height:81.6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" fillcolor="#538135" strokecolor="#375623">
            <v:fill color2="#e5eeff" rotate="t"/>
            <v:shadow on="t" color="black" opacity="24903f" origin=",.5" offset="0,.55556mm"/>
            <v:textbox>
              <w:txbxContent>
                <w:p w:rsidR="009533DA" w:rsidRPr="009D44C0" w:rsidRDefault="009533DA" w:rsidP="00941305">
                  <w:pPr>
                    <w:rPr>
                      <w:rFonts w:ascii="Comic Sans MS" w:hAnsi="Comic Sans MS"/>
                      <w:b/>
                      <w:color w:val="FFFFFF"/>
                      <w:sz w:val="16"/>
                      <w:szCs w:val="16"/>
                    </w:rPr>
                  </w:pPr>
                  <w:r w:rsidRPr="009D44C0">
                    <w:rPr>
                      <w:rFonts w:ascii="Comic Sans MS" w:hAnsi="Comic Sans MS"/>
                      <w:b/>
                      <w:color w:val="FFFFFF"/>
                      <w:sz w:val="16"/>
                      <w:szCs w:val="16"/>
                    </w:rPr>
                    <w:t>Eskiden düğünlerde gelinler, renkli ve işlemeli elbiseler giyerler, özel yapılmış başlıklar takarlar, ata bindirilerek yeni evine götürürlerdi. Günümüzde ise gelinlik denilen beyaz elbiseler giyilmekte , yeni evlerine araba ile  götürülmektedir.</w:t>
                  </w:r>
                </w:p>
              </w:txbxContent>
            </v:textbox>
          </v:rect>
        </w:pict>
      </w:r>
    </w:p>
    <w:p w:rsidR="009533DA" w:rsidRDefault="009533DA">
      <w:pPr>
        <w:rPr>
          <w:noProof/>
          <w:lang w:eastAsia="tr-TR"/>
        </w:rPr>
      </w:pPr>
    </w:p>
    <w:p w:rsidR="009533DA" w:rsidRDefault="009533DA">
      <w:r>
        <w:t>10.</w:t>
      </w:r>
    </w:p>
    <w:p w:rsidR="009533DA" w:rsidRDefault="009533DA"/>
    <w:p w:rsidR="009533DA" w:rsidRDefault="009533DA">
      <w:r>
        <w:t>Bu bilgilere göre aşağıdakilerden hangisi söylenebilir?</w:t>
      </w:r>
    </w:p>
    <w:p w:rsidR="009533DA" w:rsidRDefault="009533DA">
      <w:r>
        <w:t>A) Günümüzde evlilik daha kolaydır.</w:t>
      </w:r>
    </w:p>
    <w:p w:rsidR="009533DA" w:rsidRDefault="009533DA">
      <w:r>
        <w:t>B) Günümüzde arabası olmayan evlenememektedir.</w:t>
      </w:r>
    </w:p>
    <w:p w:rsidR="009533DA" w:rsidRDefault="009533DA">
      <w:r>
        <w:t>C) Eski düğünler daha güzeldir.</w:t>
      </w:r>
    </w:p>
    <w:p w:rsidR="009533DA" w:rsidRDefault="009533DA">
      <w:r>
        <w:t>D) Gelenekler değişerek devam etmektedir.</w:t>
      </w:r>
    </w:p>
    <w:p w:rsidR="009533DA" w:rsidRDefault="009533DA">
      <w:r>
        <w:t>11. Aşağıdakilerden hangisi dini bayramlarımızdan biridir?</w:t>
      </w:r>
    </w:p>
    <w:p w:rsidR="009533DA" w:rsidRDefault="009533DA">
      <w:r>
        <w:t>A) Cumhuriyet Bayramı</w:t>
      </w:r>
    </w:p>
    <w:p w:rsidR="009533DA" w:rsidRDefault="009533DA">
      <w:r>
        <w:t>B) Atatürk’ü Anma Gençlik ve Spor Bayramı</w:t>
      </w:r>
    </w:p>
    <w:p w:rsidR="009533DA" w:rsidRDefault="009533DA">
      <w:r>
        <w:t>C) Zafer Bayramı</w:t>
      </w:r>
    </w:p>
    <w:p w:rsidR="009533DA" w:rsidRDefault="009533DA">
      <w:r>
        <w:t>D) Ramazan Bayramı</w:t>
      </w:r>
    </w:p>
    <w:p w:rsidR="009533DA" w:rsidRDefault="009533DA">
      <w:r>
        <w:t xml:space="preserve">12. </w:t>
      </w:r>
      <w:r>
        <w:rPr>
          <w:i/>
        </w:rPr>
        <w:t>..........., toplumun sahip olduğu duygu, düşünce, inanış ve yaşam biçimidir.</w:t>
      </w:r>
    </w:p>
    <w:p w:rsidR="009533DA" w:rsidRDefault="009533DA">
      <w:r>
        <w:t>Yukarıda boş bırakılan yere aşağıdakilerden hangisi getirilir?</w:t>
      </w:r>
      <w:r>
        <w:br/>
      </w:r>
    </w:p>
    <w:p w:rsidR="009533DA" w:rsidRDefault="009533DA">
      <w:r>
        <w:t>A) Sanat</w:t>
      </w:r>
    </w:p>
    <w:p w:rsidR="009533DA" w:rsidRDefault="009533DA">
      <w:r>
        <w:t>B) Miras</w:t>
      </w:r>
    </w:p>
    <w:p w:rsidR="009533DA" w:rsidRDefault="009533DA">
      <w:r>
        <w:t>C) Kültür</w:t>
      </w:r>
    </w:p>
    <w:p w:rsidR="009533DA" w:rsidRDefault="009533DA">
      <w:r>
        <w:rPr>
          <w:noProof/>
          <w:lang w:eastAsia="tr-TR"/>
        </w:rPr>
        <w:pict>
          <v:shape id="_x0000_s1038" type="#_x0000_t62" style="position:absolute;margin-left:51.85pt;margin-top:15.95pt;width:159.9pt;height:31.8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" adj="-1716,17830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9533DA" w:rsidRPr="007E7037" w:rsidRDefault="009533DA" w:rsidP="007E7037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Mustafa Kemal Atatürk Kurtuluş Savaşı’nı kaç yılında başlatmıştır?</w:t>
                  </w:r>
                </w:p>
              </w:txbxContent>
            </v:textbox>
          </v:shape>
        </w:pict>
      </w:r>
      <w:r>
        <w:t>D) İnanç</w:t>
      </w:r>
    </w:p>
    <w:p w:rsidR="009533DA" w:rsidRDefault="009533DA">
      <w:r>
        <w:t xml:space="preserve">13. </w:t>
      </w:r>
      <w:r w:rsidRPr="001F369C">
        <w:rPr>
          <w:noProof/>
          <w:lang w:eastAsia="tr-TR"/>
        </w:rPr>
        <w:pict>
          <v:shape id="_x0000_i1035" type="#_x0000_t75" style="width:33pt;height:33pt;visibility:visible">
            <v:imagedata r:id="rId14" o:title=""/>
            <o:lock v:ext="edit" cropping="t"/>
          </v:shape>
        </w:pict>
      </w:r>
      <w:r>
        <w:t xml:space="preserve"> </w:t>
      </w:r>
    </w:p>
    <w:p w:rsidR="009533DA" w:rsidRDefault="009533DA">
      <w:r>
        <w:t>Öğretmenin bu sorusunu aşağıdaki öğrencilerden hangisi doğru yanıtlamıştır?</w:t>
      </w:r>
    </w:p>
    <w:p w:rsidR="009533DA" w:rsidRDefault="009533DA">
      <w:r>
        <w:rPr>
          <w:noProof/>
          <w:lang w:eastAsia="tr-TR"/>
        </w:rPr>
        <w:pict>
          <v:shape id="Köşeleri Yuvarlanmış Dikdörtgen Belirtme Çizgisi 22" o:spid="_x0000_s1039" type="#_x0000_t62" style="position:absolute;margin-left:51.85pt;margin-top:.35pt;width:49.45pt;height:22.6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" adj="-6093,8267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9533DA" w:rsidRPr="007E7037" w:rsidRDefault="009533DA" w:rsidP="007E7037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1919</w:t>
                  </w:r>
                </w:p>
              </w:txbxContent>
            </v:textbox>
          </v:shape>
        </w:pict>
      </w:r>
      <w:r>
        <w:t xml:space="preserve">A) </w:t>
      </w:r>
      <w:r w:rsidRPr="001F369C">
        <w:rPr>
          <w:noProof/>
          <w:lang w:eastAsia="tr-TR"/>
        </w:rPr>
        <w:pict>
          <v:shape id="_x0000_i1036" type="#_x0000_t75" style="width:31.5pt;height:31.5pt;visibility:visible">
            <v:imagedata r:id="rId15" o:title=""/>
            <o:lock v:ext="edit" cropping="t"/>
          </v:shape>
        </w:pict>
      </w:r>
      <w:r>
        <w:t xml:space="preserve">  </w:t>
      </w:r>
    </w:p>
    <w:p w:rsidR="009533DA" w:rsidRDefault="009533DA">
      <w:r>
        <w:rPr>
          <w:noProof/>
          <w:lang w:eastAsia="tr-TR"/>
        </w:rPr>
        <w:pict>
          <v:shape id="_x0000_s1040" type="#_x0000_t62" style="position:absolute;margin-left:55.1pt;margin-top:14.75pt;width:36.85pt;height:25.7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" adj="-7444,22062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9533DA" w:rsidRPr="0023086F" w:rsidRDefault="009533DA" w:rsidP="0023086F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1923</w:t>
                  </w:r>
                </w:p>
              </w:txbxContent>
            </v:textbox>
          </v:shape>
        </w:pict>
      </w:r>
    </w:p>
    <w:p w:rsidR="009533DA" w:rsidRDefault="009533DA">
      <w:r>
        <w:t xml:space="preserve">B) </w:t>
      </w:r>
      <w:r w:rsidRPr="001F369C">
        <w:rPr>
          <w:noProof/>
          <w:lang w:eastAsia="tr-TR"/>
        </w:rPr>
        <w:pict>
          <v:shape id="_x0000_i1037" type="#_x0000_t75" style="width:30.75pt;height:30.75pt;visibility:visible">
            <v:imagedata r:id="rId16" o:title=""/>
            <o:lock v:ext="edit" cropping="t"/>
          </v:shape>
        </w:pict>
      </w:r>
    </w:p>
    <w:p w:rsidR="009533DA" w:rsidRDefault="009533DA">
      <w:r>
        <w:rPr>
          <w:noProof/>
          <w:lang w:eastAsia="tr-TR"/>
        </w:rPr>
        <w:pict>
          <v:shape id="_x0000_s1041" type="#_x0000_t62" style="position:absolute;margin-left:72.3pt;margin-top:21.6pt;width:40.05pt;height:24.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" adj="-8872,18999" fillcolor="#bcbcbc">
            <v:fill color2="#ededed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9533DA" w:rsidRPr="0023086F" w:rsidRDefault="009533DA" w:rsidP="0023086F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1920</w:t>
                  </w:r>
                </w:p>
              </w:txbxContent>
            </v:textbox>
          </v:shape>
        </w:pict>
      </w:r>
    </w:p>
    <w:p w:rsidR="009533DA" w:rsidRDefault="009533DA">
      <w:r>
        <w:t xml:space="preserve">C) </w:t>
      </w:r>
      <w:r w:rsidRPr="001F369C">
        <w:rPr>
          <w:noProof/>
          <w:lang w:eastAsia="tr-TR"/>
        </w:rPr>
        <w:pict>
          <v:shape id="_x0000_i1038" type="#_x0000_t75" style="width:36pt;height:45.75pt;visibility:visible">
            <v:imagedata r:id="rId17" o:title=""/>
            <o:lock v:ext="edit" cropping="t"/>
          </v:shape>
        </w:pict>
      </w:r>
      <w:r>
        <w:t xml:space="preserve">  </w:t>
      </w:r>
    </w:p>
    <w:p w:rsidR="009533DA" w:rsidRDefault="009533DA">
      <w:r>
        <w:rPr>
          <w:noProof/>
          <w:lang w:eastAsia="tr-TR"/>
        </w:rPr>
        <w:pict>
          <v:shape id="_x0000_s1042" type="#_x0000_t62" style="position:absolute;margin-left:51.85pt;margin-top:19pt;width:40.1pt;height:27.8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" adj="-7164,15008" fillcolor="#bfbfbf" strokecolor="#bfbfbf" strokeweight="3pt">
            <v:fill rotate="t"/>
            <v:shadow on="t" type="perspective" color="#1f3763" opacity=".5" offset="1pt" offset2="-1pt"/>
            <v:textbox>
              <w:txbxContent>
                <w:p w:rsidR="009533DA" w:rsidRPr="0023086F" w:rsidRDefault="009533DA" w:rsidP="0023086F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1938</w:t>
                  </w:r>
                </w:p>
              </w:txbxContent>
            </v:textbox>
          </v:shape>
        </w:pict>
      </w:r>
    </w:p>
    <w:p w:rsidR="009533DA" w:rsidRDefault="009533DA">
      <w:r>
        <w:t xml:space="preserve">D) </w:t>
      </w:r>
      <w:r w:rsidRPr="001F369C">
        <w:rPr>
          <w:noProof/>
          <w:lang w:eastAsia="tr-TR"/>
        </w:rPr>
        <w:pict>
          <v:shape id="_x0000_i1039" type="#_x0000_t75" style="width:26.25pt;height:34.5pt;visibility:visible">
            <v:imagedata r:id="rId18" o:title=""/>
          </v:shape>
        </w:pict>
      </w:r>
    </w:p>
    <w:p w:rsidR="009533DA" w:rsidRDefault="009533DA">
      <w:r>
        <w:rPr>
          <w:sz w:val="52"/>
          <w:szCs w:val="52"/>
        </w:rPr>
        <w:t xml:space="preserve">BAŞARILAR </w:t>
      </w:r>
      <w:r w:rsidRPr="0023086F">
        <w:rPr>
          <w:sz w:val="52"/>
          <w:szCs w:val="52"/>
        </w:rPr>
        <w:sym w:font="Wingdings" w:char="F04A"/>
      </w:r>
    </w:p>
    <w:p w:rsidR="009533DA" w:rsidRDefault="009533DA"/>
    <w:p w:rsidR="009533DA" w:rsidRDefault="009533DA"/>
    <w:sectPr w:rsidR="009533DA" w:rsidSect="00AE57D4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57D4"/>
    <w:rsid w:val="001F369C"/>
    <w:rsid w:val="0023086F"/>
    <w:rsid w:val="0025484E"/>
    <w:rsid w:val="00415DD3"/>
    <w:rsid w:val="00434900"/>
    <w:rsid w:val="00451B9B"/>
    <w:rsid w:val="007E0B93"/>
    <w:rsid w:val="007E7037"/>
    <w:rsid w:val="008850BB"/>
    <w:rsid w:val="00896EA7"/>
    <w:rsid w:val="008A48E5"/>
    <w:rsid w:val="00940EF3"/>
    <w:rsid w:val="00941305"/>
    <w:rsid w:val="009533DA"/>
    <w:rsid w:val="009709EA"/>
    <w:rsid w:val="00981122"/>
    <w:rsid w:val="0098359F"/>
    <w:rsid w:val="009D44C0"/>
    <w:rsid w:val="00AE57D4"/>
    <w:rsid w:val="00B7116F"/>
    <w:rsid w:val="00D01433"/>
    <w:rsid w:val="00D16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84E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E57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E57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gif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5" Type="http://schemas.openxmlformats.org/officeDocument/2006/relationships/image" Target="media/image2.gif"/><Relationship Id="rId15" Type="http://schemas.openxmlformats.org/officeDocument/2006/relationships/image" Target="media/image12.gif"/><Relationship Id="rId10" Type="http://schemas.openxmlformats.org/officeDocument/2006/relationships/image" Target="media/image7.gif"/><Relationship Id="rId19" Type="http://schemas.openxmlformats.org/officeDocument/2006/relationships/fontTable" Target="fontTable.xml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69</TotalTime>
  <Pages>3</Pages>
  <Words>266</Words>
  <Characters>1522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EvDizustu</dc:creator>
  <cp:keywords>www.sorubak.com</cp:keywords>
  <dc:description/>
  <cp:lastModifiedBy>edanur</cp:lastModifiedBy>
  <cp:revision>4</cp:revision>
  <dcterms:created xsi:type="dcterms:W3CDTF">2014-11-05T15:13:00Z</dcterms:created>
  <dcterms:modified xsi:type="dcterms:W3CDTF">2014-11-09T10:37:00Z</dcterms:modified>
</cp:coreProperties>
</file>