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222" w:rsidRDefault="00405222" w:rsidP="00037585">
      <w:pPr>
        <w:jc w:val="center"/>
        <w:rPr>
          <w:b/>
        </w:rPr>
      </w:pPr>
      <w:r w:rsidRPr="00037585">
        <w:rPr>
          <w:b/>
        </w:rPr>
        <w:t>Madde Doğada Karışık Hallerde Bulunur</w:t>
      </w:r>
    </w:p>
    <w:p w:rsidR="00405222" w:rsidRDefault="00405222" w:rsidP="00037585">
      <w:r>
        <w:rPr>
          <w:b/>
        </w:rPr>
        <w:t xml:space="preserve">1- Saf Maddeler: </w:t>
      </w:r>
      <w:r>
        <w:t xml:space="preserve">Kendinden başka maddelerle karışmamış, yapısında kendinden başka bir madde bulunmayan maddelere </w:t>
      </w:r>
      <w:r w:rsidRPr="00037585">
        <w:rPr>
          <w:b/>
        </w:rPr>
        <w:t>saf madde</w:t>
      </w:r>
      <w:r>
        <w:t xml:space="preserve"> denir. Saf maddelerin yapısında tek bir madde vardır. Saf maddelere örnek olarak; su, altın, demir, bakır, gümüş, oksijen, karbondioksit, alkol, şeker gibi maddeler verilebilir. Saf maddeler ne kadar küçük parçalara ayrılırlarsa ayrılsınlar yine aynı özellikleri taşırlar. Örnek olarak, bakır bir teli küçük parçalara ayırdığımızda her küçük parça yine bakır özelliğini gösterir.</w:t>
      </w:r>
    </w:p>
    <w:p w:rsidR="00405222" w:rsidRDefault="00405222" w:rsidP="00037585">
      <w:r>
        <w:rPr>
          <w:b/>
        </w:rPr>
        <w:t>2-</w:t>
      </w:r>
      <w:r>
        <w:t xml:space="preserve"> </w:t>
      </w:r>
      <w:r>
        <w:rPr>
          <w:b/>
        </w:rPr>
        <w:t xml:space="preserve">Karışımlar: </w:t>
      </w:r>
      <w:r>
        <w:t xml:space="preserve">Kullandığımız ve tükettiğimiz maddelerin hepsi saf madde değildir. Örneğin yemekte içtiğimiz çorba, kullandığımız metal eşyaların bazıları, soluduğumuz hava farklı maddelerden oluşmuş karışımlardır. İki ya da daha fazla maddenin </w:t>
      </w:r>
      <w:r w:rsidRPr="00037585">
        <w:rPr>
          <w:u w:val="single"/>
        </w:rPr>
        <w:t>kendi özelliklerini kaybetmeden</w:t>
      </w:r>
      <w:r>
        <w:t xml:space="preserve"> bir araya getirilmesiyle oluşan madde gruplarına </w:t>
      </w:r>
      <w:r w:rsidRPr="00037585">
        <w:rPr>
          <w:b/>
        </w:rPr>
        <w:t>karışım</w:t>
      </w:r>
      <w:r>
        <w:t xml:space="preserve"> denir. Saf madde içinde tek tip maddeler vardır. Karışım içinde ise farklı özelliklere sahip birden fazla madde yer alır. Hava, toprak, maden suyu, çamur, limonata, turşu, salata, şekerli çay, ayran, çorba gibi maddeler karışıma örnek olarak gösterilebilir.</w:t>
      </w:r>
      <w:bookmarkStart w:id="0" w:name="_GoBack"/>
      <w:bookmarkEnd w:id="0"/>
    </w:p>
    <w:p w:rsidR="00405222" w:rsidRDefault="00405222" w:rsidP="00037585">
      <w:r>
        <w:t xml:space="preserve">Karışımlar değişik maddelerin bir araya gelmesiyle sayısız şekilde oluşturulabilir. Bir karışımda hem katı, hem sıvı hem de gaz maddeler yer alabilir. </w:t>
      </w:r>
      <w:r w:rsidRPr="00B015F8">
        <w:rPr>
          <w:u w:val="single"/>
        </w:rPr>
        <w:t>Karışımdaki maddeler kendi özelliklerini kaybetmezler.</w:t>
      </w:r>
      <w:r>
        <w:rPr>
          <w:u w:val="single"/>
        </w:rPr>
        <w:t xml:space="preserve"> </w:t>
      </w:r>
      <w:r>
        <w:t>Karışımdaki maddeleri ayırdığımızda başlangıçtaki maddeleri elde ederiz.</w:t>
      </w:r>
    </w:p>
    <w:p w:rsidR="00405222" w:rsidRDefault="00405222" w:rsidP="00037585">
      <w:pPr>
        <w:rPr>
          <w:b/>
        </w:rPr>
      </w:pPr>
      <w:r w:rsidRPr="002F5988">
        <w:rPr>
          <w:b/>
        </w:rPr>
        <w:t>Karışımların Özellikleri:</w:t>
      </w:r>
    </w:p>
    <w:p w:rsidR="00405222" w:rsidRDefault="00405222" w:rsidP="002F5988">
      <w:pPr>
        <w:pStyle w:val="ListParagraph"/>
        <w:numPr>
          <w:ilvl w:val="0"/>
          <w:numId w:val="1"/>
        </w:numPr>
      </w:pPr>
      <w:r>
        <w:t>İki ya da daha fazla saf maddenin bir araya getirilmesiyle oluşur.</w:t>
      </w:r>
    </w:p>
    <w:p w:rsidR="00405222" w:rsidRDefault="00405222" w:rsidP="002F5988">
      <w:pPr>
        <w:pStyle w:val="ListParagraph"/>
        <w:numPr>
          <w:ilvl w:val="0"/>
          <w:numId w:val="1"/>
        </w:numPr>
      </w:pPr>
      <w:r>
        <w:t>Karışımı oluşturan maddeler kendi özelliklerini kaybetmez.</w:t>
      </w:r>
    </w:p>
    <w:p w:rsidR="00405222" w:rsidRDefault="00405222" w:rsidP="002F5988">
      <w:pPr>
        <w:pStyle w:val="ListParagraph"/>
        <w:numPr>
          <w:ilvl w:val="0"/>
          <w:numId w:val="1"/>
        </w:numPr>
      </w:pPr>
      <w:r>
        <w:t>Karışımdaki maddeler ayrıldığında başlangıçtaki maddeleri elde ederiz.</w:t>
      </w:r>
    </w:p>
    <w:p w:rsidR="00405222" w:rsidRDefault="00405222" w:rsidP="002F5988">
      <w:pPr>
        <w:pStyle w:val="ListParagraph"/>
        <w:numPr>
          <w:ilvl w:val="0"/>
          <w:numId w:val="1"/>
        </w:numPr>
      </w:pPr>
      <w:r>
        <w:t>Karışımı oluşturan maddeleri istediğimiz miktarda seçebiliriz.</w:t>
      </w:r>
    </w:p>
    <w:p w:rsidR="00405222" w:rsidRDefault="00405222" w:rsidP="002F5988">
      <w:pPr>
        <w:pStyle w:val="ListParagraph"/>
        <w:numPr>
          <w:ilvl w:val="0"/>
          <w:numId w:val="1"/>
        </w:numPr>
      </w:pPr>
      <w:r>
        <w:t>Bir karışımda katı, sıvı ve gaz maddeler aynı anda bulunabilir.</w:t>
      </w:r>
    </w:p>
    <w:p w:rsidR="00405222" w:rsidRDefault="00405222" w:rsidP="00044316"/>
    <w:p w:rsidR="00405222" w:rsidRDefault="00405222" w:rsidP="00044316">
      <w:r>
        <w:rPr>
          <w:b/>
        </w:rPr>
        <w:t xml:space="preserve">Çözeltiler: </w:t>
      </w:r>
      <w:r>
        <w:t xml:space="preserve">Bazen iki madde karıştırıldığında, maddelerden biri diğerinin içinde görünmeyecek şekilde dağılır. Bir maddenin başka bir madde içinde gözle görülemeyecek kadar küçük tanecikler halinde dağılmasına </w:t>
      </w:r>
      <w:r w:rsidRPr="00044316">
        <w:rPr>
          <w:b/>
        </w:rPr>
        <w:t>çözünme</w:t>
      </w:r>
      <w:r>
        <w:t xml:space="preserve"> denir. </w:t>
      </w:r>
    </w:p>
    <w:p w:rsidR="00405222" w:rsidRDefault="00405222" w:rsidP="00044316">
      <w:r>
        <w:tab/>
        <w:t xml:space="preserve">Bir maddenin, diğer bir madde içerisinde çözünmesiyle oluşan karışıma </w:t>
      </w:r>
      <w:r w:rsidRPr="00044316">
        <w:rPr>
          <w:b/>
        </w:rPr>
        <w:t>çözelti</w:t>
      </w:r>
      <w:r>
        <w:t xml:space="preserve"> adı verilir. </w:t>
      </w:r>
      <w:r w:rsidRPr="00044316">
        <w:rPr>
          <w:u w:val="single"/>
        </w:rPr>
        <w:t>Çözeltiler aynı zamanda bir karışımdır.</w:t>
      </w:r>
      <w:r>
        <w:t xml:space="preserve"> Çözeltiyi oluşturan maddelerden biri diğer maddeyi çözme özelliğine sahiptir. Bu maddeye </w:t>
      </w:r>
      <w:r w:rsidRPr="00044316">
        <w:rPr>
          <w:b/>
        </w:rPr>
        <w:t>çözücü</w:t>
      </w:r>
      <w:r>
        <w:t xml:space="preserve"> adı verilir. Çözücü içinde dağılan maddeye </w:t>
      </w:r>
      <w:r w:rsidRPr="00044316">
        <w:rPr>
          <w:b/>
        </w:rPr>
        <w:t>çözünen madde</w:t>
      </w:r>
      <w:r>
        <w:t xml:space="preserve"> denir. </w:t>
      </w:r>
    </w:p>
    <w:p w:rsidR="00405222" w:rsidRPr="00953A12" w:rsidRDefault="00405222" w:rsidP="00044316">
      <w:pPr>
        <w:rPr>
          <w:b/>
        </w:rPr>
      </w:pPr>
      <w:r w:rsidRPr="00953A12">
        <w:rPr>
          <w:b/>
        </w:rPr>
        <w:t>Örnek:</w:t>
      </w:r>
    </w:p>
    <w:p w:rsidR="00405222" w:rsidRDefault="00405222" w:rsidP="00044316">
      <w:r w:rsidRPr="00953A12">
        <w:rPr>
          <w:b/>
        </w:rPr>
        <w:t>Çözelti</w:t>
      </w:r>
      <w:r>
        <w:t xml:space="preserve"> = </w:t>
      </w:r>
      <w:r>
        <w:tab/>
        <w:t xml:space="preserve">      Şekerli çay</w:t>
      </w:r>
    </w:p>
    <w:p w:rsidR="00405222" w:rsidRDefault="00405222" w:rsidP="00044316">
      <w:r w:rsidRPr="00953A12">
        <w:rPr>
          <w:b/>
        </w:rPr>
        <w:t>Çözünme</w:t>
      </w:r>
      <w:r>
        <w:t xml:space="preserve">= </w:t>
      </w:r>
      <w:r>
        <w:tab/>
        <w:t xml:space="preserve">      Şekerin çayın içerisinde gözle görülemeyecek kadar küçük taneciklere ayrılması</w:t>
      </w:r>
    </w:p>
    <w:p w:rsidR="00405222" w:rsidRDefault="00405222" w:rsidP="00044316">
      <w:r w:rsidRPr="00953A12">
        <w:rPr>
          <w:b/>
        </w:rPr>
        <w:t>Çözücü</w:t>
      </w:r>
      <w:r>
        <w:t>=</w:t>
      </w:r>
      <w:r>
        <w:tab/>
        <w:t xml:space="preserve">      Çay</w:t>
      </w:r>
    </w:p>
    <w:p w:rsidR="00405222" w:rsidRDefault="00405222" w:rsidP="00044316">
      <w:r w:rsidRPr="00953A12">
        <w:rPr>
          <w:b/>
        </w:rPr>
        <w:t>Çözünen madde</w:t>
      </w:r>
      <w:r>
        <w:t>=   Şeker</w:t>
      </w:r>
    </w:p>
    <w:p w:rsidR="00405222" w:rsidRDefault="00405222" w:rsidP="00044316"/>
    <w:p w:rsidR="00405222" w:rsidRDefault="00405222" w:rsidP="00044316">
      <w:r>
        <w:tab/>
        <w:t xml:space="preserve">Bazı maddeler suda çözünürken, bazı maddeler suda çözünmez. Örneğin sıvı yağ, kum, tebeşir gibi maddeler suda çözünmez. Şeker, tuz, mürekkep ve sabun gibi maddeler suda çözünür. Bu nedenle maddelerin cinsi çözünmeyi etkiler. </w:t>
      </w:r>
    </w:p>
    <w:p w:rsidR="00405222" w:rsidRPr="00953A12" w:rsidRDefault="00405222" w:rsidP="00044316">
      <w:pPr>
        <w:rPr>
          <w:b/>
        </w:rPr>
      </w:pPr>
      <w:r w:rsidRPr="00953A12">
        <w:rPr>
          <w:b/>
        </w:rPr>
        <w:t>Çözünmeyi Etkileyen Diğer Etmenler</w:t>
      </w:r>
    </w:p>
    <w:p w:rsidR="00405222" w:rsidRDefault="00405222" w:rsidP="00953A12">
      <w:pPr>
        <w:pStyle w:val="ListParagraph"/>
        <w:numPr>
          <w:ilvl w:val="0"/>
          <w:numId w:val="1"/>
        </w:numPr>
      </w:pPr>
      <w:r>
        <w:t>Maddelerin Cinsi</w:t>
      </w:r>
    </w:p>
    <w:p w:rsidR="00405222" w:rsidRDefault="00405222" w:rsidP="00953A12">
      <w:pPr>
        <w:pStyle w:val="ListParagraph"/>
        <w:numPr>
          <w:ilvl w:val="0"/>
          <w:numId w:val="1"/>
        </w:numPr>
      </w:pPr>
      <w:r>
        <w:t>Maddelerin sıcaklığı</w:t>
      </w:r>
    </w:p>
    <w:p w:rsidR="00405222" w:rsidRDefault="00405222" w:rsidP="00953A12">
      <w:pPr>
        <w:pStyle w:val="ListParagraph"/>
        <w:numPr>
          <w:ilvl w:val="0"/>
          <w:numId w:val="1"/>
        </w:numPr>
      </w:pPr>
      <w:r>
        <w:t>Maddelerin miktarı</w:t>
      </w:r>
    </w:p>
    <w:p w:rsidR="00405222" w:rsidRDefault="00405222" w:rsidP="00953A12">
      <w:pPr>
        <w:pStyle w:val="ListParagraph"/>
        <w:numPr>
          <w:ilvl w:val="0"/>
          <w:numId w:val="1"/>
        </w:numPr>
      </w:pPr>
      <w:r>
        <w:t>Karıştırma</w:t>
      </w:r>
    </w:p>
    <w:p w:rsidR="00405222" w:rsidRDefault="00405222" w:rsidP="00953A12">
      <w:pPr>
        <w:pStyle w:val="ListParagraph"/>
        <w:numPr>
          <w:ilvl w:val="0"/>
          <w:numId w:val="1"/>
        </w:numPr>
      </w:pPr>
      <w:r>
        <w:t>Sallama</w:t>
      </w:r>
    </w:p>
    <w:p w:rsidR="00405222" w:rsidRDefault="00405222" w:rsidP="00953A12">
      <w:pPr>
        <w:pStyle w:val="ListParagraph"/>
        <w:numPr>
          <w:ilvl w:val="0"/>
          <w:numId w:val="1"/>
        </w:numPr>
      </w:pPr>
      <w:r>
        <w:t>Çalkalama</w:t>
      </w:r>
    </w:p>
    <w:p w:rsidR="00405222" w:rsidRDefault="00405222" w:rsidP="00953A12">
      <w:r>
        <w:t>Çözücü maddenin sıcaklığı artırıldığında çözelti daha çabuk oluşur. Örneğin şekeri sıcak suda çözmek, soğuk suda çözmeye göre daha kolaydır. Çözücü maddenin fazla olması da çözünmeyi kolaylaştırır. Ayrıca çözelti hazırlanırken maddeler karıştırılır, çalkalanır ya da sallanırsa çözünme daha çabuk gerçekleşir.</w:t>
      </w:r>
    </w:p>
    <w:p w:rsidR="00405222" w:rsidRDefault="00405222" w:rsidP="00953A12">
      <w:r>
        <w:t>Erime ve çözünme olayları birbirinden farklı kavramlar olmasına rağmen çoğu zaman birbirinin yerine kullanılır. Erime ve çözünme olayları birbirinden farklı olduğu için birbirinin yerine kullanılması yanlış kullanıma neden olur. Çayın içine şeker attığımızda “şeker eridi “ deriz. Oysa şeker erimemiş çözünmüştür.</w:t>
      </w:r>
    </w:p>
    <w:p w:rsidR="00405222" w:rsidRPr="009663C2" w:rsidRDefault="00405222" w:rsidP="00953A12">
      <w:pPr>
        <w:rPr>
          <w:u w:val="single"/>
        </w:rPr>
      </w:pPr>
      <w:r>
        <w:t xml:space="preserve">Erime olayında katı madde, ısı alarak sıvı hale geçer. Oysa çözünmede katı madde sıvı madde içerisinde gözle görülemeyecek kadar küçük tanecikler halinde dağılır ve görünmez hale gelir. Buz, ısı etkisiyle erirken, tuz suyun içerisinde çözünür. </w:t>
      </w:r>
      <w:r w:rsidRPr="009663C2">
        <w:rPr>
          <w:u w:val="single"/>
        </w:rPr>
        <w:t>Bu nedenle erime ve çözünme olayları birbirinden farklıdır.</w:t>
      </w:r>
    </w:p>
    <w:p w:rsidR="00405222" w:rsidRDefault="00405222" w:rsidP="00953A12">
      <w:r>
        <w:t xml:space="preserve">Unutulmaması gereken başka bir nokta ise çözünme olayında madde yok olmaz. Çözeltiyi oluşturan maddeler çeşitli yollarla ayrılarak eski durumlarına getirilebilir. </w:t>
      </w:r>
    </w:p>
    <w:p w:rsidR="00405222" w:rsidRPr="002F2329" w:rsidRDefault="00405222" w:rsidP="00953A12">
      <w:pPr>
        <w:rPr>
          <w:b/>
        </w:rPr>
      </w:pPr>
      <w:r w:rsidRPr="002F2329">
        <w:rPr>
          <w:b/>
        </w:rPr>
        <w:t>Katı ve Sıvıdan Oluşan Çözeltiler:</w:t>
      </w:r>
    </w:p>
    <w:p w:rsidR="00405222" w:rsidRDefault="00405222" w:rsidP="009663C2">
      <w:pPr>
        <w:pStyle w:val="ListParagraph"/>
        <w:numPr>
          <w:ilvl w:val="0"/>
          <w:numId w:val="1"/>
        </w:numPr>
      </w:pPr>
      <w:r>
        <w:t>Tuzlu su</w:t>
      </w:r>
      <w:r>
        <w:tab/>
      </w:r>
      <w:r>
        <w:tab/>
      </w:r>
      <w:r>
        <w:tab/>
        <w:t>- Şekerli su</w:t>
      </w:r>
      <w:r>
        <w:tab/>
      </w:r>
      <w:r>
        <w:tab/>
        <w:t>- Bebek maması</w:t>
      </w:r>
      <w:r>
        <w:tab/>
        <w:t>- Şekerli Süt</w:t>
      </w:r>
    </w:p>
    <w:p w:rsidR="00405222" w:rsidRPr="002F2329" w:rsidRDefault="00405222" w:rsidP="009663C2">
      <w:pPr>
        <w:rPr>
          <w:b/>
        </w:rPr>
      </w:pPr>
      <w:r w:rsidRPr="002F2329">
        <w:rPr>
          <w:b/>
        </w:rPr>
        <w:t xml:space="preserve">Sıvı ve Sıvıdan Oluşan Çözeltiler: </w:t>
      </w:r>
    </w:p>
    <w:p w:rsidR="00405222" w:rsidRDefault="00405222" w:rsidP="002F2329">
      <w:pPr>
        <w:pStyle w:val="ListParagraph"/>
        <w:numPr>
          <w:ilvl w:val="0"/>
          <w:numId w:val="1"/>
        </w:numPr>
      </w:pPr>
      <w:r>
        <w:t>Kolonya</w:t>
      </w:r>
      <w:r>
        <w:tab/>
      </w:r>
      <w:r>
        <w:tab/>
        <w:t>- Su ve süt</w:t>
      </w:r>
      <w:r>
        <w:tab/>
      </w:r>
      <w:r>
        <w:tab/>
        <w:t>- Sirkeli Su</w:t>
      </w:r>
      <w:r>
        <w:tab/>
        <w:t>- Alkollü su</w:t>
      </w:r>
    </w:p>
    <w:p w:rsidR="00405222" w:rsidRPr="002F2329" w:rsidRDefault="00405222" w:rsidP="002F2329">
      <w:pPr>
        <w:rPr>
          <w:b/>
        </w:rPr>
      </w:pPr>
      <w:r w:rsidRPr="002F2329">
        <w:rPr>
          <w:b/>
        </w:rPr>
        <w:t>Gaz ve Sıvıdan Oluşan Çözeltiler:</w:t>
      </w:r>
    </w:p>
    <w:p w:rsidR="00405222" w:rsidRDefault="00405222" w:rsidP="002F2329">
      <w:pPr>
        <w:pStyle w:val="ListParagraph"/>
        <w:numPr>
          <w:ilvl w:val="0"/>
          <w:numId w:val="1"/>
        </w:numPr>
      </w:pPr>
      <w:r>
        <w:t>Gazoz</w:t>
      </w:r>
      <w:r>
        <w:tab/>
      </w:r>
      <w:r>
        <w:tab/>
        <w:t>-  Maden Suyu</w:t>
      </w:r>
      <w:r>
        <w:tab/>
      </w:r>
      <w:r>
        <w:tab/>
        <w:t xml:space="preserve">- Kola </w:t>
      </w:r>
      <w:r>
        <w:tab/>
      </w:r>
      <w:r>
        <w:tab/>
        <w:t>-Oksijenli Su</w:t>
      </w:r>
    </w:p>
    <w:p w:rsidR="00405222" w:rsidRPr="002F2329" w:rsidRDefault="00405222" w:rsidP="002F2329">
      <w:pPr>
        <w:rPr>
          <w:b/>
        </w:rPr>
      </w:pPr>
      <w:r w:rsidRPr="002F2329">
        <w:rPr>
          <w:b/>
        </w:rPr>
        <w:t>Katı ve Katıdan Oluşan Çözeltiler:</w:t>
      </w:r>
    </w:p>
    <w:p w:rsidR="00405222" w:rsidRDefault="00405222" w:rsidP="002F2329">
      <w:pPr>
        <w:pStyle w:val="ListParagraph"/>
        <w:numPr>
          <w:ilvl w:val="0"/>
          <w:numId w:val="1"/>
        </w:numPr>
      </w:pPr>
      <w:r>
        <w:t>Çelik</w:t>
      </w:r>
      <w:r>
        <w:tab/>
      </w:r>
      <w:r>
        <w:tab/>
        <w:t>- Bronz</w:t>
      </w:r>
    </w:p>
    <w:p w:rsidR="00405222" w:rsidRPr="002F2329" w:rsidRDefault="00405222" w:rsidP="002F2329">
      <w:pPr>
        <w:rPr>
          <w:b/>
        </w:rPr>
      </w:pPr>
      <w:r w:rsidRPr="002F2329">
        <w:rPr>
          <w:b/>
        </w:rPr>
        <w:t>Gaz ve Gazdan oluşan Çözeltiler:</w:t>
      </w:r>
    </w:p>
    <w:p w:rsidR="00405222" w:rsidRDefault="00405222" w:rsidP="002F2329">
      <w:pPr>
        <w:pStyle w:val="ListParagraph"/>
        <w:numPr>
          <w:ilvl w:val="0"/>
          <w:numId w:val="1"/>
        </w:numPr>
      </w:pPr>
      <w:r>
        <w:t>Hava</w:t>
      </w:r>
    </w:p>
    <w:p w:rsidR="00405222" w:rsidRDefault="00405222" w:rsidP="002F2329">
      <w:pPr>
        <w:jc w:val="center"/>
        <w:rPr>
          <w:b/>
        </w:rPr>
      </w:pPr>
      <w:r w:rsidRPr="002F2329">
        <w:rPr>
          <w:b/>
        </w:rPr>
        <w:t>KARIŞIMLAR AYRILABİLİR Mİ?</w:t>
      </w:r>
    </w:p>
    <w:p w:rsidR="00405222" w:rsidRDefault="00405222" w:rsidP="002F2329">
      <w:pPr>
        <w:ind w:firstLine="708"/>
      </w:pPr>
      <w:r>
        <w:t>Karışımı oluşturan maddelerin karışımlar içerisinde özelliklerini kaybetmediklerini öğrenmiştik. Bu nedenle karışımları oluşturan maddeleri birbirinden ayırabiliriz. Karışımları oluşturan maddeleri ayırmak için çeşitli yöntemler kullanabiliriz. Karışımları ayırırken kullanacağımız yöntemi seçerken, karışımı oluşturan maddelerin özelliklerinden faydalanıp, uygun yöntemi seçmemiz gerekir.</w:t>
      </w:r>
    </w:p>
    <w:p w:rsidR="00405222" w:rsidRDefault="00405222" w:rsidP="002F2329">
      <w:pPr>
        <w:ind w:firstLine="708"/>
        <w:rPr>
          <w:b/>
        </w:rPr>
      </w:pPr>
      <w:r w:rsidRPr="00EB5AB3">
        <w:rPr>
          <w:b/>
        </w:rPr>
        <w:t>Karışım Ayırma Yöntemleri:</w:t>
      </w:r>
    </w:p>
    <w:p w:rsidR="00405222" w:rsidRPr="00EB5AB3" w:rsidRDefault="00405222" w:rsidP="00EB5AB3">
      <w:pPr>
        <w:pStyle w:val="ListParagraph"/>
        <w:numPr>
          <w:ilvl w:val="0"/>
          <w:numId w:val="1"/>
        </w:numPr>
        <w:rPr>
          <w:b/>
        </w:rPr>
      </w:pPr>
      <w:r>
        <w:t>Süzme</w:t>
      </w:r>
    </w:p>
    <w:p w:rsidR="00405222" w:rsidRPr="00EB5AB3" w:rsidRDefault="00405222" w:rsidP="00EB5AB3">
      <w:pPr>
        <w:pStyle w:val="ListParagraph"/>
        <w:numPr>
          <w:ilvl w:val="0"/>
          <w:numId w:val="1"/>
        </w:numPr>
        <w:rPr>
          <w:b/>
        </w:rPr>
      </w:pPr>
      <w:r>
        <w:t>Yüzdürme</w:t>
      </w:r>
    </w:p>
    <w:p w:rsidR="00405222" w:rsidRPr="00EB5AB3" w:rsidRDefault="00405222" w:rsidP="00EB5AB3">
      <w:pPr>
        <w:pStyle w:val="ListParagraph"/>
        <w:numPr>
          <w:ilvl w:val="0"/>
          <w:numId w:val="1"/>
        </w:numPr>
        <w:rPr>
          <w:b/>
        </w:rPr>
      </w:pPr>
      <w:r>
        <w:t>Buharlaştırma</w:t>
      </w:r>
    </w:p>
    <w:p w:rsidR="00405222" w:rsidRPr="00EB5AB3" w:rsidRDefault="00405222" w:rsidP="00EB5AB3">
      <w:pPr>
        <w:pStyle w:val="ListParagraph"/>
        <w:numPr>
          <w:ilvl w:val="0"/>
          <w:numId w:val="1"/>
        </w:numPr>
        <w:rPr>
          <w:b/>
        </w:rPr>
      </w:pPr>
      <w:r>
        <w:t>Mıknatısla Ayırma</w:t>
      </w:r>
    </w:p>
    <w:p w:rsidR="00405222" w:rsidRDefault="00405222" w:rsidP="00EB5AB3">
      <w:r>
        <w:rPr>
          <w:b/>
        </w:rPr>
        <w:t xml:space="preserve">Süzme: </w:t>
      </w:r>
      <w:r>
        <w:t xml:space="preserve">Bazı katı maddeler suda çözünmeden kalırlar. Kum, pirinç, talaş, demir tozu gibi maddeler suya karıştırıldığında süzme yöntemiyle ayrılabilir. Süzme işlemi için kullanılan süzgecin gözenekleri, ayrılacak maddenin taneciklerinden daha küçük olmalıdır. Süzgecin gözeneklerinin sıvı maddeyi geçiren, katı maddeyi geçirmeyen özellikte olması ayırma işlemini kolaylaştırır. Süzme yöntemiyle sadece sıvı katı karışımları değil </w:t>
      </w:r>
      <w:r w:rsidRPr="0004423C">
        <w:rPr>
          <w:b/>
        </w:rPr>
        <w:t>iri ve küçük</w:t>
      </w:r>
      <w:r>
        <w:t xml:space="preserve"> taneli katılar da birbirinden ayrılabilir.</w:t>
      </w:r>
    </w:p>
    <w:p w:rsidR="00405222" w:rsidRDefault="00405222" w:rsidP="00EB5AB3">
      <w:r>
        <w:t>Makarna yaparken makarnayı sudan süzerek ayırırız. Kızartmalarda yağı, kızarttığımız maddeden süzerek ayırırız.</w:t>
      </w:r>
    </w:p>
    <w:p w:rsidR="00405222" w:rsidRDefault="00405222" w:rsidP="00EB5AB3">
      <w:r w:rsidRPr="00DE226C">
        <w:rPr>
          <w:b/>
        </w:rPr>
        <w:t xml:space="preserve">Yüzdürme: </w:t>
      </w:r>
      <w:r>
        <w:t>suda çözünmeyen kayı maddeleri ayırma yöntemlerinden biri de yüzdüreme yöntemidir. Suda yüzen ve batan maddelerin oluşturduğu karışım suya bırakılır. Suyun yüzeyinde kalan maddeler kolaylıkla ayrılabilir. Tahta ve plastik gibi maddeler suda yüzer, cam ve metal gibi ürünler ise batar. Yüzdürme yönteminin en önemli şartı; karışımı oluşturan maddelerden birinin yüzme, diğerinin batma özelliğini taşıyor olmasıdır. Ağaç parçaları ve alüminyum parçalarından oluşan bir karışımı ayırmak için yüzdürme yöntemi kullanılabilir. Bu durumda ağaç parçaları yüzerken, alüminyum parçaları batacaktır.</w:t>
      </w:r>
    </w:p>
    <w:p w:rsidR="00405222" w:rsidRDefault="00405222" w:rsidP="003B4537">
      <w:pPr>
        <w:ind w:firstLine="708"/>
      </w:pPr>
      <w:r>
        <w:t>Bazı besin maddelerinde bulunan çamur ve toprağı ayırmak için de yüzdürme yöntemini kullanırız. Mesela ıspanak ile ıspanakta bulunan çamuru ayırmak için su dolu bir kaba ıspanağı atarız. Bu durumda ıspanak suyun yüzeyinde kalacaktır. Ispanağın içinde bulunan çamur ve toprak ise suyun dibine batacaktır.</w:t>
      </w:r>
    </w:p>
    <w:p w:rsidR="00405222" w:rsidRDefault="00405222" w:rsidP="00EB5AB3">
      <w:r w:rsidRPr="003B4537">
        <w:rPr>
          <w:b/>
        </w:rPr>
        <w:t>Buharlaştırma:</w:t>
      </w:r>
      <w:r>
        <w:t xml:space="preserve"> Bir katı suda çözünerek çözelti oluşturduğunda, maddeler süzülemeyecek kadar küçük hale geçer. Tuz ve su ile yaptığımız çözeltide, tuzu gözle göremeyiz fakat tadını algılayabiliriz. Tuzlu suyun içindeki tuz, buharlaştırma yöntemiyle sudan ayrılabilir. Buharlaştırma yöntemiyle sudan ayrılabilir. Buharlaştırma yöntemiyle yiyecek olarak tükettiğimiz pek çok ürün elde edilir. Taze meyveler ve sebzeler ipe dizilerek yaz aylarında kurutulur. Pekmez, salça, pestil, ve tarhana gibi besinler buharlaştırma yöntemiyle üretilen doğal ve sağlıklı besinlerdir.</w:t>
      </w:r>
    </w:p>
    <w:p w:rsidR="00405222" w:rsidRDefault="00405222" w:rsidP="003B4537">
      <w:pPr>
        <w:ind w:firstLine="708"/>
      </w:pPr>
      <w:r>
        <w:t>Üzüm ve duttan pekmez, biber ve domatesten salça üretilir.</w:t>
      </w:r>
    </w:p>
    <w:p w:rsidR="00405222" w:rsidRDefault="00405222" w:rsidP="00EB5AB3">
      <w:r w:rsidRPr="003B4537">
        <w:rPr>
          <w:b/>
        </w:rPr>
        <w:t xml:space="preserve">Mıknatısla Ayırma: </w:t>
      </w:r>
      <w:r>
        <w:t>Karışımları oluşturan maddelerden biri, mıknatıs tarafından çekilebiliyorsa mıknatısla ayırma yöntemi kullanılabilir.</w:t>
      </w:r>
    </w:p>
    <w:p w:rsidR="00405222" w:rsidRDefault="00405222" w:rsidP="00EB5AB3">
      <w:r>
        <w:tab/>
        <w:t>Demir, nikel ve kobalt gibi maddeler mıknatıs tarafından çekilen maddelerdir. Kum, seramik, kürdan plastik, tuz, şeker ve kağıdı mıknatıs çekmez. Bu maddeleri içeren karışımlar mıknatıs sayesinde ayrılabilir. Çöplerdeki demir parçalarını ayırmada mıknatıs kullanılabilir.</w:t>
      </w:r>
    </w:p>
    <w:p w:rsidR="00405222" w:rsidRDefault="00405222" w:rsidP="00EB5AB3">
      <w:r>
        <w:tab/>
        <w:t>Karışımları oluşturan maddeleri birbirinden ayırmada birden fazla yöntem kullanılabilir. Su, kum ve demir parçalarından oluşan bir karışım düşünelim. Bu karışımları ayırmak için önce su buharlaştırılır. Sonra geriye kum ve demir parçacıkları kalır. Geriye kalan bu karışımı da birbirinden ayırmak için mıknatısla ayırma yöntemi kullanılır. Mıknatıs sadece demir parçacıklarını çekeceği için kum ve demir parçaları da birbirinden ayrılmış olur. Böylelikle su, kum ve demir parçalarından oluşan karışım ayrılmış olur.</w:t>
      </w:r>
    </w:p>
    <w:p w:rsidR="00405222" w:rsidRDefault="00405222" w:rsidP="00627F28">
      <w:pPr>
        <w:jc w:val="center"/>
        <w:rPr>
          <w:b/>
        </w:rPr>
      </w:pPr>
      <w:r w:rsidRPr="00627F28">
        <w:rPr>
          <w:b/>
        </w:rPr>
        <w:t>ÇALIŞMALAR</w:t>
      </w:r>
    </w:p>
    <w:p w:rsidR="00405222" w:rsidRDefault="00405222" w:rsidP="00627F28">
      <w:r>
        <w:rPr>
          <w:b/>
        </w:rPr>
        <w:t xml:space="preserve">1- </w:t>
      </w:r>
      <w:r>
        <w:t>Kum ve sudan oluşan bir karışım aşağıdaki işlemlerden hangisi ile ayrılır?</w:t>
      </w:r>
    </w:p>
    <w:p w:rsidR="00405222" w:rsidRDefault="00405222" w:rsidP="00627F28">
      <w:r>
        <w:t>a) Mıknatısla ayırma</w:t>
      </w:r>
      <w:r>
        <w:tab/>
        <w:t>b) Süzme</w:t>
      </w:r>
      <w:r>
        <w:tab/>
        <w:t>c) Yüzdürme</w:t>
      </w:r>
      <w:r>
        <w:tab/>
        <w:t>d) Soğutma</w:t>
      </w:r>
    </w:p>
    <w:p w:rsidR="00405222" w:rsidRDefault="00405222" w:rsidP="00627F28">
      <w:r w:rsidRPr="00212DA4">
        <w:rPr>
          <w:b/>
        </w:rPr>
        <w:t>2</w:t>
      </w:r>
      <w:r>
        <w:t>- I- Yakma</w:t>
      </w:r>
      <w:r>
        <w:tab/>
      </w:r>
      <w:r>
        <w:tab/>
        <w:t>II- Süzme</w:t>
      </w:r>
      <w:r>
        <w:tab/>
      </w:r>
      <w:r>
        <w:tab/>
        <w:t>III- Yüzdürme</w:t>
      </w:r>
    </w:p>
    <w:p w:rsidR="00405222" w:rsidRDefault="00405222" w:rsidP="00627F28">
      <w:r>
        <w:t>Yukarıda verilenlerden hangileri, karışımları ayırma yöntemlerindendir?</w:t>
      </w:r>
    </w:p>
    <w:p w:rsidR="00405222" w:rsidRDefault="00405222" w:rsidP="00627F28">
      <w:r>
        <w:t>a) Yalnız II</w:t>
      </w:r>
      <w:r>
        <w:tab/>
        <w:t>b) I ve II</w:t>
      </w:r>
      <w:r>
        <w:tab/>
      </w:r>
      <w:r>
        <w:tab/>
        <w:t>c) II ve III</w:t>
      </w:r>
      <w:r>
        <w:tab/>
        <w:t>d) I ve III</w:t>
      </w:r>
    </w:p>
    <w:p w:rsidR="00405222" w:rsidRDefault="00405222" w:rsidP="00627F28">
      <w:r w:rsidRPr="00212DA4">
        <w:rPr>
          <w:b/>
        </w:rPr>
        <w:t>3-</w:t>
      </w:r>
      <w:r>
        <w:t xml:space="preserve"> Aşağıdaki madde çiftlerinden hangisini mıknatıs yardımıyla ayırabiliriz?</w:t>
      </w:r>
    </w:p>
    <w:p w:rsidR="00405222" w:rsidRDefault="00405222" w:rsidP="00627F28">
      <w:r>
        <w:t>a) Kağıt-Silgi</w:t>
      </w:r>
      <w:r>
        <w:tab/>
        <w:t>b) Şeker-kum</w:t>
      </w:r>
      <w:r>
        <w:tab/>
        <w:t>c) Tuz-şeker</w:t>
      </w:r>
      <w:r>
        <w:tab/>
        <w:t>d) Demir tozu- Kum</w:t>
      </w:r>
    </w:p>
    <w:p w:rsidR="00405222" w:rsidRDefault="00405222" w:rsidP="00627F28">
      <w:r w:rsidRPr="00212DA4">
        <w:rPr>
          <w:b/>
        </w:rPr>
        <w:t>4-</w:t>
      </w:r>
      <w:r>
        <w:t xml:space="preserve"> Kum, tuz ve demir tozundan oluşan bir karışımın bileşenlerine ayrılması sırasında yapılan işlemler aşağıdakilerden hangisinde sırası ile doğru olarak verilmiştir?</w:t>
      </w:r>
    </w:p>
    <w:p w:rsidR="00405222" w:rsidRDefault="00405222" w:rsidP="00627F28">
      <w:r>
        <w:t>a) Su ile karıştırma- Süzme- Mıknatısla Ayırma- Buharlaştırma</w:t>
      </w:r>
    </w:p>
    <w:p w:rsidR="00405222" w:rsidRDefault="00405222" w:rsidP="00627F28">
      <w:r>
        <w:t>b) Mıknatısla Ayırma- Su ile karıştırma- Buharlaştırma- Süzme</w:t>
      </w:r>
    </w:p>
    <w:p w:rsidR="00405222" w:rsidRDefault="00405222" w:rsidP="00627F28">
      <w:r>
        <w:t>c) Mıknatısla ayırma- Su ile karıştırma- Süzme- Buharlaştırma</w:t>
      </w:r>
    </w:p>
    <w:p w:rsidR="00405222" w:rsidRDefault="00405222" w:rsidP="00627F28">
      <w:r>
        <w:t>d) Süzme- Mıknatısla Ayırma- Buharlaştırma</w:t>
      </w:r>
    </w:p>
    <w:p w:rsidR="00405222" w:rsidRPr="00212DA4" w:rsidRDefault="00405222" w:rsidP="00627F28">
      <w:pPr>
        <w:rPr>
          <w:b/>
        </w:rPr>
      </w:pPr>
      <w:r w:rsidRPr="00212DA4">
        <w:rPr>
          <w:b/>
        </w:rPr>
        <w:t>Aşağıdaki cümleleri kelimelerden uygun olanları ile tamamlayınız. “ çözücü- süzme- saf- çözelti- çözünen”</w:t>
      </w:r>
    </w:p>
    <w:p w:rsidR="00405222" w:rsidRDefault="00405222" w:rsidP="00627F28">
      <w:r w:rsidRPr="00212DA4">
        <w:rPr>
          <w:b/>
        </w:rPr>
        <w:t>1-</w:t>
      </w:r>
      <w:r>
        <w:t xml:space="preserve"> ……………………………. Maddelerin içinde tek çeşit madde vardır.</w:t>
      </w:r>
    </w:p>
    <w:p w:rsidR="00405222" w:rsidRDefault="00405222" w:rsidP="00627F28">
      <w:r w:rsidRPr="00212DA4">
        <w:rPr>
          <w:b/>
        </w:rPr>
        <w:t>2-</w:t>
      </w:r>
      <w:r>
        <w:t xml:space="preserve"> Tuzlu su çözeltisinde su, ……………………………….. maddedir.</w:t>
      </w:r>
    </w:p>
    <w:p w:rsidR="00405222" w:rsidRDefault="00405222" w:rsidP="00627F28">
      <w:r w:rsidRPr="00212DA4">
        <w:rPr>
          <w:b/>
        </w:rPr>
        <w:t>3-</w:t>
      </w:r>
      <w:r>
        <w:t xml:space="preserve"> …………………………………………., karışımları ayırma yöntemlerinden biridir.</w:t>
      </w:r>
    </w:p>
    <w:p w:rsidR="00405222" w:rsidRDefault="00405222" w:rsidP="00627F28">
      <w:r w:rsidRPr="00212DA4">
        <w:rPr>
          <w:b/>
        </w:rPr>
        <w:t>4-</w:t>
      </w:r>
      <w:r>
        <w:t xml:space="preserve"> Nohut – Su karışımı bir ………………………………… değildir.</w:t>
      </w:r>
    </w:p>
    <w:p w:rsidR="00405222" w:rsidRDefault="00405222" w:rsidP="00627F28">
      <w:r w:rsidRPr="00212DA4">
        <w:rPr>
          <w:b/>
        </w:rPr>
        <w:t>5-</w:t>
      </w:r>
      <w:r>
        <w:t xml:space="preserve"> Şekerli çay çözeltisinde, şeker …………………………… maddedir.</w:t>
      </w:r>
    </w:p>
    <w:p w:rsidR="00405222" w:rsidRPr="00627F28" w:rsidRDefault="00405222" w:rsidP="00627F28">
      <w:hyperlink r:id="rId7" w:history="1">
        <w:r w:rsidRPr="009C58EB">
          <w:rPr>
            <w:rStyle w:val="Hyperlink"/>
          </w:rPr>
          <w:t>www.sorubak.com</w:t>
        </w:r>
      </w:hyperlink>
      <w:r>
        <w:t xml:space="preserve"> </w:t>
      </w:r>
    </w:p>
    <w:sectPr w:rsidR="00405222" w:rsidRPr="00627F28" w:rsidSect="006E3298">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222" w:rsidRDefault="00405222" w:rsidP="00212DA4">
      <w:pPr>
        <w:spacing w:after="0" w:line="240" w:lineRule="auto"/>
      </w:pPr>
      <w:r>
        <w:separator/>
      </w:r>
    </w:p>
  </w:endnote>
  <w:endnote w:type="continuationSeparator" w:id="0">
    <w:p w:rsidR="00405222" w:rsidRDefault="00405222" w:rsidP="00212D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222" w:rsidRDefault="00405222" w:rsidP="00212DA4">
      <w:pPr>
        <w:spacing w:after="0" w:line="240" w:lineRule="auto"/>
      </w:pPr>
      <w:r>
        <w:separator/>
      </w:r>
    </w:p>
  </w:footnote>
  <w:footnote w:type="continuationSeparator" w:id="0">
    <w:p w:rsidR="00405222" w:rsidRDefault="00405222" w:rsidP="00212D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222" w:rsidRDefault="00405222">
    <w:pPr>
      <w:pStyle w:val="Header"/>
      <w:jc w:val="center"/>
    </w:pPr>
    <w:fldSimple w:instr="PAGE   \* MERGEFORMAT">
      <w:r>
        <w:rPr>
          <w:noProof/>
        </w:rPr>
        <w:t>1</w:t>
      </w:r>
    </w:fldSimple>
  </w:p>
  <w:p w:rsidR="00405222" w:rsidRDefault="004052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5620BB"/>
    <w:multiLevelType w:val="hybridMultilevel"/>
    <w:tmpl w:val="7724FEB8"/>
    <w:lvl w:ilvl="0" w:tplc="41C23E32">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1224"/>
    <w:rsid w:val="00037585"/>
    <w:rsid w:val="0004423C"/>
    <w:rsid w:val="00044316"/>
    <w:rsid w:val="00212DA4"/>
    <w:rsid w:val="002F2329"/>
    <w:rsid w:val="002F5988"/>
    <w:rsid w:val="00301224"/>
    <w:rsid w:val="003B4537"/>
    <w:rsid w:val="00405222"/>
    <w:rsid w:val="00410D35"/>
    <w:rsid w:val="00627F28"/>
    <w:rsid w:val="006E3298"/>
    <w:rsid w:val="00953A12"/>
    <w:rsid w:val="009663C2"/>
    <w:rsid w:val="009C58EB"/>
    <w:rsid w:val="00A46028"/>
    <w:rsid w:val="00B015F8"/>
    <w:rsid w:val="00B27BBA"/>
    <w:rsid w:val="00D040FB"/>
    <w:rsid w:val="00D61ED4"/>
    <w:rsid w:val="00DE226C"/>
    <w:rsid w:val="00EB5AB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29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F5988"/>
    <w:pPr>
      <w:ind w:left="720"/>
      <w:contextualSpacing/>
    </w:pPr>
  </w:style>
  <w:style w:type="paragraph" w:styleId="Header">
    <w:name w:val="header"/>
    <w:basedOn w:val="Normal"/>
    <w:link w:val="HeaderChar"/>
    <w:uiPriority w:val="99"/>
    <w:rsid w:val="00212DA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12DA4"/>
    <w:rPr>
      <w:rFonts w:cs="Times New Roman"/>
    </w:rPr>
  </w:style>
  <w:style w:type="paragraph" w:styleId="Footer">
    <w:name w:val="footer"/>
    <w:basedOn w:val="Normal"/>
    <w:link w:val="FooterChar"/>
    <w:uiPriority w:val="99"/>
    <w:rsid w:val="00212DA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12DA4"/>
    <w:rPr>
      <w:rFonts w:cs="Times New Roman"/>
    </w:rPr>
  </w:style>
  <w:style w:type="paragraph" w:styleId="BalloonText">
    <w:name w:val="Balloon Text"/>
    <w:basedOn w:val="Normal"/>
    <w:link w:val="BalloonTextChar"/>
    <w:uiPriority w:val="99"/>
    <w:semiHidden/>
    <w:rsid w:val="00212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12DA4"/>
    <w:rPr>
      <w:rFonts w:ascii="Tahoma" w:hAnsi="Tahoma" w:cs="Tahoma"/>
      <w:sz w:val="16"/>
      <w:szCs w:val="16"/>
    </w:rPr>
  </w:style>
  <w:style w:type="character" w:styleId="Hyperlink">
    <w:name w:val="Hyperlink"/>
    <w:basedOn w:val="DefaultParagraphFont"/>
    <w:uiPriority w:val="99"/>
    <w:rsid w:val="00410D3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196</TotalTime>
  <Pages>4</Pages>
  <Words>1352</Words>
  <Characters>7708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sorubak.com</dc:subject>
  <cp:keywords>sorubak.com</cp:keywords>
  <dc:description>sorubak.com</dc:description>
  <cp:lastPrinted>2014-12-19T09:52:00Z</cp:lastPrinted>
  <dcterms:created xsi:type="dcterms:W3CDTF">2014-12-18T09:45:00Z</dcterms:created>
  <dcterms:modified xsi:type="dcterms:W3CDTF">2014-12-20T21:39:00Z</dcterms:modified>
  <cp:category>sorubak.com</cp:category>
</cp:coreProperties>
</file>