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ONLUK BOZMADAN ÇIKARMA  İŞLEMİ PROBLEMLERİ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Pr="00F967BA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 w:rsidRPr="00F967BA">
        <w:rPr>
          <w:rFonts w:ascii="Hand writing Mutlu" w:hAnsi="Hand writing Mutlu"/>
          <w:sz w:val="28"/>
          <w:szCs w:val="28"/>
        </w:rPr>
        <w:t>Çıkarma işlemlerinin sonucunu bulup</w:t>
      </w:r>
      <w:r>
        <w:rPr>
          <w:rFonts w:ascii="Hand writing Mutlu" w:hAnsi="Hand writing Mutlu"/>
          <w:sz w:val="28"/>
          <w:szCs w:val="28"/>
        </w:rPr>
        <w:t xml:space="preserve"> cevabın yazılı olduğu armudu istenen renkte boyayın.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1-</w:t>
      </w:r>
      <w:r w:rsidRPr="00F967BA">
        <w:rPr>
          <w:rFonts w:ascii="Hand writing Mutlu" w:hAnsi="Hand writing Mutlu"/>
          <w:sz w:val="28"/>
          <w:szCs w:val="28"/>
        </w:rPr>
        <w:t>Emre aldığı 26 kekin 20 tanesini dağıttı.Geriye kaç kek kaldı?</w:t>
      </w:r>
      <w:r>
        <w:rPr>
          <w:rFonts w:ascii="Hand writing Mutlu" w:hAnsi="Hand writing Mutlu"/>
          <w:sz w:val="28"/>
          <w:szCs w:val="28"/>
        </w:rPr>
        <w:t>(kırmızı)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Pr="00F967BA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2-</w:t>
      </w:r>
      <w:r w:rsidRPr="00F967BA">
        <w:rPr>
          <w:rFonts w:ascii="Hand writing Mutlu" w:hAnsi="Hand writing Mutlu"/>
          <w:sz w:val="28"/>
          <w:szCs w:val="28"/>
        </w:rPr>
        <w:t>Murat 33 arkadaşıyla geziye gidecekti.Arkadaşlar</w:t>
      </w:r>
      <w:r>
        <w:rPr>
          <w:rFonts w:ascii="Hand writing Mutlu" w:hAnsi="Hand writing Mutlu"/>
          <w:sz w:val="28"/>
          <w:szCs w:val="28"/>
        </w:rPr>
        <w:t>ından 3 tanesi gelemedi.Murat ka</w:t>
      </w:r>
      <w:r w:rsidRPr="00F967BA">
        <w:rPr>
          <w:rFonts w:ascii="Hand writing Mutlu" w:hAnsi="Hand writing Mutlu"/>
          <w:sz w:val="28"/>
          <w:szCs w:val="28"/>
        </w:rPr>
        <w:t>ç arkadaşla geziye gitti?</w:t>
      </w:r>
      <w:r>
        <w:rPr>
          <w:rFonts w:ascii="Hand writing Mutlu" w:hAnsi="Hand writing Mutlu"/>
          <w:sz w:val="28"/>
          <w:szCs w:val="28"/>
        </w:rPr>
        <w:t>(mavi)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Pr="00F967BA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</w:t>
      </w:r>
      <w:r w:rsidRPr="00F967BA">
        <w:rPr>
          <w:rFonts w:ascii="Hand writing Mutlu" w:hAnsi="Hand writing Mutlu"/>
          <w:sz w:val="28"/>
          <w:szCs w:val="28"/>
        </w:rPr>
        <w:t>Sınıfta 30 öğrenci var.Bunların 20 tanesi folklor kursuna katıldı.Katılmayan kaç öğrenci kaldı?</w:t>
      </w:r>
      <w:r>
        <w:rPr>
          <w:rFonts w:ascii="Hand writing Mutlu" w:hAnsi="Hand writing Mutlu"/>
          <w:sz w:val="28"/>
          <w:szCs w:val="28"/>
        </w:rPr>
        <w:t>(turuncu)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Pr="00F967BA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4-</w:t>
      </w:r>
      <w:r w:rsidRPr="00F967BA">
        <w:rPr>
          <w:rFonts w:ascii="Hand writing Mutlu" w:hAnsi="Hand writing Mutlu"/>
          <w:sz w:val="28"/>
          <w:szCs w:val="28"/>
        </w:rPr>
        <w:t>Bir düzine muzdan  bir deste eksilirse geriye kaç tane muz kalır?</w:t>
      </w:r>
      <w:r>
        <w:rPr>
          <w:rFonts w:ascii="Hand writing Mutlu" w:hAnsi="Hand writing Mutlu"/>
          <w:sz w:val="28"/>
          <w:szCs w:val="28"/>
        </w:rPr>
        <w:t>(sarı)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5-3 onluk 8 birlik bilyem </w:t>
      </w:r>
      <w:r w:rsidRPr="00D84EEC">
        <w:rPr>
          <w:rFonts w:ascii="Hand writing Mutlu" w:hAnsi="Hand writing Mutlu"/>
          <w:sz w:val="28"/>
          <w:szCs w:val="28"/>
        </w:rPr>
        <w:t>v</w:t>
      </w:r>
      <w:r>
        <w:rPr>
          <w:rFonts w:ascii="Hand writing Mutlu" w:hAnsi="Hand writing Mutlu"/>
          <w:sz w:val="28"/>
          <w:szCs w:val="28"/>
        </w:rPr>
        <w:t>ar.Bunun 1 onluk 7</w:t>
      </w:r>
      <w:r w:rsidRPr="00D84EEC">
        <w:rPr>
          <w:rFonts w:ascii="Hand writing Mutlu" w:hAnsi="Hand writing Mutlu"/>
          <w:sz w:val="28"/>
          <w:szCs w:val="28"/>
        </w:rPr>
        <w:t xml:space="preserve"> birliğini kardeşime verdim.</w:t>
      </w:r>
      <w:r>
        <w:rPr>
          <w:rFonts w:ascii="Hand writing Mutlu" w:hAnsi="Hand writing Mutlu"/>
          <w:sz w:val="28"/>
          <w:szCs w:val="28"/>
        </w:rPr>
        <w:t>Kaç bilyem kaldı?(yeşil)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6-Selman babasıyla balık tutmaya gitti.Toplam 25 balık tuttular.Bunların küçük olan 12 tanesini Selman tuttuğuna göre babası kaç  balık tutmuştur?(mor)</w:t>
      </w: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</w:p>
    <w:p w:rsidR="00C70D7F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7-Melih 29 yaşında .Kardeşi Mehmet ondan 6 yaş küçük.Mehmet kaç yaşındadır?(beyaz)</w:t>
      </w:r>
    </w:p>
    <w:p w:rsidR="00C70D7F" w:rsidRPr="00D84EEC" w:rsidRDefault="00C70D7F" w:rsidP="00F967B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s://encrypted-tbn3.gstatic.com/images?q=tbn:ANd9GcTT9aBF5u8jpmPDojLBRC5wVfxhjltBNMz1udalGOD_O36XfA3nTQ" style="position:absolute;margin-left:121.35pt;margin-top:16.1pt;width:62.25pt;height:80.25pt;z-index:-251659264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7" type="#_x0000_t75" alt="https://encrypted-tbn3.gstatic.com/images?q=tbn:ANd9GcTT9aBF5u8jpmPDojLBRC5wVfxhjltBNMz1udalGOD_O36XfA3nTQ" style="position:absolute;margin-left:-25.65pt;margin-top:19.1pt;width:62.25pt;height:80.25pt;z-index:-251657216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8" type="#_x0000_t75" alt="https://encrypted-tbn3.gstatic.com/images?q=tbn:ANd9GcTT9aBF5u8jpmPDojLBRC5wVfxhjltBNMz1udalGOD_O36XfA3nTQ" style="position:absolute;margin-left:50.85pt;margin-top:16.1pt;width:62.25pt;height:80.25pt;z-index:-251658240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9" type="#_x0000_t75" alt="https://encrypted-tbn3.gstatic.com/images?q=tbn:ANd9GcTT9aBF5u8jpmPDojLBRC5wVfxhjltBNMz1udalGOD_O36XfA3nTQ" style="position:absolute;margin-left:183.6pt;margin-top:13.85pt;width:62.25pt;height:80.25pt;z-index:-251660288;visibility:visible">
            <v:imagedata r:id="rId4" o:title=""/>
          </v:shape>
        </w:pict>
      </w:r>
      <w:r>
        <w:rPr>
          <w:noProof/>
          <w:lang w:eastAsia="tr-TR"/>
        </w:rPr>
        <w:pict>
          <v:shape id="Resim 1" o:spid="_x0000_s1030" type="#_x0000_t75" alt="https://encrypted-tbn3.gstatic.com/images?q=tbn:ANd9GcTT9aBF5u8jpmPDojLBRC5wVfxhjltBNMz1udalGOD_O36XfA3nTQ" style="position:absolute;margin-left:337.35pt;margin-top:13.85pt;width:62.25pt;height:80.25pt;z-index:-251662336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31" type="#_x0000_t75" alt="https://encrypted-tbn3.gstatic.com/images?q=tbn:ANd9GcTT9aBF5u8jpmPDojLBRC5wVfxhjltBNMz1udalGOD_O36XfA3nTQ" style="position:absolute;margin-left:256.35pt;margin-top:13.85pt;width:62.25pt;height:80.25pt;z-index:-251661312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32" type="#_x0000_t75" alt="https://encrypted-tbn3.gstatic.com/images?q=tbn:ANd9GcTT9aBF5u8jpmPDojLBRC5wVfxhjltBNMz1udalGOD_O36XfA3nTQ" style="position:absolute;margin-left:411.6pt;margin-top:13.85pt;width:62.25pt;height:80.25pt;z-index:-251655168;visibility:visible">
            <v:imagedata r:id="rId4" o:title=""/>
          </v:shape>
        </w:pict>
      </w:r>
    </w:p>
    <w:p w:rsidR="00C70D7F" w:rsidRDefault="00C70D7F">
      <w:pPr>
        <w:rPr>
          <w:rFonts w:ascii="Hand writing Mutlu" w:hAnsi="Hand writing Mutlu"/>
          <w:sz w:val="28"/>
          <w:szCs w:val="28"/>
        </w:rPr>
      </w:pPr>
    </w:p>
    <w:p w:rsidR="00C70D7F" w:rsidRPr="001F03C7" w:rsidRDefault="00C70D7F" w:rsidP="001F03C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6           23          13      21          10          2           30</w:t>
      </w:r>
    </w:p>
    <w:p w:rsidR="00C70D7F" w:rsidRDefault="00C70D7F">
      <w:hyperlink r:id="rId5" w:history="1">
        <w:r w:rsidRPr="00E62D32">
          <w:rPr>
            <w:rStyle w:val="Hyperlink"/>
            <w:b/>
            <w:sz w:val="28"/>
          </w:rPr>
          <w:t>www.sorubak.com</w:t>
        </w:r>
      </w:hyperlink>
      <w:r>
        <w:rPr>
          <w:noProof/>
          <w:lang w:eastAsia="tr-TR"/>
        </w:rPr>
        <w:pict>
          <v:shape id="_x0000_s1033" type="#_x0000_t75" alt="https://encrypted-tbn3.gstatic.com/images?q=tbn:ANd9GcTT9aBF5u8jpmPDojLBRC5wVfxhjltBNMz1udalGOD_O36XfA3nTQ" style="position:absolute;margin-left:1.35pt;margin-top:-747.95pt;width:62.25pt;height:80.25pt;z-index:-251656192;visibility:visible;mso-position-horizontal-relative:text;mso-position-vertical-relative:text">
            <v:imagedata r:id="rId4" o:title=""/>
          </v:shape>
        </w:pict>
      </w:r>
    </w:p>
    <w:sectPr w:rsidR="00C70D7F" w:rsidSect="00D84EEC">
      <w:pgSz w:w="11906" w:h="16838"/>
      <w:pgMar w:top="709" w:right="849" w:bottom="709" w:left="993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7BA"/>
    <w:rsid w:val="000F5CE9"/>
    <w:rsid w:val="001B42A8"/>
    <w:rsid w:val="001F03C7"/>
    <w:rsid w:val="00810A09"/>
    <w:rsid w:val="00816B8F"/>
    <w:rsid w:val="00820104"/>
    <w:rsid w:val="00B742DC"/>
    <w:rsid w:val="00C70D7F"/>
    <w:rsid w:val="00D84EEC"/>
    <w:rsid w:val="00E62D32"/>
    <w:rsid w:val="00F0792A"/>
    <w:rsid w:val="00F9081C"/>
    <w:rsid w:val="00F9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9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67B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967BA"/>
    <w:rPr>
      <w:lang w:eastAsia="en-US"/>
    </w:rPr>
  </w:style>
  <w:style w:type="character" w:styleId="Hyperlink">
    <w:name w:val="Hyperlink"/>
    <w:basedOn w:val="DefaultParagraphFont"/>
    <w:uiPriority w:val="99"/>
    <w:rsid w:val="00F079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147</Words>
  <Characters>840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/>
  <dc:description/>
  <cp:lastModifiedBy>edanur</cp:lastModifiedBy>
  <cp:revision>6</cp:revision>
  <dcterms:created xsi:type="dcterms:W3CDTF">2014-10-30T14:39:00Z</dcterms:created>
  <dcterms:modified xsi:type="dcterms:W3CDTF">2014-11-05T20:08:00Z</dcterms:modified>
</cp:coreProperties>
</file>