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67D" w:rsidRPr="00944EEC" w:rsidRDefault="006C367D" w:rsidP="00CC67E4">
      <w:pPr>
        <w:pStyle w:val="ListParagraph"/>
        <w:ind w:left="142"/>
        <w:jc w:val="center"/>
        <w:rPr>
          <w:rFonts w:ascii="ALFABET98" w:hAnsi="ALFABET98"/>
          <w:b/>
          <w:sz w:val="28"/>
          <w:szCs w:val="28"/>
        </w:rPr>
      </w:pPr>
      <w:r w:rsidRPr="00944EEC">
        <w:rPr>
          <w:rFonts w:ascii="ALFABET98" w:hAnsi="ALFABET98"/>
          <w:b/>
          <w:sz w:val="28"/>
          <w:szCs w:val="28"/>
        </w:rPr>
        <w:t xml:space="preserve">Okul Heyecanım </w:t>
      </w:r>
      <w:r>
        <w:rPr>
          <w:rFonts w:ascii="ALFABET98" w:hAnsi="ALFABET98"/>
          <w:b/>
          <w:sz w:val="28"/>
          <w:szCs w:val="28"/>
        </w:rPr>
        <w:t>ve Arkadaşlarım-2</w:t>
      </w:r>
    </w:p>
    <w:p w:rsidR="006C367D" w:rsidRDefault="006C367D" w:rsidP="00574FB5">
      <w:pPr>
        <w:pStyle w:val="ListParagraph"/>
        <w:ind w:left="1080"/>
        <w:rPr>
          <w:rFonts w:ascii="ALFABET98" w:hAnsi="ALFABET98"/>
          <w:sz w:val="24"/>
          <w:szCs w:val="24"/>
        </w:rPr>
      </w:pPr>
    </w:p>
    <w:p w:rsidR="006C367D" w:rsidRDefault="006C367D" w:rsidP="005B2EE2">
      <w:pPr>
        <w:pStyle w:val="ListParagraph"/>
        <w:numPr>
          <w:ilvl w:val="0"/>
          <w:numId w:val="1"/>
        </w:numPr>
        <w:ind w:left="426" w:hanging="426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108.45pt;margin-top:2.45pt;width:165.75pt;height:68.25pt;z-index:251655168" adj="-2802,15571" fillcolor="#e5b8b7" strokeweight="2.5pt">
            <v:shadow color="#868686"/>
            <v:textbox>
              <w:txbxContent>
                <w:p w:rsidR="006C367D" w:rsidRPr="005B2EE2" w:rsidRDefault="006C367D" w:rsidP="00326DDC">
                  <w:pPr>
                    <w:jc w:val="center"/>
                    <w:rPr>
                      <w:sz w:val="26"/>
                      <w:szCs w:val="26"/>
                    </w:rPr>
                  </w:pPr>
                  <w:r w:rsidRPr="005B2EE2">
                    <w:rPr>
                      <w:rFonts w:ascii="ALFABET98" w:hAnsi="ALFABET98"/>
                      <w:sz w:val="26"/>
                      <w:szCs w:val="26"/>
                    </w:rPr>
                    <w:t xml:space="preserve">İnsanlar birbirleriyle  </w:t>
                  </w:r>
                  <w:r w:rsidRPr="000E37C8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konuşarak</w:t>
                  </w:r>
                  <w:r w:rsidRPr="005B2EE2">
                    <w:rPr>
                      <w:rFonts w:ascii="ALFABET98" w:hAnsi="ALFABET98"/>
                      <w:sz w:val="26"/>
                      <w:szCs w:val="26"/>
                    </w:rPr>
                    <w:t xml:space="preserve"> ne yapmış olurlar?</w:t>
                  </w:r>
                </w:p>
              </w:txbxContent>
            </v:textbox>
          </v:shape>
        </w:pict>
      </w:r>
      <w:hyperlink r:id="rId5" w:history="1">
        <w:r w:rsidRPr="00705B8A">
          <w:rPr>
            <w:noProof/>
            <w:color w:val="0000FF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i1025" type="#_x0000_t75" alt="http://ww2.valdosta.edu/~bmbridges/Student_Raising_Hand.jpg" href="http://www.google.com.tr/url?sa=i&amp;rct=j&amp;q=student+clipart&amp;source=images&amp;cd=&amp;cad=rja&amp;docid=juqa-N-JGY3TFM&amp;tbnid=YAAOj3wn4h7xtM:&amp;ved=0CAUQjRw&amp;url=http://ww2.valdosta.edu/~bmbridges/resource.html&amp;ei=BYc1Up2NBcSbtQbk2IDgDQ&amp;psig=AFQjCNE4S4kde-zQITclXmQZxNy_QDqdSg&amp;ust=13793260560916" style="width:60.75pt;height:94.5pt;visibility:visible" o:button="t">
              <v:fill o:detectmouseclick="t"/>
              <v:imagedata r:id="rId6" o:title=""/>
            </v:shape>
          </w:pict>
        </w:r>
      </w:hyperlink>
    </w:p>
    <w:p w:rsidR="006C367D" w:rsidRDefault="006C367D" w:rsidP="00445CDE">
      <w:pPr>
        <w:pStyle w:val="ListParagraph"/>
        <w:numPr>
          <w:ilvl w:val="0"/>
          <w:numId w:val="24"/>
        </w:numPr>
        <w:ind w:left="851" w:hanging="425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İletişim kurmuş olurlar.</w:t>
      </w:r>
    </w:p>
    <w:p w:rsidR="006C367D" w:rsidRDefault="006C367D" w:rsidP="00445CDE">
      <w:pPr>
        <w:pStyle w:val="ListParagraph"/>
        <w:numPr>
          <w:ilvl w:val="0"/>
          <w:numId w:val="24"/>
        </w:numPr>
        <w:ind w:left="851" w:hanging="425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Ödev yapmış olurlar.</w:t>
      </w:r>
    </w:p>
    <w:p w:rsidR="006C367D" w:rsidRDefault="006C367D" w:rsidP="00445CDE">
      <w:pPr>
        <w:pStyle w:val="ListParagraph"/>
        <w:numPr>
          <w:ilvl w:val="0"/>
          <w:numId w:val="24"/>
        </w:numPr>
        <w:ind w:left="851" w:hanging="425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İletişim kurmuş olurlar.</w:t>
      </w:r>
    </w:p>
    <w:p w:rsidR="006C367D" w:rsidRPr="009730C0" w:rsidRDefault="006C367D" w:rsidP="00326DDC">
      <w:pPr>
        <w:pStyle w:val="ListParagraph"/>
        <w:ind w:left="1080"/>
        <w:rPr>
          <w:rFonts w:ascii="ALFABET98" w:hAnsi="ALFABET98"/>
          <w:sz w:val="24"/>
          <w:szCs w:val="24"/>
        </w:rPr>
      </w:pPr>
    </w:p>
    <w:p w:rsidR="006C367D" w:rsidRPr="009730C0" w:rsidRDefault="006C367D" w:rsidP="005B2EE2">
      <w:pPr>
        <w:pStyle w:val="ListParagraph"/>
        <w:numPr>
          <w:ilvl w:val="0"/>
          <w:numId w:val="1"/>
        </w:numPr>
        <w:ind w:left="426"/>
        <w:rPr>
          <w:rFonts w:ascii="ALFABET98" w:hAnsi="ALFABET98"/>
          <w:sz w:val="24"/>
          <w:szCs w:val="24"/>
        </w:rPr>
      </w:pPr>
      <w:r w:rsidRPr="009730C0">
        <w:rPr>
          <w:rFonts w:ascii="ALFABET98" w:hAnsi="ALFABET98"/>
          <w:sz w:val="24"/>
          <w:szCs w:val="24"/>
        </w:rPr>
        <w:t xml:space="preserve">Aşağıdakilerden hangisi, arkadaşımızda </w:t>
      </w:r>
      <w:r w:rsidRPr="000E37C8">
        <w:rPr>
          <w:rFonts w:ascii="ALFABET98" w:hAnsi="ALFABET98"/>
          <w:b/>
          <w:sz w:val="24"/>
          <w:szCs w:val="24"/>
          <w:u w:val="single"/>
        </w:rPr>
        <w:t>bulunmasını istediğimiz</w:t>
      </w:r>
      <w:r w:rsidRPr="009730C0">
        <w:rPr>
          <w:rFonts w:ascii="ALFABET98" w:hAnsi="ALFABET98"/>
          <w:sz w:val="24"/>
          <w:szCs w:val="24"/>
        </w:rPr>
        <w:t xml:space="preserve"> özelliklerden biridir?</w:t>
      </w:r>
    </w:p>
    <w:p w:rsidR="006C367D" w:rsidRPr="009730C0" w:rsidRDefault="006C367D" w:rsidP="00D527AE">
      <w:pPr>
        <w:pStyle w:val="ListParagraph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9730C0">
        <w:rPr>
          <w:rFonts w:ascii="ALFABET98" w:hAnsi="ALFABET98"/>
          <w:sz w:val="24"/>
          <w:szCs w:val="24"/>
        </w:rPr>
        <w:t>Çalışkan olması</w:t>
      </w:r>
    </w:p>
    <w:p w:rsidR="006C367D" w:rsidRPr="009730C0" w:rsidRDefault="006C367D" w:rsidP="00D527AE">
      <w:pPr>
        <w:pStyle w:val="ListParagraph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9730C0">
        <w:rPr>
          <w:rFonts w:ascii="ALFABET98" w:hAnsi="ALFABET98"/>
          <w:sz w:val="24"/>
          <w:szCs w:val="24"/>
        </w:rPr>
        <w:t>Kaba olması</w:t>
      </w:r>
    </w:p>
    <w:p w:rsidR="006C367D" w:rsidRDefault="006C367D" w:rsidP="00D527AE">
      <w:pPr>
        <w:pStyle w:val="ListParagraph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9730C0">
        <w:rPr>
          <w:rFonts w:ascii="ALFABET98" w:hAnsi="ALFABET98"/>
          <w:sz w:val="24"/>
          <w:szCs w:val="24"/>
        </w:rPr>
        <w:t>Dağınık olması</w:t>
      </w:r>
    </w:p>
    <w:p w:rsidR="006C367D" w:rsidRDefault="006C367D" w:rsidP="00E05F06">
      <w:pPr>
        <w:pStyle w:val="ListParagraph"/>
        <w:ind w:left="1080"/>
        <w:rPr>
          <w:rFonts w:ascii="ALFABET98" w:hAnsi="ALFABET98"/>
          <w:sz w:val="24"/>
          <w:szCs w:val="24"/>
        </w:rPr>
      </w:pPr>
    </w:p>
    <w:p w:rsidR="006C367D" w:rsidRDefault="006C367D" w:rsidP="00D527AE">
      <w:pPr>
        <w:pStyle w:val="ListParagraph"/>
        <w:numPr>
          <w:ilvl w:val="0"/>
          <w:numId w:val="1"/>
        </w:numPr>
        <w:ind w:left="426"/>
        <w:rPr>
          <w:rFonts w:ascii="ALFABET98" w:hAnsi="ALFABET98"/>
          <w:sz w:val="24"/>
          <w:szCs w:val="24"/>
        </w:rPr>
      </w:pPr>
      <w:r w:rsidRPr="001E5950">
        <w:rPr>
          <w:rFonts w:ascii="ALFABET98" w:hAnsi="ALFABET98"/>
          <w:b/>
          <w:sz w:val="24"/>
          <w:szCs w:val="24"/>
        </w:rPr>
        <w:t>Güzel bir elbise</w:t>
      </w:r>
      <w:r>
        <w:rPr>
          <w:rFonts w:ascii="ALFABET98" w:hAnsi="ALFABET98"/>
          <w:sz w:val="24"/>
          <w:szCs w:val="24"/>
        </w:rPr>
        <w:t xml:space="preserve"> ile okula gelen arkadaşımızı görünce  aşağıdaki duygulardan hangisini hissedersek </w:t>
      </w:r>
      <w:r w:rsidRPr="000E37C8">
        <w:rPr>
          <w:rFonts w:ascii="ALFABET98" w:hAnsi="ALFABET98"/>
          <w:b/>
          <w:sz w:val="24"/>
          <w:szCs w:val="24"/>
          <w:u w:val="single"/>
        </w:rPr>
        <w:t>doğru davranmış oluruz</w:t>
      </w:r>
      <w:r>
        <w:rPr>
          <w:rFonts w:ascii="ALFABET98" w:hAnsi="ALFABET98"/>
          <w:sz w:val="24"/>
          <w:szCs w:val="24"/>
        </w:rPr>
        <w:t>?</w:t>
      </w:r>
    </w:p>
    <w:p w:rsidR="006C367D" w:rsidRDefault="006C367D" w:rsidP="009B7CC0">
      <w:pPr>
        <w:pStyle w:val="ListParagraph"/>
        <w:ind w:left="426"/>
        <w:rPr>
          <w:rFonts w:ascii="ALFABET98" w:hAnsi="ALFABET98"/>
          <w:sz w:val="24"/>
          <w:szCs w:val="24"/>
        </w:rPr>
      </w:pPr>
    </w:p>
    <w:p w:rsidR="006C367D" w:rsidRDefault="006C367D" w:rsidP="009B7CC0">
      <w:pPr>
        <w:pStyle w:val="ListParagraph"/>
        <w:numPr>
          <w:ilvl w:val="0"/>
          <w:numId w:val="22"/>
        </w:numPr>
        <w:ind w:left="709" w:hanging="283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Kıskançlık        B. Üzüntü         C. Sevinç </w:t>
      </w:r>
    </w:p>
    <w:p w:rsidR="006C367D" w:rsidRPr="009730C0" w:rsidRDefault="006C367D" w:rsidP="00271C11">
      <w:pPr>
        <w:pStyle w:val="ListParagraph"/>
        <w:ind w:left="1080"/>
        <w:rPr>
          <w:rFonts w:ascii="ALFABET98" w:hAnsi="ALFABET98"/>
          <w:sz w:val="24"/>
          <w:szCs w:val="24"/>
        </w:rPr>
      </w:pPr>
    </w:p>
    <w:p w:rsidR="006C367D" w:rsidRPr="00271C11" w:rsidRDefault="006C367D" w:rsidP="00E05F06">
      <w:pPr>
        <w:pStyle w:val="ListParagraph"/>
        <w:numPr>
          <w:ilvl w:val="0"/>
          <w:numId w:val="1"/>
        </w:numPr>
        <w:ind w:left="426" w:hanging="426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ect id="_x0000_s1027" style="position:absolute;left:0;text-align:left;margin-left:108.45pt;margin-top:15.65pt;width:153.75pt;height:87.75pt;z-index:251657216">
            <v:fill r:id="rId7" o:title="" type="tile"/>
            <v:textbox>
              <w:txbxContent>
                <w:p w:rsidR="006C367D" w:rsidRPr="009730C0" w:rsidRDefault="006C367D" w:rsidP="00271C11">
                  <w:pPr>
                    <w:pStyle w:val="ListParagraph"/>
                    <w:ind w:left="0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9730C0">
                    <w:rPr>
                      <w:rFonts w:ascii="ALFABET98" w:hAnsi="ALFABET98"/>
                      <w:sz w:val="24"/>
                      <w:szCs w:val="24"/>
                    </w:rPr>
                    <w:t xml:space="preserve">Aşağıdakilerden hangisi , </w:t>
                  </w:r>
                  <w:r w:rsidRPr="000E37C8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>sevdiğimiz arkadaşlarımızla</w:t>
                  </w:r>
                  <w:r w:rsidRPr="009730C0">
                    <w:rPr>
                      <w:rFonts w:ascii="ALFABET98" w:hAnsi="ALFABET98"/>
                      <w:sz w:val="24"/>
                      <w:szCs w:val="24"/>
                    </w:rPr>
                    <w:t xml:space="preserve"> yaptığımız etkinliklerden biridir?</w:t>
                  </w:r>
                </w:p>
                <w:p w:rsidR="006C367D" w:rsidRDefault="006C367D" w:rsidP="00271C11"/>
              </w:txbxContent>
            </v:textbox>
          </v:rect>
        </w:pict>
      </w:r>
      <w:r w:rsidRPr="00705B8A">
        <w:rPr>
          <w:rFonts w:ascii="ALFABET98" w:hAnsi="ALFABET98"/>
          <w:noProof/>
          <w:sz w:val="24"/>
          <w:szCs w:val="24"/>
          <w:lang w:eastAsia="tr-TR"/>
        </w:rPr>
        <w:pict>
          <v:shape id="Resim 17" o:spid="_x0000_i1026" type="#_x0000_t75" style="width:72.75pt;height:106.5pt;visibility:visible">
            <v:imagedata r:id="rId8" o:title=""/>
          </v:shape>
        </w:pict>
      </w:r>
    </w:p>
    <w:p w:rsidR="006C367D" w:rsidRPr="009730C0" w:rsidRDefault="006C367D" w:rsidP="00D527AE">
      <w:pPr>
        <w:pStyle w:val="ListParagraph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 w:rsidRPr="00271C11">
        <w:rPr>
          <w:rFonts w:ascii="ALFABET98" w:hAnsi="ALFABET98"/>
          <w:sz w:val="24"/>
          <w:szCs w:val="24"/>
        </w:rPr>
        <w:t xml:space="preserve"> Akraba  ziyareti yapmak</w:t>
      </w:r>
    </w:p>
    <w:p w:rsidR="006C367D" w:rsidRPr="009730C0" w:rsidRDefault="006C367D" w:rsidP="00D527AE">
      <w:pPr>
        <w:pStyle w:val="ListParagraph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 w:rsidRPr="009730C0">
        <w:rPr>
          <w:rFonts w:ascii="ALFABET98" w:hAnsi="ALFABET98"/>
          <w:sz w:val="24"/>
          <w:szCs w:val="24"/>
        </w:rPr>
        <w:t>Oyun oynamak</w:t>
      </w:r>
    </w:p>
    <w:p w:rsidR="006C367D" w:rsidRDefault="006C367D" w:rsidP="00D527AE">
      <w:pPr>
        <w:pStyle w:val="ListParagraph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 w:rsidRPr="009730C0">
        <w:rPr>
          <w:rFonts w:ascii="ALFABET98" w:hAnsi="ALFABET98"/>
          <w:sz w:val="24"/>
          <w:szCs w:val="24"/>
        </w:rPr>
        <w:t>Kişisel bakımımızı  yapmak.</w:t>
      </w:r>
    </w:p>
    <w:p w:rsidR="006C367D" w:rsidRPr="009730C0" w:rsidRDefault="006C367D" w:rsidP="00DF7431">
      <w:pPr>
        <w:pStyle w:val="ListParagraph"/>
        <w:ind w:left="1080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8" type="#_x0000_t122" style="position:absolute;left:0;text-align:left;margin-left:19.2pt;margin-top:15.45pt;width:218.25pt;height:77.4pt;z-index:251654144" fillcolor="#fbd4b4" strokeweight="1pt">
            <v:stroke dashstyle="dash"/>
            <v:shadow color="#868686"/>
            <v:textbox>
              <w:txbxContent>
                <w:p w:rsidR="006C367D" w:rsidRPr="0014569C" w:rsidRDefault="006C367D" w:rsidP="0014569C">
                  <w:pPr>
                    <w:pStyle w:val="ListParagraph"/>
                    <w:ind w:left="142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14569C">
                    <w:rPr>
                      <w:rFonts w:ascii="ALFABET98" w:hAnsi="ALFABET98"/>
                      <w:sz w:val="26"/>
                      <w:szCs w:val="26"/>
                    </w:rPr>
                    <w:t xml:space="preserve">Uyumlu </w:t>
                  </w:r>
                  <w:r w:rsidRPr="0014569C">
                    <w:rPr>
                      <w:rFonts w:ascii="ALFABET98" w:hAnsi="ALFABET98"/>
                      <w:b/>
                      <w:color w:val="C00000"/>
                      <w:sz w:val="26"/>
                      <w:szCs w:val="26"/>
                    </w:rPr>
                    <w:t xml:space="preserve"> *</w:t>
                  </w:r>
                  <w:r w:rsidRPr="0014569C">
                    <w:rPr>
                      <w:rFonts w:ascii="ALFABET98" w:hAnsi="ALFABET98"/>
                      <w:sz w:val="26"/>
                      <w:szCs w:val="26"/>
                    </w:rPr>
                    <w:t xml:space="preserve">   dürüst </w:t>
                  </w:r>
                  <w:r w:rsidRPr="0014569C">
                    <w:rPr>
                      <w:rFonts w:ascii="ALFABET98" w:hAnsi="ALFABET98"/>
                      <w:b/>
                      <w:color w:val="C00000"/>
                      <w:sz w:val="26"/>
                      <w:szCs w:val="26"/>
                    </w:rPr>
                    <w:t xml:space="preserve"> *</w:t>
                  </w:r>
                  <w:r w:rsidRPr="0014569C">
                    <w:rPr>
                      <w:rFonts w:ascii="ALFABET98" w:hAnsi="ALFABET98"/>
                      <w:sz w:val="26"/>
                      <w:szCs w:val="26"/>
                    </w:rPr>
                    <w:t xml:space="preserve"> sinirli</w:t>
                  </w:r>
                </w:p>
                <w:p w:rsidR="006C367D" w:rsidRPr="0014569C" w:rsidRDefault="006C367D" w:rsidP="0014569C">
                  <w:pPr>
                    <w:pStyle w:val="ListParagraph"/>
                    <w:ind w:left="142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14569C">
                    <w:rPr>
                      <w:rFonts w:ascii="ALFABET98" w:hAnsi="ALFABET98"/>
                      <w:sz w:val="26"/>
                      <w:szCs w:val="26"/>
                    </w:rPr>
                    <w:t xml:space="preserve">kötümser </w:t>
                  </w:r>
                  <w:r w:rsidRPr="0014569C">
                    <w:rPr>
                      <w:rFonts w:ascii="ALFABET98" w:hAnsi="ALFABET98"/>
                      <w:b/>
                      <w:color w:val="C00000"/>
                      <w:sz w:val="26"/>
                      <w:szCs w:val="26"/>
                    </w:rPr>
                    <w:t>*</w:t>
                  </w:r>
                  <w:r w:rsidRPr="0014569C">
                    <w:rPr>
                      <w:rFonts w:ascii="ALFABET98" w:hAnsi="ALFABET98"/>
                      <w:sz w:val="26"/>
                      <w:szCs w:val="26"/>
                    </w:rPr>
                    <w:t xml:space="preserve">  yardımsever</w:t>
                  </w:r>
                </w:p>
                <w:p w:rsidR="006C367D" w:rsidRDefault="006C367D" w:rsidP="00D527AE"/>
              </w:txbxContent>
            </v:textbox>
          </v:shape>
        </w:pict>
      </w:r>
    </w:p>
    <w:p w:rsidR="006C367D" w:rsidRDefault="006C367D" w:rsidP="00D527AE">
      <w:pPr>
        <w:pStyle w:val="ListParagraph"/>
        <w:rPr>
          <w:rFonts w:ascii="ALFABET98" w:hAnsi="ALFABET98"/>
          <w:sz w:val="24"/>
          <w:szCs w:val="24"/>
        </w:rPr>
      </w:pPr>
    </w:p>
    <w:p w:rsidR="006C367D" w:rsidRDefault="006C367D" w:rsidP="00D527AE">
      <w:pPr>
        <w:pStyle w:val="ListParagraph"/>
        <w:rPr>
          <w:rFonts w:ascii="ALFABET98" w:hAnsi="ALFABET98"/>
          <w:sz w:val="24"/>
          <w:szCs w:val="24"/>
        </w:rPr>
      </w:pPr>
    </w:p>
    <w:p w:rsidR="006C367D" w:rsidRDefault="006C367D" w:rsidP="00D527AE">
      <w:pPr>
        <w:pStyle w:val="ListParagraph"/>
        <w:rPr>
          <w:rFonts w:ascii="ALFABET98" w:hAnsi="ALFABET98"/>
          <w:sz w:val="24"/>
          <w:szCs w:val="24"/>
        </w:rPr>
      </w:pPr>
    </w:p>
    <w:p w:rsidR="006C367D" w:rsidRDefault="006C367D" w:rsidP="00D527AE">
      <w:pPr>
        <w:pStyle w:val="ListParagraph"/>
        <w:rPr>
          <w:rFonts w:ascii="ALFABET98" w:hAnsi="ALFABET98"/>
          <w:sz w:val="24"/>
          <w:szCs w:val="24"/>
        </w:rPr>
      </w:pPr>
    </w:p>
    <w:p w:rsidR="006C367D" w:rsidRPr="009730C0" w:rsidRDefault="006C367D" w:rsidP="00245B3D">
      <w:pPr>
        <w:pStyle w:val="ListParagraph"/>
        <w:numPr>
          <w:ilvl w:val="0"/>
          <w:numId w:val="1"/>
        </w:numPr>
        <w:ind w:left="142" w:hanging="142"/>
        <w:rPr>
          <w:rFonts w:ascii="ALFABET98" w:hAnsi="ALFABET98"/>
          <w:sz w:val="24"/>
          <w:szCs w:val="24"/>
        </w:rPr>
      </w:pPr>
      <w:hyperlink r:id="rId9" w:history="1">
        <w:r w:rsidRPr="00705B8A">
          <w:rPr>
            <w:noProof/>
            <w:color w:val="0000FF"/>
            <w:lang w:eastAsia="tr-TR"/>
          </w:rPr>
          <w:pict>
            <v:shape id="_x0000_i1027" type="#_x0000_t75" alt="http://t2.gstatic.com/images?q=tbn:ANd9GcTgoyzmwkZHXtIvJknwPB0lDcTUu1xqqPY8QlIv0z7TRD8Y9LrD" href="http://www.google.com.tr/url?sa=i&amp;rct=j&amp;q=student+clipart&amp;source=images&amp;cd=&amp;cad=rja&amp;docid=ZOXUIHjKSBuBFM&amp;tbnid=YY2CNb-K7XewRM:&amp;ved=0CAUQjRw&amp;url=http://hoosjon.blogspot.com/&amp;ei=ooc1UqPlDY_Psgb1joCYDQ&amp;psig=AFQjCNE4S4kde-zQITclXmQZxNy_QDqdSg&amp;ust=13793260560916" style="width:66pt;height:57.75pt;visibility:visible" o:button="t">
              <v:fill o:detectmouseclick="t"/>
              <v:imagedata r:id="rId10" o:title=""/>
            </v:shape>
          </w:pict>
        </w:r>
      </w:hyperlink>
      <w:r w:rsidRPr="009730C0">
        <w:rPr>
          <w:rFonts w:ascii="ALFABET98" w:hAnsi="ALFABET98"/>
          <w:sz w:val="24"/>
          <w:szCs w:val="24"/>
        </w:rPr>
        <w:t xml:space="preserve">Yukarıdakilerden kaç  tanesi arkadaş seçiminde </w:t>
      </w:r>
      <w:r w:rsidRPr="000E37C8">
        <w:rPr>
          <w:rFonts w:ascii="ALFABET98" w:hAnsi="ALFABET98"/>
          <w:b/>
          <w:sz w:val="24"/>
          <w:szCs w:val="24"/>
          <w:u w:val="single"/>
        </w:rPr>
        <w:t xml:space="preserve">olumsuz </w:t>
      </w:r>
      <w:r w:rsidRPr="009730C0">
        <w:rPr>
          <w:rFonts w:ascii="ALFABET98" w:hAnsi="ALFABET98"/>
          <w:sz w:val="24"/>
          <w:szCs w:val="24"/>
        </w:rPr>
        <w:t>niteliklerdendir?</w:t>
      </w:r>
    </w:p>
    <w:p w:rsidR="006C367D" w:rsidRDefault="006C367D" w:rsidP="00D527AE">
      <w:pPr>
        <w:pStyle w:val="ListParagraph"/>
        <w:numPr>
          <w:ilvl w:val="0"/>
          <w:numId w:val="5"/>
        </w:numPr>
        <w:rPr>
          <w:rFonts w:ascii="ALFABET98" w:hAnsi="ALFABET98"/>
          <w:sz w:val="24"/>
          <w:szCs w:val="24"/>
        </w:rPr>
      </w:pPr>
      <w:r w:rsidRPr="009730C0">
        <w:rPr>
          <w:rFonts w:ascii="ALFABET98" w:hAnsi="ALFABET98"/>
          <w:sz w:val="24"/>
          <w:szCs w:val="24"/>
        </w:rPr>
        <w:t xml:space="preserve"> 2              B)  3                 C)  4</w:t>
      </w:r>
    </w:p>
    <w:p w:rsidR="006C367D" w:rsidRDefault="006C367D" w:rsidP="009D2980">
      <w:pPr>
        <w:pStyle w:val="ListParagraph"/>
        <w:ind w:left="567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Adı  Soyadı:</w:t>
      </w:r>
      <w:r>
        <w:rPr>
          <w:rFonts w:ascii="Times New Roman" w:hAnsi="Times New Roman"/>
          <w:sz w:val="24"/>
          <w:szCs w:val="24"/>
        </w:rPr>
        <w:t>………………………………………</w:t>
      </w:r>
      <w:r>
        <w:rPr>
          <w:rFonts w:ascii="ALFABET98" w:hAnsi="ALFABET98"/>
          <w:sz w:val="24"/>
          <w:szCs w:val="24"/>
        </w:rPr>
        <w:t>.</w:t>
      </w:r>
    </w:p>
    <w:p w:rsidR="006C367D" w:rsidRPr="009730C0" w:rsidRDefault="006C367D" w:rsidP="00245B3D">
      <w:pPr>
        <w:pStyle w:val="ListParagraph"/>
        <w:numPr>
          <w:ilvl w:val="0"/>
          <w:numId w:val="1"/>
        </w:numPr>
        <w:ind w:left="567" w:hanging="425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.2pt;margin-top:11.3pt;width:4.5pt;height:787.5pt;z-index:251660288" o:connectortype="straight" strokeweight="2.5pt">
            <v:shadow color="#868686"/>
          </v:shape>
        </w:pict>
      </w:r>
      <w:r>
        <w:rPr>
          <w:noProof/>
          <w:lang w:eastAsia="tr-TR"/>
        </w:rPr>
        <w:pict>
          <v:shape id="_x0000_s1030" type="#_x0000_t62" style="position:absolute;left:0;text-align:left;margin-left:119.35pt;margin-top:-2.95pt;width:141.75pt;height:69pt;z-index:251658240" adj="-4023,14228" fillcolor="#c2d69b">
            <v:textbox>
              <w:txbxContent>
                <w:p w:rsidR="006C367D" w:rsidRDefault="006C367D">
                  <w:r w:rsidRPr="009730C0">
                    <w:rPr>
                      <w:rFonts w:ascii="ALFABET98" w:hAnsi="ALFABET98"/>
                      <w:sz w:val="24"/>
                      <w:szCs w:val="24"/>
                    </w:rPr>
                    <w:t xml:space="preserve">Aşağıdakilerden  hangisi </w:t>
                  </w:r>
                  <w:r w:rsidRPr="000E37C8">
                    <w:rPr>
                      <w:rFonts w:ascii="ALFABET98" w:hAnsi="ALFABET98"/>
                      <w:sz w:val="24"/>
                      <w:szCs w:val="24"/>
                    </w:rPr>
                    <w:t>okul kurallarına</w:t>
                  </w:r>
                  <w:r w:rsidRPr="009730C0">
                    <w:rPr>
                      <w:rFonts w:ascii="ALFABET98" w:hAnsi="ALFABET98"/>
                      <w:sz w:val="24"/>
                      <w:szCs w:val="24"/>
                    </w:rPr>
                    <w:t xml:space="preserve"> uymanın </w:t>
                  </w:r>
                  <w:r w:rsidRPr="000E37C8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>sonucudur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hyperlink r:id="rId11" w:history="1">
        <w:r w:rsidRPr="00705B8A">
          <w:rPr>
            <w:noProof/>
            <w:color w:val="0000FF"/>
            <w:lang w:eastAsia="tr-TR"/>
          </w:rPr>
          <w:pict>
            <v:shape id="_x0000_i1028" type="#_x0000_t75" alt="http://cehanna.pbworks.com/f/1273771877/CLIPART_OF_6749_SMJPG.png" href="http://www.google.com.tr/url?sa=i&amp;rct=j&amp;q=student+clipart&amp;source=images&amp;cd=&amp;cad=rja&amp;docid=SWNA1incTEZtLM&amp;tbnid=yEiiq6BkXAeXgM:&amp;ved=0CAUQjRw&amp;url=http://cehanna.pbworks.com/w/page/26123891/Tech Tips from the Geek Goddess&amp;ei=RIg1UtW1F4eJtQa6ioCgAg&amp;psig=AFQjCNE4S4kde-zQITclXmQZxNy_QDqdSg&amp;ust=13793260560916" style="width:70.5pt;height:68.25pt;visibility:visible" o:button="t">
              <v:fill o:detectmouseclick="t"/>
              <v:imagedata r:id="rId12" o:title=""/>
            </v:shape>
          </w:pict>
        </w:r>
      </w:hyperlink>
    </w:p>
    <w:p w:rsidR="006C367D" w:rsidRPr="009730C0" w:rsidRDefault="006C367D" w:rsidP="00D527AE">
      <w:pPr>
        <w:pStyle w:val="ListParagraph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 w:rsidRPr="009730C0">
        <w:rPr>
          <w:rFonts w:ascii="ALFABET98" w:hAnsi="ALFABET98"/>
          <w:sz w:val="24"/>
          <w:szCs w:val="24"/>
        </w:rPr>
        <w:t>Derslerdeki başarının  azalması</w:t>
      </w:r>
    </w:p>
    <w:p w:rsidR="006C367D" w:rsidRPr="009730C0" w:rsidRDefault="006C367D" w:rsidP="00D527AE">
      <w:pPr>
        <w:pStyle w:val="ListParagraph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 w:rsidRPr="009730C0">
        <w:rPr>
          <w:rFonts w:ascii="ALFABET98" w:hAnsi="ALFABET98"/>
          <w:sz w:val="24"/>
          <w:szCs w:val="24"/>
        </w:rPr>
        <w:t>Huzurlu ve mutlu bir ortamın oluşması</w:t>
      </w:r>
    </w:p>
    <w:p w:rsidR="006C367D" w:rsidRDefault="006C367D" w:rsidP="00D527AE">
      <w:pPr>
        <w:pStyle w:val="ListParagraph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 w:rsidRPr="009730C0">
        <w:rPr>
          <w:rFonts w:ascii="ALFABET98" w:hAnsi="ALFABET98"/>
          <w:sz w:val="24"/>
          <w:szCs w:val="24"/>
        </w:rPr>
        <w:t>Eğitim öğretimin aksaması</w:t>
      </w:r>
    </w:p>
    <w:p w:rsidR="006C367D" w:rsidRDefault="006C367D" w:rsidP="005A4BD3">
      <w:pPr>
        <w:pStyle w:val="ListParagraph"/>
        <w:ind w:left="1080"/>
        <w:rPr>
          <w:rFonts w:ascii="ALFABET98" w:hAnsi="ALFABET98"/>
          <w:sz w:val="24"/>
          <w:szCs w:val="24"/>
        </w:rPr>
      </w:pPr>
    </w:p>
    <w:p w:rsidR="006C367D" w:rsidRDefault="006C367D" w:rsidP="00D527AE">
      <w:pPr>
        <w:pStyle w:val="ListParagraph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Aşağıdaki öğrencilerden hangisi </w:t>
      </w:r>
      <w:r w:rsidRPr="000E37C8">
        <w:rPr>
          <w:rFonts w:ascii="ALFABET98" w:hAnsi="ALFABET98"/>
          <w:b/>
          <w:sz w:val="24"/>
          <w:szCs w:val="24"/>
        </w:rPr>
        <w:t xml:space="preserve">okul </w:t>
      </w:r>
      <w:r>
        <w:rPr>
          <w:rFonts w:ascii="ALFABET98" w:hAnsi="ALFABET98"/>
          <w:sz w:val="24"/>
          <w:szCs w:val="24"/>
        </w:rPr>
        <w:t>kurallarına uymaktadır?</w:t>
      </w:r>
    </w:p>
    <w:p w:rsidR="006C367D" w:rsidRDefault="006C367D" w:rsidP="00A66847">
      <w:pPr>
        <w:pStyle w:val="ListParagraph"/>
        <w:rPr>
          <w:rFonts w:ascii="ALFABET98" w:hAnsi="ALFABET98"/>
          <w:sz w:val="24"/>
          <w:szCs w:val="24"/>
        </w:rPr>
      </w:pPr>
    </w:p>
    <w:p w:rsidR="006C367D" w:rsidRDefault="006C367D" w:rsidP="00D527AE">
      <w:pPr>
        <w:pStyle w:val="ListParagraph"/>
        <w:numPr>
          <w:ilvl w:val="0"/>
          <w:numId w:val="25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Sınıfta koşan öğrenci</w:t>
      </w:r>
    </w:p>
    <w:p w:rsidR="006C367D" w:rsidRDefault="006C367D" w:rsidP="00D527AE">
      <w:pPr>
        <w:pStyle w:val="ListParagraph"/>
        <w:numPr>
          <w:ilvl w:val="0"/>
          <w:numId w:val="25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Derse geç kalan öğrenci</w:t>
      </w:r>
    </w:p>
    <w:p w:rsidR="006C367D" w:rsidRDefault="006C367D" w:rsidP="00D527AE">
      <w:pPr>
        <w:pStyle w:val="ListParagraph"/>
        <w:numPr>
          <w:ilvl w:val="0"/>
          <w:numId w:val="25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Okulu temiz   kullanan   öğrenci</w:t>
      </w:r>
    </w:p>
    <w:p w:rsidR="006C367D" w:rsidRPr="009730C0" w:rsidRDefault="006C367D" w:rsidP="00D527AE">
      <w:pPr>
        <w:pStyle w:val="ListParagraph"/>
        <w:ind w:left="1080"/>
        <w:rPr>
          <w:rFonts w:ascii="ALFABET98" w:hAnsi="ALFABET98"/>
          <w:sz w:val="24"/>
          <w:szCs w:val="24"/>
        </w:rPr>
      </w:pPr>
    </w:p>
    <w:p w:rsidR="006C367D" w:rsidRPr="00944EEC" w:rsidRDefault="006C367D" w:rsidP="00944EEC">
      <w:pPr>
        <w:pStyle w:val="ListParagraph"/>
        <w:ind w:left="1080"/>
        <w:rPr>
          <w:rFonts w:ascii="ALFABET98" w:hAnsi="ALFABET98"/>
          <w:sz w:val="24"/>
          <w:szCs w:val="24"/>
        </w:rPr>
      </w:pPr>
    </w:p>
    <w:p w:rsidR="006C367D" w:rsidRDefault="006C367D" w:rsidP="00944EEC">
      <w:pPr>
        <w:pStyle w:val="ListParagraph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ect id="_x0000_s1031" style="position:absolute;left:0;text-align:left;margin-left:119.35pt;margin-top:2.55pt;width:150pt;height:71.35pt;z-index:251656192">
            <v:fill r:id="rId13" o:title="" type="tile"/>
            <v:textbox>
              <w:txbxContent>
                <w:p w:rsidR="006C367D" w:rsidRPr="005A4BD3" w:rsidRDefault="006C367D" w:rsidP="00944EEC">
                  <w:pPr>
                    <w:pStyle w:val="ListParagraph"/>
                    <w:ind w:left="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5A4BD3">
                    <w:rPr>
                      <w:rFonts w:ascii="ALFABET98" w:hAnsi="ALFABET98"/>
                      <w:sz w:val="26"/>
                      <w:szCs w:val="26"/>
                    </w:rPr>
                    <w:t>Derse geç gelen  bir  öğrenci aşağıdakilerden hangisine neden olur?</w:t>
                  </w:r>
                </w:p>
                <w:p w:rsidR="006C367D" w:rsidRDefault="006C367D" w:rsidP="00944EEC"/>
              </w:txbxContent>
            </v:textbox>
          </v:rect>
        </w:pict>
      </w:r>
      <w:hyperlink r:id="rId14" w:history="1">
        <w:r w:rsidRPr="00705B8A">
          <w:rPr>
            <w:noProof/>
            <w:color w:val="0000FF"/>
            <w:lang w:eastAsia="tr-TR"/>
          </w:rPr>
          <w:pict>
            <v:shape id="_x0000_i1029" type="#_x0000_t75" alt="http://www.people-clipart.com/people_clipart_images/girl_with_a_stack_of_school_books_0521-1005-0821-5844_SMU.jpg" href="http://www.google.com.tr/url?sa=i&amp;rct=j&amp;q=student+clipart&amp;source=images&amp;cd=&amp;cad=rja&amp;docid=sqfTYjkfWKMBeM&amp;tbnid=Tm3iivLDFFZLcM:&amp;ved=0CAUQjRw&amp;url=http://www.people-clipart.com/people_clipart_images/girl_with_a_stack_of_school_books_0521-1005-0821-5844.html&amp;ei=VIk1UtzDFIjesgbyv4CADg&amp;psig=AFQjCNE4S4kde-zQITclXmQZxNy_QDqdSg&amp;ust=13793260560916" style="width:82.5pt;height:93.75pt;visibility:visible" o:button="t">
              <v:fill o:detectmouseclick="t"/>
              <v:imagedata r:id="rId15" o:title=""/>
            </v:shape>
          </w:pict>
        </w:r>
      </w:hyperlink>
      <w:r w:rsidRPr="00944EEC">
        <w:rPr>
          <w:rFonts w:ascii="ALFABET98" w:hAnsi="ALFABET98"/>
          <w:sz w:val="24"/>
          <w:szCs w:val="24"/>
        </w:rPr>
        <w:t xml:space="preserve"> </w:t>
      </w:r>
    </w:p>
    <w:p w:rsidR="006C367D" w:rsidRPr="00944EEC" w:rsidRDefault="006C367D" w:rsidP="00944EEC">
      <w:pPr>
        <w:pStyle w:val="ListParagraph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 w:rsidRPr="00944EEC">
        <w:rPr>
          <w:rFonts w:ascii="ALFABET98" w:hAnsi="ALFABET98"/>
          <w:sz w:val="24"/>
          <w:szCs w:val="24"/>
        </w:rPr>
        <w:t>Dersi zamanında öğrenir.</w:t>
      </w:r>
    </w:p>
    <w:p w:rsidR="006C367D" w:rsidRPr="009730C0" w:rsidRDefault="006C367D" w:rsidP="00D527AE">
      <w:pPr>
        <w:pStyle w:val="ListParagraph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 w:rsidRPr="009730C0">
        <w:rPr>
          <w:rFonts w:ascii="ALFABET98" w:hAnsi="ALFABET98"/>
          <w:sz w:val="24"/>
          <w:szCs w:val="24"/>
        </w:rPr>
        <w:t>Arkadaşlarının dikkatini dağıtır.</w:t>
      </w:r>
    </w:p>
    <w:p w:rsidR="006C367D" w:rsidRDefault="006C367D" w:rsidP="00D527AE">
      <w:pPr>
        <w:pStyle w:val="ListParagraph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 w:rsidRPr="009730C0">
        <w:rPr>
          <w:rFonts w:ascii="ALFABET98" w:hAnsi="ALFABET98"/>
          <w:sz w:val="24"/>
          <w:szCs w:val="24"/>
        </w:rPr>
        <w:t xml:space="preserve"> Öğretmenini mutlu eder. </w:t>
      </w:r>
    </w:p>
    <w:p w:rsidR="006C367D" w:rsidRPr="009730C0" w:rsidRDefault="006C367D" w:rsidP="00776B56">
      <w:pPr>
        <w:pStyle w:val="ListParagraph"/>
        <w:ind w:left="1080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ect id="_x0000_s1032" style="position:absolute;left:0;text-align:left;margin-left:134.7pt;margin-top:18.1pt;width:117.4pt;height:87.75pt;z-index:251659264" strokecolor="white">
            <v:textbox>
              <w:txbxContent>
                <w:p w:rsidR="006C367D" w:rsidRPr="00776B56" w:rsidRDefault="006C367D" w:rsidP="00A66847">
                  <w:pPr>
                    <w:jc w:val="center"/>
                    <w:rPr>
                      <w:color w:val="C00000"/>
                    </w:rPr>
                  </w:pPr>
                  <w:r w:rsidRPr="00776B56">
                    <w:rPr>
                      <w:rFonts w:ascii="ALFABET98" w:hAnsi="ALFABET98"/>
                      <w:color w:val="C00000"/>
                      <w:sz w:val="24"/>
                      <w:szCs w:val="24"/>
                    </w:rPr>
                    <w:t xml:space="preserve">“ </w:t>
                  </w:r>
                  <w:r w:rsidRPr="00776B56">
                    <w:rPr>
                      <w:rFonts w:ascii="ALFABET98" w:hAnsi="ALFABET98"/>
                      <w:b/>
                      <w:color w:val="C00000"/>
                      <w:sz w:val="24"/>
                      <w:szCs w:val="24"/>
                    </w:rPr>
                    <w:t>Okul “</w:t>
                  </w:r>
                  <w:r w:rsidRPr="00776B56">
                    <w:rPr>
                      <w:rFonts w:ascii="ALFABET98" w:hAnsi="ALFABET98"/>
                      <w:sz w:val="24"/>
                      <w:szCs w:val="24"/>
                    </w:rPr>
                    <w:t xml:space="preserve"> sözcüğü, </w:t>
                  </w:r>
                  <w:r w:rsidRPr="000E37C8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>ilk önce</w:t>
                  </w:r>
                  <w:r w:rsidRPr="00776B56">
                    <w:rPr>
                      <w:rFonts w:ascii="ALFABET98" w:hAnsi="ALFABET98"/>
                      <w:sz w:val="24"/>
                      <w:szCs w:val="24"/>
                    </w:rPr>
                    <w:t xml:space="preserve"> aşağıdakilerden hangisini  çağrıştırır</w:t>
                  </w:r>
                  <w:r w:rsidRPr="00776B56">
                    <w:rPr>
                      <w:rFonts w:ascii="ALFABET98" w:hAnsi="ALFABET98"/>
                      <w:color w:val="C00000"/>
                      <w:sz w:val="24"/>
                      <w:szCs w:val="24"/>
                    </w:rPr>
                    <w:t>?</w:t>
                  </w:r>
                </w:p>
              </w:txbxContent>
            </v:textbox>
          </v:rect>
        </w:pict>
      </w:r>
    </w:p>
    <w:p w:rsidR="006C367D" w:rsidRDefault="006C367D" w:rsidP="00D527AE">
      <w:pPr>
        <w:pStyle w:val="ListParagraph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hyperlink r:id="rId16" w:history="1">
        <w:r w:rsidRPr="00705B8A">
          <w:rPr>
            <w:noProof/>
            <w:color w:val="0000FF"/>
            <w:lang w:eastAsia="tr-TR"/>
          </w:rPr>
          <w:pict>
            <v:shape id="_x0000_i1030" type="#_x0000_t75" alt="http://classroomclipart.com/images/gallery/Clipart/School/TN_student_surrounded_by_question_mark.jpg" href="http://www.google.com.tr/url?sa=i&amp;rct=j&amp;q=student+clipart&amp;source=images&amp;cd=&amp;cad=rja&amp;docid=UgV1vtLnuBRMSM&amp;tbnid=vOEwkwhorEEpWM:&amp;ved=0CAUQjRw&amp;url=http://classroomclipart.com/clipart/Clipart/School.htm&amp;ei=hoc1UsTmM4ePswazloHABg&amp;psig=AFQjCNE4S4kde-zQITclXmQZxNy_QDqdSg&amp;ust=13793260560916" style="width:82.5pt;height:70.5pt;visibility:visible" o:button="t">
              <v:fill o:detectmouseclick="t"/>
              <v:imagedata r:id="rId17" o:title=""/>
            </v:shape>
          </w:pict>
        </w:r>
      </w:hyperlink>
    </w:p>
    <w:p w:rsidR="006C367D" w:rsidRPr="009730C0" w:rsidRDefault="006C367D" w:rsidP="006B0BB8">
      <w:pPr>
        <w:pStyle w:val="ListParagraph"/>
        <w:rPr>
          <w:rFonts w:ascii="ALFABET98" w:hAnsi="ALFABET98"/>
          <w:sz w:val="24"/>
          <w:szCs w:val="24"/>
        </w:rPr>
      </w:pPr>
    </w:p>
    <w:p w:rsidR="006C367D" w:rsidRPr="009730C0" w:rsidRDefault="006C367D" w:rsidP="00D527AE">
      <w:pPr>
        <w:pStyle w:val="ListParagraph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 w:rsidRPr="009730C0">
        <w:rPr>
          <w:rFonts w:ascii="ALFABET98" w:hAnsi="ALFABET98"/>
          <w:sz w:val="24"/>
          <w:szCs w:val="24"/>
        </w:rPr>
        <w:t xml:space="preserve">Sevgi  </w:t>
      </w:r>
      <w:r>
        <w:rPr>
          <w:rFonts w:ascii="ALFABET98" w:hAnsi="ALFABET98"/>
          <w:sz w:val="24"/>
          <w:szCs w:val="24"/>
        </w:rPr>
        <w:t xml:space="preserve"> </w:t>
      </w:r>
      <w:r w:rsidRPr="00086B2F">
        <w:rPr>
          <w:rFonts w:ascii="ALFABET98" w:hAnsi="ALFABET98"/>
          <w:b/>
          <w:color w:val="C00000"/>
          <w:sz w:val="24"/>
          <w:szCs w:val="24"/>
        </w:rPr>
        <w:t xml:space="preserve">* </w:t>
      </w:r>
      <w:r>
        <w:rPr>
          <w:rFonts w:ascii="ALFABET98" w:hAnsi="ALFABET98"/>
          <w:b/>
          <w:color w:val="C00000"/>
          <w:sz w:val="24"/>
          <w:szCs w:val="24"/>
        </w:rPr>
        <w:t xml:space="preserve"> </w:t>
      </w:r>
      <w:r w:rsidRPr="009730C0">
        <w:rPr>
          <w:rFonts w:ascii="ALFABET98" w:hAnsi="ALFABET98"/>
          <w:sz w:val="24"/>
          <w:szCs w:val="24"/>
        </w:rPr>
        <w:t>saygı</w:t>
      </w:r>
      <w:r>
        <w:rPr>
          <w:rFonts w:ascii="ALFABET98" w:hAnsi="ALFABET98"/>
          <w:sz w:val="24"/>
          <w:szCs w:val="24"/>
        </w:rPr>
        <w:t xml:space="preserve">  </w:t>
      </w:r>
      <w:r w:rsidRPr="00086B2F">
        <w:rPr>
          <w:rFonts w:ascii="ALFABET98" w:hAnsi="ALFABET98"/>
          <w:b/>
          <w:color w:val="C00000"/>
          <w:sz w:val="24"/>
          <w:szCs w:val="24"/>
        </w:rPr>
        <w:t>*</w:t>
      </w:r>
      <w:r w:rsidRPr="009730C0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</w:t>
      </w:r>
      <w:r w:rsidRPr="009730C0">
        <w:rPr>
          <w:rFonts w:ascii="ALFABET98" w:hAnsi="ALFABET98"/>
          <w:sz w:val="24"/>
          <w:szCs w:val="24"/>
        </w:rPr>
        <w:t xml:space="preserve"> bilgi</w:t>
      </w:r>
    </w:p>
    <w:p w:rsidR="006C367D" w:rsidRPr="009730C0" w:rsidRDefault="006C367D" w:rsidP="00D527AE">
      <w:pPr>
        <w:pStyle w:val="ListParagraph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 w:rsidRPr="009730C0">
        <w:rPr>
          <w:rFonts w:ascii="ALFABET98" w:hAnsi="ALFABET98"/>
          <w:sz w:val="24"/>
          <w:szCs w:val="24"/>
        </w:rPr>
        <w:t xml:space="preserve">Sağlık </w:t>
      </w:r>
      <w:r>
        <w:rPr>
          <w:rFonts w:ascii="ALFABET98" w:hAnsi="ALFABET98"/>
          <w:sz w:val="24"/>
          <w:szCs w:val="24"/>
        </w:rPr>
        <w:t xml:space="preserve"> </w:t>
      </w:r>
      <w:r w:rsidRPr="00086B2F">
        <w:rPr>
          <w:rFonts w:ascii="ALFABET98" w:hAnsi="ALFABET98"/>
          <w:b/>
          <w:color w:val="C00000"/>
          <w:sz w:val="24"/>
          <w:szCs w:val="24"/>
        </w:rPr>
        <w:t xml:space="preserve">* </w:t>
      </w:r>
      <w:r w:rsidRPr="009730C0">
        <w:rPr>
          <w:rFonts w:ascii="ALFABET98" w:hAnsi="ALFABET98"/>
          <w:sz w:val="24"/>
          <w:szCs w:val="24"/>
        </w:rPr>
        <w:t xml:space="preserve">  korku </w:t>
      </w:r>
      <w:r>
        <w:rPr>
          <w:rFonts w:ascii="ALFABET98" w:hAnsi="ALFABET98"/>
          <w:sz w:val="24"/>
          <w:szCs w:val="24"/>
        </w:rPr>
        <w:t xml:space="preserve"> </w:t>
      </w:r>
      <w:r w:rsidRPr="00086B2F">
        <w:rPr>
          <w:rFonts w:ascii="ALFABET98" w:hAnsi="ALFABET98"/>
          <w:b/>
          <w:color w:val="C00000"/>
          <w:sz w:val="24"/>
          <w:szCs w:val="24"/>
        </w:rPr>
        <w:t>*</w:t>
      </w:r>
      <w:r>
        <w:rPr>
          <w:rFonts w:ascii="ALFABET98" w:hAnsi="ALFABET98"/>
          <w:b/>
          <w:color w:val="C00000"/>
          <w:sz w:val="24"/>
          <w:szCs w:val="24"/>
        </w:rPr>
        <w:t xml:space="preserve"> </w:t>
      </w:r>
      <w:r w:rsidRPr="009730C0">
        <w:rPr>
          <w:rFonts w:ascii="ALFABET98" w:hAnsi="ALFABET98"/>
          <w:sz w:val="24"/>
          <w:szCs w:val="24"/>
        </w:rPr>
        <w:t xml:space="preserve"> iş</w:t>
      </w:r>
    </w:p>
    <w:p w:rsidR="006C367D" w:rsidRDefault="006C367D" w:rsidP="00D527AE">
      <w:pPr>
        <w:pStyle w:val="ListParagraph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 w:rsidRPr="009730C0">
        <w:rPr>
          <w:rFonts w:ascii="ALFABET98" w:hAnsi="ALFABET98"/>
          <w:sz w:val="24"/>
          <w:szCs w:val="24"/>
        </w:rPr>
        <w:t>Ders</w:t>
      </w:r>
      <w:r>
        <w:rPr>
          <w:rFonts w:ascii="ALFABET98" w:hAnsi="ALFABET98"/>
          <w:sz w:val="24"/>
          <w:szCs w:val="24"/>
        </w:rPr>
        <w:t xml:space="preserve">  </w:t>
      </w:r>
      <w:r w:rsidRPr="00086B2F">
        <w:rPr>
          <w:rFonts w:ascii="ALFABET98" w:hAnsi="ALFABET98"/>
          <w:b/>
          <w:color w:val="C00000"/>
          <w:sz w:val="24"/>
          <w:szCs w:val="24"/>
        </w:rPr>
        <w:t>*</w:t>
      </w:r>
      <w:r>
        <w:rPr>
          <w:rFonts w:ascii="ALFABET98" w:hAnsi="ALFABET98"/>
          <w:b/>
          <w:color w:val="C00000"/>
          <w:sz w:val="24"/>
          <w:szCs w:val="24"/>
        </w:rPr>
        <w:t xml:space="preserve"> </w:t>
      </w:r>
      <w:r w:rsidRPr="009730C0">
        <w:rPr>
          <w:rFonts w:ascii="ALFABET98" w:hAnsi="ALFABET98"/>
          <w:sz w:val="24"/>
          <w:szCs w:val="24"/>
        </w:rPr>
        <w:t xml:space="preserve"> para</w:t>
      </w:r>
      <w:r>
        <w:rPr>
          <w:rFonts w:ascii="ALFABET98" w:hAnsi="ALFABET98"/>
          <w:sz w:val="24"/>
          <w:szCs w:val="24"/>
        </w:rPr>
        <w:t xml:space="preserve"> </w:t>
      </w:r>
      <w:r w:rsidRPr="009730C0">
        <w:rPr>
          <w:rFonts w:ascii="ALFABET98" w:hAnsi="ALFABET98"/>
          <w:sz w:val="24"/>
          <w:szCs w:val="24"/>
        </w:rPr>
        <w:t xml:space="preserve"> </w:t>
      </w:r>
      <w:r w:rsidRPr="00086B2F">
        <w:rPr>
          <w:rFonts w:ascii="ALFABET98" w:hAnsi="ALFABET98"/>
          <w:b/>
          <w:color w:val="C00000"/>
          <w:sz w:val="24"/>
          <w:szCs w:val="24"/>
        </w:rPr>
        <w:t>*</w:t>
      </w:r>
      <w:r w:rsidRPr="009730C0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</w:t>
      </w:r>
      <w:r w:rsidRPr="009730C0">
        <w:rPr>
          <w:rFonts w:ascii="ALFABET98" w:hAnsi="ALFABET98"/>
          <w:sz w:val="24"/>
          <w:szCs w:val="24"/>
        </w:rPr>
        <w:t>oyun</w:t>
      </w:r>
    </w:p>
    <w:p w:rsidR="006C367D" w:rsidRPr="009730C0" w:rsidRDefault="006C367D" w:rsidP="00A30FC0">
      <w:pPr>
        <w:pStyle w:val="ListParagraph"/>
        <w:ind w:left="1080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3" type="#_x0000_t65" style="position:absolute;left:0;text-align:left;margin-left:134.7pt;margin-top:5.9pt;width:134.65pt;height:91.5pt;z-index:251661312" adj="17527" strokecolor="#b2a1c7" strokeweight="1pt">
            <v:fill color2="#ccc0d9" focusposition="1" focussize="" focus="100%" type="gradient"/>
            <v:shadow on="t" type="perspective" color="black" opacity=".5" origin=",.5" offset="0,0" matrix=",,,.5,,-4768371582e-16"/>
            <v:textbox>
              <w:txbxContent>
                <w:p w:rsidR="006C367D" w:rsidRDefault="006C367D" w:rsidP="00A30FC0">
                  <w:pPr>
                    <w:jc w:val="center"/>
                  </w:pPr>
                  <w:r w:rsidRPr="009730C0">
                    <w:rPr>
                      <w:rFonts w:ascii="ALFABET98" w:hAnsi="ALFABET98"/>
                      <w:sz w:val="24"/>
                      <w:szCs w:val="24"/>
                    </w:rPr>
                    <w:t xml:space="preserve">Aşağıdakilerden hangisi oyun sırasındaki </w:t>
                  </w:r>
                  <w:r w:rsidRPr="000E37C8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>yanlış</w:t>
                  </w:r>
                  <w:r w:rsidRPr="009730C0">
                    <w:rPr>
                      <w:rFonts w:ascii="ALFABET98" w:hAnsi="ALFABET98"/>
                      <w:sz w:val="24"/>
                      <w:szCs w:val="24"/>
                    </w:rPr>
                    <w:t xml:space="preserve"> bir davranıştır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</w:p>
    <w:p w:rsidR="006C367D" w:rsidRDefault="006C367D" w:rsidP="00271C11">
      <w:pPr>
        <w:pStyle w:val="ListParagraph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705B8A">
        <w:rPr>
          <w:rFonts w:ascii="ALFABET98" w:hAnsi="ALFABET98"/>
          <w:noProof/>
          <w:sz w:val="24"/>
          <w:szCs w:val="24"/>
          <w:lang w:eastAsia="tr-TR"/>
        </w:rPr>
        <w:pict>
          <v:shape id="Resim 13" o:spid="_x0000_i1031" type="#_x0000_t75" style="width:60.75pt;height:59.25pt;visibility:visible">
            <v:imagedata r:id="rId18" o:title=""/>
          </v:shape>
        </w:pict>
      </w:r>
    </w:p>
    <w:p w:rsidR="006C367D" w:rsidRPr="009730C0" w:rsidRDefault="006C367D" w:rsidP="00A30FC0">
      <w:pPr>
        <w:pStyle w:val="ListParagraph"/>
        <w:rPr>
          <w:rFonts w:ascii="ALFABET98" w:hAnsi="ALFABET98"/>
          <w:sz w:val="24"/>
          <w:szCs w:val="24"/>
        </w:rPr>
      </w:pPr>
    </w:p>
    <w:p w:rsidR="006C367D" w:rsidRPr="009730C0" w:rsidRDefault="006C367D" w:rsidP="00D527AE">
      <w:pPr>
        <w:pStyle w:val="ListParagraph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 w:rsidRPr="009730C0">
        <w:rPr>
          <w:rFonts w:ascii="ALFABET98" w:hAnsi="ALFABET98"/>
          <w:sz w:val="24"/>
          <w:szCs w:val="24"/>
        </w:rPr>
        <w:t>Oynarken sakin olmalıyız.</w:t>
      </w:r>
    </w:p>
    <w:p w:rsidR="006C367D" w:rsidRPr="009730C0" w:rsidRDefault="006C367D" w:rsidP="00D527AE">
      <w:pPr>
        <w:pStyle w:val="ListParagraph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 w:rsidRPr="009730C0">
        <w:rPr>
          <w:rFonts w:ascii="ALFABET98" w:hAnsi="ALFABET98"/>
          <w:sz w:val="24"/>
          <w:szCs w:val="24"/>
        </w:rPr>
        <w:t>Tehlikeli hareketlerden kaçınmalıyız.</w:t>
      </w:r>
    </w:p>
    <w:p w:rsidR="006C367D" w:rsidRDefault="006C367D" w:rsidP="0000796D">
      <w:pPr>
        <w:pStyle w:val="Footer"/>
        <w:ind w:right="360"/>
        <w:jc w:val="center"/>
        <w:rPr>
          <w:b/>
          <w:color w:val="000000"/>
          <w:sz w:val="28"/>
          <w:szCs w:val="28"/>
        </w:rPr>
      </w:pPr>
      <w:r w:rsidRPr="009730C0">
        <w:rPr>
          <w:rFonts w:ascii="ALFABET98" w:hAnsi="ALFABET98"/>
        </w:rPr>
        <w:t>Hata yapan arkadaşlarımıza kırıcı sözler söylemeliyiz.</w:t>
      </w:r>
      <w:r>
        <w:t xml:space="preserve">  </w:t>
      </w:r>
      <w:hyperlink r:id="rId19" w:history="1">
        <w:r>
          <w:rPr>
            <w:rStyle w:val="Hyperlink"/>
            <w:b/>
            <w:sz w:val="28"/>
            <w:szCs w:val="28"/>
          </w:rPr>
          <w:t>www.sorubaka.com</w:t>
        </w:r>
      </w:hyperlink>
    </w:p>
    <w:p w:rsidR="006C367D" w:rsidRDefault="006C367D" w:rsidP="009D2980">
      <w:pPr>
        <w:pStyle w:val="ListParagraph"/>
        <w:numPr>
          <w:ilvl w:val="0"/>
          <w:numId w:val="9"/>
        </w:numPr>
      </w:pPr>
    </w:p>
    <w:sectPr w:rsidR="006C367D" w:rsidSect="00B77FF4">
      <w:pgSz w:w="11906" w:h="16838"/>
      <w:pgMar w:top="284" w:right="282" w:bottom="284" w:left="426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84729"/>
    <w:multiLevelType w:val="hybridMultilevel"/>
    <w:tmpl w:val="BA1AE6E0"/>
    <w:lvl w:ilvl="0" w:tplc="BF7EBB2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E894643"/>
    <w:multiLevelType w:val="hybridMultilevel"/>
    <w:tmpl w:val="40461A5C"/>
    <w:lvl w:ilvl="0" w:tplc="2730D97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EDB247C"/>
    <w:multiLevelType w:val="hybridMultilevel"/>
    <w:tmpl w:val="C338F576"/>
    <w:lvl w:ilvl="0" w:tplc="6D14010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F1844AC"/>
    <w:multiLevelType w:val="hybridMultilevel"/>
    <w:tmpl w:val="C9BCDC54"/>
    <w:lvl w:ilvl="0" w:tplc="109EBD04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0233585"/>
    <w:multiLevelType w:val="hybridMultilevel"/>
    <w:tmpl w:val="1CE863E8"/>
    <w:lvl w:ilvl="0" w:tplc="4FB2CB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C0000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184793"/>
    <w:multiLevelType w:val="hybridMultilevel"/>
    <w:tmpl w:val="72FA4D0C"/>
    <w:lvl w:ilvl="0" w:tplc="64B28D7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7E42906"/>
    <w:multiLevelType w:val="hybridMultilevel"/>
    <w:tmpl w:val="D736D340"/>
    <w:lvl w:ilvl="0" w:tplc="B4F4781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CF34A84"/>
    <w:multiLevelType w:val="hybridMultilevel"/>
    <w:tmpl w:val="54A81FE2"/>
    <w:lvl w:ilvl="0" w:tplc="294A43E0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28B5B8F"/>
    <w:multiLevelType w:val="hybridMultilevel"/>
    <w:tmpl w:val="A2A8B4D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4B3DAF"/>
    <w:multiLevelType w:val="hybridMultilevel"/>
    <w:tmpl w:val="DCB21CFA"/>
    <w:lvl w:ilvl="0" w:tplc="76A4F184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9085CE3"/>
    <w:multiLevelType w:val="hybridMultilevel"/>
    <w:tmpl w:val="A66E5B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E8735D6"/>
    <w:multiLevelType w:val="hybridMultilevel"/>
    <w:tmpl w:val="82686C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2EA3ECC"/>
    <w:multiLevelType w:val="hybridMultilevel"/>
    <w:tmpl w:val="345E6CFE"/>
    <w:lvl w:ilvl="0" w:tplc="E9AC1EE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F1B165D"/>
    <w:multiLevelType w:val="hybridMultilevel"/>
    <w:tmpl w:val="865C08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663C74"/>
    <w:multiLevelType w:val="hybridMultilevel"/>
    <w:tmpl w:val="5E987908"/>
    <w:lvl w:ilvl="0" w:tplc="D780E204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6C47194"/>
    <w:multiLevelType w:val="hybridMultilevel"/>
    <w:tmpl w:val="13DE8426"/>
    <w:lvl w:ilvl="0" w:tplc="68D42E28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5A4000A4"/>
    <w:multiLevelType w:val="hybridMultilevel"/>
    <w:tmpl w:val="4BE2AA6A"/>
    <w:lvl w:ilvl="0" w:tplc="1A5CA2DA">
      <w:start w:val="1"/>
      <w:numFmt w:val="upperLetter"/>
      <w:lvlText w:val="%1."/>
      <w:lvlJc w:val="left"/>
      <w:pPr>
        <w:ind w:left="1080" w:hanging="360"/>
      </w:pPr>
      <w:rPr>
        <w:rFonts w:ascii="ALFABET98" w:eastAsia="Times New Roman" w:hAnsi="ALFABET98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5B2A21B0"/>
    <w:multiLevelType w:val="hybridMultilevel"/>
    <w:tmpl w:val="B6E86A46"/>
    <w:lvl w:ilvl="0" w:tplc="98B0366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5C78250B"/>
    <w:multiLevelType w:val="hybridMultilevel"/>
    <w:tmpl w:val="C0EE1092"/>
    <w:lvl w:ilvl="0" w:tplc="68B8E160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9A06593"/>
    <w:multiLevelType w:val="hybridMultilevel"/>
    <w:tmpl w:val="2CAABF92"/>
    <w:lvl w:ilvl="0" w:tplc="EEF81F6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6A603971"/>
    <w:multiLevelType w:val="hybridMultilevel"/>
    <w:tmpl w:val="3626B578"/>
    <w:lvl w:ilvl="0" w:tplc="4F3645E0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708854A5"/>
    <w:multiLevelType w:val="hybridMultilevel"/>
    <w:tmpl w:val="F8D0D74C"/>
    <w:lvl w:ilvl="0" w:tplc="D99CE5A8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70FA7DC6"/>
    <w:multiLevelType w:val="hybridMultilevel"/>
    <w:tmpl w:val="4318698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612413"/>
    <w:multiLevelType w:val="hybridMultilevel"/>
    <w:tmpl w:val="FA04FEBC"/>
    <w:lvl w:ilvl="0" w:tplc="3A2AABF8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B3164A9"/>
    <w:multiLevelType w:val="hybridMultilevel"/>
    <w:tmpl w:val="D8B2A25A"/>
    <w:lvl w:ilvl="0" w:tplc="FC4CAC2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12"/>
  </w:num>
  <w:num w:numId="3">
    <w:abstractNumId w:val="18"/>
  </w:num>
  <w:num w:numId="4">
    <w:abstractNumId w:val="3"/>
  </w:num>
  <w:num w:numId="5">
    <w:abstractNumId w:val="1"/>
  </w:num>
  <w:num w:numId="6">
    <w:abstractNumId w:val="19"/>
  </w:num>
  <w:num w:numId="7">
    <w:abstractNumId w:val="16"/>
  </w:num>
  <w:num w:numId="8">
    <w:abstractNumId w:val="14"/>
  </w:num>
  <w:num w:numId="9">
    <w:abstractNumId w:val="7"/>
  </w:num>
  <w:num w:numId="10">
    <w:abstractNumId w:val="9"/>
  </w:num>
  <w:num w:numId="11">
    <w:abstractNumId w:val="20"/>
  </w:num>
  <w:num w:numId="12">
    <w:abstractNumId w:val="5"/>
  </w:num>
  <w:num w:numId="13">
    <w:abstractNumId w:val="0"/>
  </w:num>
  <w:num w:numId="14">
    <w:abstractNumId w:val="10"/>
  </w:num>
  <w:num w:numId="15">
    <w:abstractNumId w:val="24"/>
  </w:num>
  <w:num w:numId="16">
    <w:abstractNumId w:val="21"/>
  </w:num>
  <w:num w:numId="17">
    <w:abstractNumId w:val="11"/>
  </w:num>
  <w:num w:numId="18">
    <w:abstractNumId w:val="13"/>
  </w:num>
  <w:num w:numId="19">
    <w:abstractNumId w:val="8"/>
  </w:num>
  <w:num w:numId="20">
    <w:abstractNumId w:val="22"/>
  </w:num>
  <w:num w:numId="21">
    <w:abstractNumId w:val="17"/>
  </w:num>
  <w:num w:numId="22">
    <w:abstractNumId w:val="6"/>
  </w:num>
  <w:num w:numId="23">
    <w:abstractNumId w:val="15"/>
  </w:num>
  <w:num w:numId="24">
    <w:abstractNumId w:val="2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27AE"/>
    <w:rsid w:val="0000796D"/>
    <w:rsid w:val="00086B2F"/>
    <w:rsid w:val="000E37C8"/>
    <w:rsid w:val="000F36C4"/>
    <w:rsid w:val="0014569C"/>
    <w:rsid w:val="001E5950"/>
    <w:rsid w:val="001F43D1"/>
    <w:rsid w:val="00245B3D"/>
    <w:rsid w:val="00271C11"/>
    <w:rsid w:val="002F72B9"/>
    <w:rsid w:val="003054E0"/>
    <w:rsid w:val="00326DDC"/>
    <w:rsid w:val="003E0507"/>
    <w:rsid w:val="00445CDE"/>
    <w:rsid w:val="00561273"/>
    <w:rsid w:val="00574FB5"/>
    <w:rsid w:val="005A491A"/>
    <w:rsid w:val="005A4BD3"/>
    <w:rsid w:val="005B2EE2"/>
    <w:rsid w:val="0061441A"/>
    <w:rsid w:val="006579FA"/>
    <w:rsid w:val="006A1BC4"/>
    <w:rsid w:val="006B0BB8"/>
    <w:rsid w:val="006C367D"/>
    <w:rsid w:val="006F70A3"/>
    <w:rsid w:val="00705B8A"/>
    <w:rsid w:val="007126D4"/>
    <w:rsid w:val="00762935"/>
    <w:rsid w:val="00776B56"/>
    <w:rsid w:val="007A070D"/>
    <w:rsid w:val="00875F70"/>
    <w:rsid w:val="00944EEC"/>
    <w:rsid w:val="009730C0"/>
    <w:rsid w:val="00981E0F"/>
    <w:rsid w:val="009B7CC0"/>
    <w:rsid w:val="009D2980"/>
    <w:rsid w:val="00A30FC0"/>
    <w:rsid w:val="00A66847"/>
    <w:rsid w:val="00A9636F"/>
    <w:rsid w:val="00B77FF4"/>
    <w:rsid w:val="00CC67E4"/>
    <w:rsid w:val="00D26934"/>
    <w:rsid w:val="00D527AE"/>
    <w:rsid w:val="00DF7431"/>
    <w:rsid w:val="00E05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7A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527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26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6DD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0796D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00796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02BE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9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jpe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5.pn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student+clipart&amp;source=images&amp;cd=&amp;cad=rja&amp;docid=UgV1vtLnuBRMSM&amp;tbnid=vOEwkwhorEEpWM:&amp;ved=0CAUQjRw&amp;url=http://classroomclipart.com/clipart/Clipart/School.htm&amp;ei=hoc1UsTmM4ePswazloHABg&amp;psig=AFQjCNE4S4kde-zQITclXmQZxNy_QDqdSg&amp;ust=1379326056091672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student+clipart&amp;source=images&amp;cd=&amp;cad=rja&amp;docid=SWNA1incTEZtLM&amp;tbnid=yEiiq6BkXAeXgM:&amp;ved=0CAUQjRw&amp;url=http://cehanna.pbworks.com/w/page/26123891/Tech%20Tips%20from%20the%20Geek%20Goddess&amp;ei=RIg1UtW1F4eJtQa6ioCgAg&amp;psig=AFQjCNE4S4kde-zQITclXmQZxNy_QDqdSg&amp;ust=1379326056091672" TargetMode="External"/><Relationship Id="rId5" Type="http://schemas.openxmlformats.org/officeDocument/2006/relationships/hyperlink" Target="http://www.google.com.tr/url?sa=i&amp;rct=j&amp;q=student+clipart&amp;source=images&amp;cd=&amp;cad=rja&amp;docid=juqa-N-JGY3TFM&amp;tbnid=YAAOj3wn4h7xtM:&amp;ved=0CAUQjRw&amp;url=http://ww2.valdosta.edu/~bmbridges/resource.html&amp;ei=BYc1Up2NBcSbtQbk2IDgDQ&amp;psig=AFQjCNE4S4kde-zQITclXmQZxNy_QDqdSg&amp;ust=1379326056091672" TargetMode="External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19" Type="http://schemas.openxmlformats.org/officeDocument/2006/relationships/hyperlink" Target="http://www.ssorubaka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student+clipart&amp;source=images&amp;cd=&amp;cad=rja&amp;docid=ZOXUIHjKSBuBFM&amp;tbnid=YY2CNb-K7XewRM:&amp;ved=0CAUQjRw&amp;url=http://hoosjon.blogspot.com/&amp;ei=ooc1UqPlDY_Psgb1joCYDQ&amp;psig=AFQjCNE4S4kde-zQITclXmQZxNy_QDqdSg&amp;ust=1379326056091672" TargetMode="External"/><Relationship Id="rId14" Type="http://schemas.openxmlformats.org/officeDocument/2006/relationships/hyperlink" Target="http://www.google.com.tr/url?sa=i&amp;rct=j&amp;q=student+clipart&amp;source=images&amp;cd=&amp;cad=rja&amp;docid=sqfTYjkfWKMBeM&amp;tbnid=Tm3iivLDFFZLcM:&amp;ved=0CAUQjRw&amp;url=http://www.people-clipart.com/people_clipart_images/girl_with_a_stack_of_school_books_0521-1005-0821-5844.html&amp;ei=VIk1UtzDFIjesgbyv4CADg&amp;psig=AFQjCNE4S4kde-zQITclXmQZxNy_QDqdSg&amp;ust=137932605609167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1</Pages>
  <Words>416</Words>
  <Characters>2377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EPROM</dc:creator>
  <cp:keywords>www.sorubak.com</cp:keywords>
  <dc:description/>
  <cp:lastModifiedBy>edanur</cp:lastModifiedBy>
  <cp:revision>33</cp:revision>
  <dcterms:created xsi:type="dcterms:W3CDTF">2013-09-13T18:07:00Z</dcterms:created>
  <dcterms:modified xsi:type="dcterms:W3CDTF">2014-09-07T12:31:00Z</dcterms:modified>
</cp:coreProperties>
</file>