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1CF" w:rsidRPr="009C6686" w:rsidRDefault="00DD31CF">
      <w:pPr>
        <w:rPr>
          <w:sz w:val="24"/>
          <w:szCs w:val="24"/>
        </w:rPr>
      </w:pPr>
      <w:r w:rsidRPr="009C6686">
        <w:rPr>
          <w:sz w:val="24"/>
          <w:szCs w:val="24"/>
        </w:rPr>
        <w:t>ADI SOYADI : ..........................................................................................................................</w:t>
      </w:r>
    </w:p>
    <w:p w:rsidR="00DD31CF" w:rsidRDefault="00DD31CF" w:rsidP="006A168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ÜNSÜZ YUMUŞAMASI</w:t>
      </w:r>
      <w:r w:rsidRPr="009C6686">
        <w:rPr>
          <w:b/>
          <w:sz w:val="24"/>
          <w:szCs w:val="24"/>
        </w:rPr>
        <w:t xml:space="preserve"> ÇALIŞMA KAĞIDI -1</w:t>
      </w:r>
    </w:p>
    <w:p w:rsidR="00DD31CF" w:rsidRDefault="00DD31CF" w:rsidP="004E09E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Türkçe'de "P, Ç, T,K" harfleriyle biten bazı kelimeler ünlü harfle "a,e,ı,i,o,ö,u,ü" başlayan ek aldığında son harfleri ses değişikliğine uğrar. Bu kurala "ünsüz yumuşaması denir</w:t>
      </w:r>
    </w:p>
    <w:p w:rsidR="00DD31CF" w:rsidRDefault="00DD31CF" w:rsidP="004E09E7">
      <w:pPr>
        <w:rPr>
          <w:b/>
          <w:sz w:val="36"/>
          <w:szCs w:val="36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23.05pt;margin-top:15.65pt;width:20.25pt;height:.75pt;flip:y;z-index:251658752" o:connectortype="straight" strokeweight="2p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222.55pt;margin-top:15.65pt;width:20.25pt;height:.75pt;flip:y;z-index:251657728" o:connectortype="straight" strokeweight="2pt">
            <v:stroke endarrow="block"/>
          </v:shape>
        </w:pict>
      </w:r>
      <w:r>
        <w:rPr>
          <w:noProof/>
          <w:lang w:eastAsia="tr-TR"/>
        </w:rPr>
        <w:pict>
          <v:shape id="_x0000_s1028" type="#_x0000_t32" style="position:absolute;margin-left:128.05pt;margin-top:15.65pt;width:20.25pt;height:.75pt;flip:y;z-index:251656704" o:connectortype="straight" strokeweight="2p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margin-left:20.8pt;margin-top:14.9pt;width:20.25pt;height:.75pt;flip:y;z-index:251655680" o:connectortype="straight" strokeweight="2pt">
            <v:stroke endarrow="block"/>
          </v:shape>
        </w:pict>
      </w:r>
      <w:r>
        <w:rPr>
          <w:b/>
          <w:sz w:val="24"/>
          <w:szCs w:val="24"/>
        </w:rPr>
        <w:t xml:space="preserve">  </w:t>
      </w:r>
      <w:r w:rsidRPr="004E09E7">
        <w:rPr>
          <w:b/>
          <w:sz w:val="36"/>
          <w:szCs w:val="36"/>
        </w:rPr>
        <w:t xml:space="preserve">p </w:t>
      </w:r>
      <w:r>
        <w:rPr>
          <w:b/>
          <w:sz w:val="36"/>
          <w:szCs w:val="36"/>
        </w:rPr>
        <w:t xml:space="preserve">       b            ç           c           t        d            k         ğ (g)</w:t>
      </w:r>
    </w:p>
    <w:p w:rsidR="00DD31CF" w:rsidRPr="00D14340" w:rsidRDefault="00DD31CF" w:rsidP="004E09E7">
      <w:pPr>
        <w:rPr>
          <w:b/>
          <w:sz w:val="28"/>
          <w:szCs w:val="28"/>
        </w:rPr>
      </w:pPr>
      <w:r w:rsidRPr="00D14340">
        <w:rPr>
          <w:b/>
          <w:sz w:val="28"/>
          <w:szCs w:val="28"/>
        </w:rPr>
        <w:t>***Ancak bu kural özel adlar için geçerli değildir. Özel adlar aynen yazılır. Okunurken yumuşamış şekilde okunur.</w:t>
      </w:r>
    </w:p>
    <w:p w:rsidR="00DD31CF" w:rsidRDefault="00DD31CF" w:rsidP="004E09E7">
      <w:pPr>
        <w:rPr>
          <w:b/>
          <w:sz w:val="28"/>
          <w:szCs w:val="28"/>
        </w:rPr>
      </w:pPr>
      <w:r>
        <w:rPr>
          <w:noProof/>
          <w:lang w:eastAsia="tr-TR"/>
        </w:rPr>
        <w:pict>
          <v:shape id="_x0000_s1030" type="#_x0000_t32" style="position:absolute;margin-left:103.9pt;margin-top:11.95pt;width:20.25pt;height:.75pt;flip:y;z-index:251659776" o:connectortype="straight" strokeweight="2pt">
            <v:stroke endarrow="block"/>
          </v:shape>
        </w:pict>
      </w:r>
      <w:r w:rsidRPr="00D14340">
        <w:rPr>
          <w:b/>
          <w:sz w:val="28"/>
          <w:szCs w:val="28"/>
        </w:rPr>
        <w:t>Örnek : Burak + a         "Burak' a" yazılır. "Burağa" diye okunur</w:t>
      </w:r>
      <w:r>
        <w:rPr>
          <w:b/>
          <w:sz w:val="28"/>
          <w:szCs w:val="28"/>
        </w:rPr>
        <w:t>.</w:t>
      </w:r>
    </w:p>
    <w:p w:rsidR="00DD31CF" w:rsidRDefault="00DD31CF" w:rsidP="00823A5F">
      <w:pPr>
        <w:rPr>
          <w:b/>
          <w:sz w:val="28"/>
          <w:szCs w:val="28"/>
        </w:rPr>
      </w:pPr>
      <w:r>
        <w:rPr>
          <w:b/>
          <w:sz w:val="28"/>
          <w:szCs w:val="28"/>
        </w:rPr>
        <w:t>Aşağıdaki kelimelerin sonuna verilen ekleri getirerek yeniden yazınız.</w:t>
      </w:r>
    </w:p>
    <w:p w:rsidR="00DD31CF" w:rsidRDefault="00DD31CF" w:rsidP="00D1166D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kitap     + a     = ................................           kitap    +     ı = ..................................</w:t>
      </w:r>
    </w:p>
    <w:p w:rsidR="00DD31CF" w:rsidRDefault="00DD31CF" w:rsidP="00D1166D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turp     + a     = ................................            turp    +     u = ..................................</w:t>
      </w:r>
    </w:p>
    <w:p w:rsidR="00DD31CF" w:rsidRDefault="00DD31CF" w:rsidP="00D1166D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kalp     +  e     = ................................           kalp     +     i  =  .................................</w:t>
      </w:r>
    </w:p>
    <w:p w:rsidR="00DD31CF" w:rsidRDefault="00DD31CF" w:rsidP="00D1166D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kalıp     + a     = ................................           kalıp    +     ı = ..................................</w:t>
      </w:r>
    </w:p>
    <w:p w:rsidR="00DD31CF" w:rsidRDefault="00DD31CF" w:rsidP="00D1166D">
      <w:pPr>
        <w:spacing w:line="480" w:lineRule="auto"/>
        <w:rPr>
          <w:b/>
          <w:sz w:val="36"/>
          <w:szCs w:val="36"/>
        </w:rPr>
      </w:pPr>
      <w:r>
        <w:rPr>
          <w:b/>
          <w:sz w:val="28"/>
          <w:szCs w:val="28"/>
        </w:rPr>
        <w:t>çorap    + a     = ................................           çorap    +    ı =  .................................</w:t>
      </w:r>
      <w:r>
        <w:rPr>
          <w:b/>
          <w:sz w:val="36"/>
          <w:szCs w:val="36"/>
        </w:rPr>
        <w:t xml:space="preserve">    </w:t>
      </w:r>
    </w:p>
    <w:p w:rsidR="00DD31CF" w:rsidRDefault="00DD31CF" w:rsidP="00D1166D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ağaç      + a     = ................................           ağaç    +     ı = ..................................</w:t>
      </w:r>
    </w:p>
    <w:p w:rsidR="00DD31CF" w:rsidRDefault="00DD31CF" w:rsidP="00D1166D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sütlaç   + a     = ................................           sütlaç   +    ı =  .................................</w:t>
      </w:r>
    </w:p>
    <w:p w:rsidR="00DD31CF" w:rsidRDefault="00DD31CF" w:rsidP="00D1166D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pirinç     + e     = ...............................           pirinç    +    ı = ..................................</w:t>
      </w:r>
    </w:p>
    <w:p w:rsidR="00DD31CF" w:rsidRDefault="00DD31CF" w:rsidP="00D1166D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Kıvanç   + a     = ................................           Kıvanç  +    ı =  .................................</w:t>
      </w:r>
    </w:p>
    <w:p w:rsidR="00DD31CF" w:rsidRDefault="00DD31CF" w:rsidP="00D1166D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Tunç     + a     = ................................           Tunç      +   u = ..................................</w:t>
      </w:r>
    </w:p>
    <w:p w:rsidR="00DD31CF" w:rsidRDefault="00DD31CF" w:rsidP="00D1166D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dert    +  e     = ................................            dert       +   i =  .................................</w:t>
      </w:r>
    </w:p>
    <w:p w:rsidR="00DD31CF" w:rsidRDefault="00DD31CF" w:rsidP="00D1166D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dört  +  ü  = .....................................         dört   +  e     =  .................................</w:t>
      </w:r>
    </w:p>
    <w:p w:rsidR="00DD31CF" w:rsidRDefault="00DD31CF" w:rsidP="00D1166D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umut + u = .....................................         umut   + a    = ..................................</w:t>
      </w:r>
    </w:p>
    <w:p w:rsidR="00DD31CF" w:rsidRDefault="00DD31CF" w:rsidP="00D1166D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kurt   +  u     = ................................            kurt   +  a     =  ...................................</w:t>
      </w:r>
    </w:p>
    <w:p w:rsidR="00DD31CF" w:rsidRDefault="00DD31CF" w:rsidP="00D1166D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çiçek  + e     = .................................           çiçek   +  i     =  ..................................</w:t>
      </w:r>
    </w:p>
    <w:p w:rsidR="00DD31CF" w:rsidRDefault="00DD31CF" w:rsidP="00D1166D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kapak   +   a  =  ...............................            kapak  +  ı   =  ...................................</w:t>
      </w:r>
    </w:p>
    <w:p w:rsidR="00DD31CF" w:rsidRDefault="00DD31CF" w:rsidP="00D1166D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tarak   +   a   = ................................            tarak  +   ı   =  ...................................</w:t>
      </w:r>
    </w:p>
    <w:p w:rsidR="00DD31CF" w:rsidRDefault="00DD31CF" w:rsidP="00D1166D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Burak  +  a   =  .................................          Burak  +   ı  =  ....................................</w:t>
      </w:r>
    </w:p>
    <w:p w:rsidR="00DD31CF" w:rsidRDefault="00DD31CF" w:rsidP="00D1166D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Tarık  +  a    = ...................................         Tarık    +  ı  =  ....................................</w:t>
      </w:r>
    </w:p>
    <w:p w:rsidR="00DD31CF" w:rsidRDefault="00DD31CF" w:rsidP="00D1166D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çilek  +  e   =  ...................................         çilek    +   i   =  ....................................</w:t>
      </w:r>
    </w:p>
    <w:p w:rsidR="00DD31CF" w:rsidRDefault="00DD31CF" w:rsidP="005C2AD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Aşağıdaki cümlelerde ünsüz yumuşamasına uğrayan sözcüklerin altını çiziniz.</w:t>
      </w:r>
    </w:p>
    <w:p w:rsidR="00DD31CF" w:rsidRDefault="00DD31CF" w:rsidP="005C2AD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*Zeynep, dolabın kapağını açtı.             * Arkadaşlarımızın kalbini kırmamalıyız.</w:t>
      </w:r>
    </w:p>
    <w:p w:rsidR="00DD31CF" w:rsidRDefault="00DD31CF" w:rsidP="005C2AD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 Sena, çiçeği sular mısın?                        *Kurdun ayağı kapana sıkıştı.</w:t>
      </w:r>
    </w:p>
    <w:p w:rsidR="00DD31CF" w:rsidRDefault="00DD31CF" w:rsidP="005C2AD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*Başkalarının tarağını kullanmamalıyız.                       *Pirinci ayıkladın mı?</w:t>
      </w:r>
    </w:p>
    <w:p w:rsidR="00DD31CF" w:rsidRDefault="00DD31CF" w:rsidP="005C2AD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*Derdini söylemeyen derman bulamaz.                *Elmaların dördünü de yemiş.</w:t>
      </w:r>
    </w:p>
    <w:p w:rsidR="00DD31CF" w:rsidRDefault="00DD31CF" w:rsidP="005C2AD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*Sütlacın şekeri az olmuş.                          *Ekmeğimin üzerine bal sürdüm.</w:t>
      </w:r>
    </w:p>
    <w:p w:rsidR="00DD31CF" w:rsidRDefault="00DD31CF" w:rsidP="005C2AD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*Çorabımı ters giymişim.                        *Kedi ağacın tepesine çıkmış.</w:t>
      </w:r>
    </w:p>
    <w:p w:rsidR="00DD31CF" w:rsidRDefault="00DD31CF" w:rsidP="005C2AD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*Kek kalıbına yağ sürelim.                     * Turbun suyunu sıktım.</w:t>
      </w:r>
    </w:p>
    <w:p w:rsidR="00DD31CF" w:rsidRPr="00C8335C" w:rsidRDefault="00DD31CF" w:rsidP="00804378">
      <w:pPr>
        <w:tabs>
          <w:tab w:val="left" w:pos="245"/>
        </w:tabs>
        <w:rPr>
          <w:rFonts w:ascii="Times New Roman" w:hAnsi="Times New Roman"/>
          <w:b/>
          <w:sz w:val="24"/>
          <w:szCs w:val="24"/>
        </w:rPr>
      </w:pPr>
      <w:hyperlink r:id="rId4" w:history="1">
        <w:r w:rsidRPr="00E5718E">
          <w:rPr>
            <w:rStyle w:val="Hyperlink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D31CF" w:rsidRDefault="00DD31CF" w:rsidP="005C2AD1">
      <w:pPr>
        <w:spacing w:line="360" w:lineRule="auto"/>
        <w:rPr>
          <w:b/>
          <w:sz w:val="28"/>
          <w:szCs w:val="28"/>
        </w:rPr>
      </w:pPr>
    </w:p>
    <w:p w:rsidR="00DD31CF" w:rsidRPr="00823A5F" w:rsidRDefault="00DD31CF" w:rsidP="00D1166D">
      <w:pPr>
        <w:spacing w:line="480" w:lineRule="auto"/>
        <w:rPr>
          <w:b/>
          <w:sz w:val="28"/>
          <w:szCs w:val="28"/>
        </w:rPr>
      </w:pPr>
    </w:p>
    <w:sectPr w:rsidR="00DD31CF" w:rsidRPr="00823A5F" w:rsidSect="00823A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686"/>
    <w:rsid w:val="00081FCA"/>
    <w:rsid w:val="00111160"/>
    <w:rsid w:val="00140F86"/>
    <w:rsid w:val="00156594"/>
    <w:rsid w:val="003E4B59"/>
    <w:rsid w:val="00473AFE"/>
    <w:rsid w:val="004E09E7"/>
    <w:rsid w:val="00565853"/>
    <w:rsid w:val="00586B0D"/>
    <w:rsid w:val="005C2AD1"/>
    <w:rsid w:val="00612B56"/>
    <w:rsid w:val="006A168C"/>
    <w:rsid w:val="006A3555"/>
    <w:rsid w:val="00804378"/>
    <w:rsid w:val="00821B47"/>
    <w:rsid w:val="00823A5F"/>
    <w:rsid w:val="008A0505"/>
    <w:rsid w:val="009C6686"/>
    <w:rsid w:val="00C8335C"/>
    <w:rsid w:val="00CB0438"/>
    <w:rsid w:val="00D1166D"/>
    <w:rsid w:val="00D14340"/>
    <w:rsid w:val="00D42797"/>
    <w:rsid w:val="00DD31CF"/>
    <w:rsid w:val="00E5718E"/>
    <w:rsid w:val="00F331E3"/>
    <w:rsid w:val="00F945CC"/>
    <w:rsid w:val="00FB1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5C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0437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3</Pages>
  <Words>552</Words>
  <Characters>3153</Characters>
  <Application>Microsoft Office Outlook</Application>
  <DocSecurity>0</DocSecurity>
  <Lines>0</Lines>
  <Paragraphs>0</Paragraphs>
  <ScaleCrop>false</ScaleCrop>
  <Company>Smart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Pcmm</dc:creator>
  <cp:keywords>www.sorubak.com</cp:keywords>
  <dc:description/>
  <cp:lastModifiedBy>edanur</cp:lastModifiedBy>
  <cp:revision>13</cp:revision>
  <dcterms:created xsi:type="dcterms:W3CDTF">2014-11-08T19:45:00Z</dcterms:created>
  <dcterms:modified xsi:type="dcterms:W3CDTF">2014-11-14T18:12:00Z</dcterms:modified>
</cp:coreProperties>
</file>