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A58" w:rsidRPr="009C6686" w:rsidRDefault="00FC4A58">
      <w:pPr>
        <w:rPr>
          <w:sz w:val="24"/>
          <w:szCs w:val="24"/>
        </w:rPr>
      </w:pPr>
      <w:r w:rsidRPr="009C6686">
        <w:rPr>
          <w:sz w:val="24"/>
          <w:szCs w:val="24"/>
        </w:rPr>
        <w:t>ADI SOYADI : .........................................................</w:t>
      </w:r>
      <w:r>
        <w:rPr>
          <w:sz w:val="24"/>
          <w:szCs w:val="24"/>
        </w:rPr>
        <w:t>.............................                       ....../......../ 2014</w:t>
      </w:r>
    </w:p>
    <w:p w:rsidR="00FC4A58" w:rsidRDefault="00FC4A58" w:rsidP="006A168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NOKTALAMA İŞARETLERİ ÇALIŞMA KAĞIDI -3</w:t>
      </w:r>
    </w:p>
    <w:p w:rsidR="00FC4A58" w:rsidRPr="00E66486" w:rsidRDefault="00FC4A58" w:rsidP="00E66486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E66486">
        <w:rPr>
          <w:b/>
          <w:sz w:val="28"/>
          <w:szCs w:val="28"/>
        </w:rPr>
        <w:t>Aşağıdaki cümlelerde yay ayraçların içine uygun noktalama işaretleri koyunuz.</w:t>
      </w:r>
      <w:r>
        <w:rPr>
          <w:b/>
          <w:sz w:val="28"/>
          <w:szCs w:val="28"/>
        </w:rPr>
        <w:t>Daha sonra tümceleri Türkçe defterinize yazınız.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 w:rsidRPr="00E66486">
        <w:rPr>
          <w:b/>
          <w:sz w:val="28"/>
          <w:szCs w:val="28"/>
        </w:rPr>
        <w:t>*</w:t>
      </w:r>
      <w:r>
        <w:rPr>
          <w:b/>
          <w:sz w:val="28"/>
          <w:szCs w:val="28"/>
        </w:rPr>
        <w:t>Ellerimi yıkadım(  )sofraya oturdum(  )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*Sevgili anneciğim(  ) seni çok özledim(  )                *Hey(  )Dikkat(  )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*Aaa (  )gökkuşağı çıktı(  )                     *Yazık(  )Zavallı hayvan aç kalmış(  )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*Sabahları uyanınca anneme ve babama(  ) Günaydın(  )</w:t>
      </w:r>
      <w:r w:rsidRPr="00AB1A3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  ) derim(  )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*Derste (  ) Geometrik Cisimler(  )konusunu işledik(  )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*Arda (  )Pembe İncili Kaftan(  ) adlı kitabı okudun mu(  )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*Ayşe annesine(  )Anneciğim bana dondurma alır mısın (  )</w:t>
      </w:r>
      <w:r w:rsidRPr="00997B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  ) dedi(  )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*Atatürk(  )10 Kasım 1938 (  )de hayata gözlerini yumdu(  )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*Kırmızı(  )mavi(  )yeşil kalemler aldım(  )kalemlerimin ucunu açtım(  )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*Efe(  )Kaan(  )a(  )</w:t>
      </w:r>
      <w:r w:rsidRPr="0090457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  )Bilgisayarda oyun oynayalım mı (  )</w:t>
      </w:r>
      <w:r w:rsidRPr="0090457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  )diye sordu(  )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*Annem(  )babam ve ablam gelecek(  )yemek yiyeceğiz(  )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*Guguk kuşu(  )serçeye(  )</w:t>
      </w:r>
      <w:r w:rsidRPr="005E2F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  )Sevgili serçe kardeş(  )beni bu akşam yuvanda konuk edebilir misin(  )</w:t>
      </w:r>
      <w:r w:rsidRPr="00FB45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  )demiş(  )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*Dedem (  )kardeşime (  )Aslan ile Fare(  ) masalını okudu(  )</w:t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*Bayramda (  )Akdeniz' e Doğru (  ) şiirini okudum(  )</w:t>
      </w:r>
    </w:p>
    <w:p w:rsidR="00FC4A58" w:rsidRDefault="00FC4A58" w:rsidP="00576C8C">
      <w:pPr>
        <w:jc w:val="center"/>
        <w:rPr>
          <w:rFonts w:ascii="Verdana" w:hAnsi="Verdana"/>
          <w:b/>
          <w:sz w:val="20"/>
          <w:szCs w:val="20"/>
          <w:shd w:val="clear" w:color="auto" w:fill="F1F1F3"/>
        </w:rPr>
      </w:pPr>
      <w:r>
        <w:rPr>
          <w:rFonts w:ascii="Verdana" w:hAnsi="Verdana"/>
          <w:b/>
          <w:sz w:val="20"/>
          <w:szCs w:val="20"/>
          <w:shd w:val="clear" w:color="auto" w:fill="F1F1F3"/>
        </w:rPr>
        <w:t>TÜRKÇE KELİMELERİN ÖZELLİKLERİ</w:t>
      </w:r>
    </w:p>
    <w:p w:rsidR="00FC4A58" w:rsidRDefault="00FC4A58" w:rsidP="00576C8C">
      <w:pPr>
        <w:rPr>
          <w:rFonts w:ascii="Verdana" w:hAnsi="Verdana"/>
          <w:sz w:val="24"/>
          <w:szCs w:val="24"/>
          <w:shd w:val="clear" w:color="auto" w:fill="F1F1F3"/>
        </w:rPr>
      </w:pPr>
      <w:r>
        <w:rPr>
          <w:rFonts w:ascii="Verdana" w:hAnsi="Verdana"/>
          <w:bCs/>
          <w:sz w:val="24"/>
          <w:szCs w:val="24"/>
          <w:shd w:val="clear" w:color="auto" w:fill="F1F1F3"/>
        </w:rPr>
        <w:t>1. Türkçede iki ünlü yan yana gelmez.</w:t>
      </w:r>
      <w:r>
        <w:rPr>
          <w:rFonts w:ascii="Verdana" w:hAnsi="Verdana"/>
          <w:sz w:val="24"/>
          <w:szCs w:val="24"/>
        </w:rPr>
        <w:br/>
      </w:r>
      <w:r>
        <w:rPr>
          <w:rFonts w:ascii="Verdana" w:hAnsi="Verdana"/>
          <w:sz w:val="24"/>
          <w:szCs w:val="24"/>
          <w:shd w:val="clear" w:color="auto" w:fill="F1F1F3"/>
        </w:rPr>
        <w:t>Şair, şiir, dair, ait, aile...(Örnek kelimeler Arapça kökenlidir)</w:t>
      </w:r>
      <w:r>
        <w:rPr>
          <w:rFonts w:ascii="Verdana" w:hAnsi="Verdana"/>
          <w:sz w:val="24"/>
          <w:szCs w:val="24"/>
        </w:rPr>
        <w:br/>
      </w:r>
      <w:r>
        <w:rPr>
          <w:rFonts w:ascii="Verdana" w:hAnsi="Verdana"/>
          <w:sz w:val="24"/>
          <w:szCs w:val="24"/>
        </w:rPr>
        <w:br/>
      </w:r>
      <w:r>
        <w:rPr>
          <w:rFonts w:ascii="Verdana" w:hAnsi="Verdana"/>
          <w:bCs/>
          <w:sz w:val="24"/>
          <w:szCs w:val="24"/>
          <w:shd w:val="clear" w:color="auto" w:fill="F1F1F3"/>
        </w:rPr>
        <w:t>2.Türkçe sözcüklerin içinde aynı ünsüz yan yana gelmez.</w:t>
      </w:r>
      <w:r>
        <w:rPr>
          <w:rFonts w:ascii="Verdana" w:hAnsi="Verdana"/>
          <w:sz w:val="24"/>
          <w:szCs w:val="24"/>
        </w:rPr>
        <w:br/>
      </w:r>
      <w:r>
        <w:rPr>
          <w:rFonts w:ascii="Verdana" w:hAnsi="Verdana"/>
          <w:sz w:val="24"/>
          <w:szCs w:val="24"/>
          <w:shd w:val="clear" w:color="auto" w:fill="F1F1F3"/>
        </w:rPr>
        <w:t>Millet, hürriyet, cadde, iddia, zerre, bakkal...(Örnek kelimeler Arapça kökenlidir.)</w:t>
      </w:r>
      <w:r>
        <w:rPr>
          <w:rFonts w:ascii="Verdana" w:hAnsi="Verdana"/>
          <w:sz w:val="24"/>
          <w:szCs w:val="24"/>
        </w:rPr>
        <w:br/>
      </w:r>
      <w:r>
        <w:rPr>
          <w:rFonts w:ascii="Verdana" w:hAnsi="Verdana"/>
          <w:sz w:val="24"/>
          <w:szCs w:val="24"/>
          <w:shd w:val="clear" w:color="auto" w:fill="F1F1F3"/>
        </w:rPr>
        <w:t>(anne, elli kelimeli istisna)</w:t>
      </w:r>
    </w:p>
    <w:p w:rsidR="00FC4A58" w:rsidRDefault="00FC4A58" w:rsidP="00576C8C">
      <w:pPr>
        <w:rPr>
          <w:rFonts w:ascii="Verdana" w:hAnsi="Verdana"/>
          <w:sz w:val="24"/>
          <w:szCs w:val="24"/>
          <w:shd w:val="clear" w:color="auto" w:fill="F1F1F3"/>
        </w:rPr>
      </w:pPr>
      <w:r>
        <w:rPr>
          <w:rFonts w:ascii="Verdana" w:hAnsi="Verdana"/>
          <w:bCs/>
          <w:sz w:val="24"/>
          <w:szCs w:val="24"/>
          <w:shd w:val="clear" w:color="auto" w:fill="F1F1F3"/>
        </w:rPr>
        <w:t>3. Türkçe kelimeler çift ünsüzle başlamaz.</w:t>
      </w:r>
      <w:r>
        <w:rPr>
          <w:rFonts w:ascii="Verdana" w:hAnsi="Verdana"/>
          <w:sz w:val="24"/>
          <w:szCs w:val="24"/>
        </w:rPr>
        <w:br/>
      </w:r>
      <w:r>
        <w:rPr>
          <w:rFonts w:ascii="Verdana" w:hAnsi="Verdana"/>
          <w:sz w:val="24"/>
          <w:szCs w:val="24"/>
          <w:shd w:val="clear" w:color="auto" w:fill="F1F1F3"/>
        </w:rPr>
        <w:t>Trafik, tren, fren, kral, grup.. (bu kelimeler dilimize Fransızcadan girmiştir)</w:t>
      </w:r>
    </w:p>
    <w:p w:rsidR="00FC4A58" w:rsidRDefault="00FC4A58" w:rsidP="00576C8C">
      <w:pPr>
        <w:rPr>
          <w:rFonts w:ascii="Verdana" w:hAnsi="Verdana"/>
          <w:sz w:val="24"/>
          <w:szCs w:val="24"/>
          <w:shd w:val="clear" w:color="auto" w:fill="F1F1F3"/>
        </w:rPr>
      </w:pPr>
      <w:r>
        <w:rPr>
          <w:rFonts w:ascii="Verdana" w:hAnsi="Verdana"/>
          <w:bCs/>
          <w:sz w:val="24"/>
          <w:szCs w:val="24"/>
          <w:shd w:val="clear" w:color="auto" w:fill="F1F1F3"/>
        </w:rPr>
        <w:t>4.Türkçe sözcüklerde</w:t>
      </w:r>
      <w:r>
        <w:rPr>
          <w:rStyle w:val="apple-converted-space"/>
          <w:rFonts w:ascii="Verdana" w:hAnsi="Verdana"/>
          <w:bCs/>
          <w:sz w:val="24"/>
          <w:szCs w:val="24"/>
          <w:shd w:val="clear" w:color="auto" w:fill="F1F1F3"/>
        </w:rPr>
        <w:t> </w:t>
      </w:r>
      <w:r>
        <w:rPr>
          <w:rFonts w:ascii="Verdana" w:hAnsi="Verdana"/>
          <w:bCs/>
          <w:sz w:val="24"/>
          <w:szCs w:val="24"/>
          <w:u w:val="single"/>
          <w:shd w:val="clear" w:color="auto" w:fill="F1F1F3"/>
        </w:rPr>
        <w:t>f, h, j</w:t>
      </w:r>
      <w:r>
        <w:rPr>
          <w:rStyle w:val="apple-converted-space"/>
          <w:rFonts w:ascii="Verdana" w:hAnsi="Verdana"/>
          <w:bCs/>
          <w:sz w:val="24"/>
          <w:szCs w:val="24"/>
          <w:shd w:val="clear" w:color="auto" w:fill="F1F1F3"/>
        </w:rPr>
        <w:t> </w:t>
      </w:r>
      <w:r>
        <w:rPr>
          <w:rFonts w:ascii="Verdana" w:hAnsi="Verdana"/>
          <w:bCs/>
          <w:sz w:val="24"/>
          <w:szCs w:val="24"/>
          <w:shd w:val="clear" w:color="auto" w:fill="F1F1F3"/>
        </w:rPr>
        <w:t>sesi yoktur. Bu kelimeler Türkçe değildir.</w:t>
      </w:r>
      <w:r>
        <w:rPr>
          <w:rFonts w:ascii="Verdana" w:hAnsi="Verdana"/>
          <w:sz w:val="24"/>
          <w:szCs w:val="24"/>
        </w:rPr>
        <w:br/>
      </w:r>
      <w:r>
        <w:rPr>
          <w:rFonts w:ascii="Verdana" w:hAnsi="Verdana"/>
          <w:sz w:val="24"/>
          <w:szCs w:val="24"/>
          <w:shd w:val="clear" w:color="auto" w:fill="F1F1F3"/>
        </w:rPr>
        <w:t xml:space="preserve">jilet, jandarma (İtalyanca), </w:t>
      </w:r>
    </w:p>
    <w:p w:rsidR="00FC4A58" w:rsidRDefault="00FC4A58" w:rsidP="00576C8C">
      <w:pPr>
        <w:rPr>
          <w:rFonts w:ascii="Verdana" w:hAnsi="Verdana"/>
          <w:sz w:val="24"/>
          <w:szCs w:val="24"/>
          <w:shd w:val="clear" w:color="auto" w:fill="F1F1F3"/>
        </w:rPr>
      </w:pPr>
      <w:r>
        <w:rPr>
          <w:rFonts w:ascii="Verdana" w:hAnsi="Verdana"/>
          <w:sz w:val="24"/>
          <w:szCs w:val="24"/>
          <w:shd w:val="clear" w:color="auto" w:fill="F1F1F3"/>
        </w:rPr>
        <w:t xml:space="preserve">müjde, hazan (Farsça), </w:t>
      </w:r>
    </w:p>
    <w:p w:rsidR="00FC4A58" w:rsidRDefault="00FC4A58" w:rsidP="00576C8C">
      <w:pPr>
        <w:rPr>
          <w:rFonts w:ascii="Verdana" w:hAnsi="Verdana"/>
          <w:sz w:val="24"/>
          <w:szCs w:val="24"/>
          <w:shd w:val="clear" w:color="auto" w:fill="F1F1F3"/>
        </w:rPr>
      </w:pPr>
      <w:r>
        <w:rPr>
          <w:rFonts w:ascii="Verdana" w:hAnsi="Verdana"/>
          <w:sz w:val="24"/>
          <w:szCs w:val="24"/>
          <w:shd w:val="clear" w:color="auto" w:fill="F1F1F3"/>
        </w:rPr>
        <w:t>makyaj , baraj , fuar (Fransızca),</w:t>
      </w:r>
    </w:p>
    <w:p w:rsidR="00FC4A58" w:rsidRDefault="00FC4A58" w:rsidP="00576C8C">
      <w:pPr>
        <w:rPr>
          <w:rFonts w:ascii="Verdana" w:hAnsi="Verdana"/>
          <w:sz w:val="24"/>
          <w:szCs w:val="24"/>
          <w:shd w:val="clear" w:color="auto" w:fill="F1F1F3"/>
        </w:rPr>
      </w:pPr>
      <w:r>
        <w:rPr>
          <w:rFonts w:ascii="Verdana" w:hAnsi="Verdana"/>
          <w:sz w:val="24"/>
          <w:szCs w:val="24"/>
          <w:shd w:val="clear" w:color="auto" w:fill="F1F1F3"/>
        </w:rPr>
        <w:t xml:space="preserve"> fakir, fiyat , tayfa , kafa , hayat , sabah, huzur, cerrah (Arapça)</w:t>
      </w:r>
    </w:p>
    <w:p w:rsidR="00FC4A58" w:rsidRPr="00C8335C" w:rsidRDefault="00FC4A58" w:rsidP="00095C2F">
      <w:pPr>
        <w:tabs>
          <w:tab w:val="left" w:pos="245"/>
        </w:tabs>
        <w:rPr>
          <w:rFonts w:ascii="Times New Roman" w:hAnsi="Times New Roman"/>
          <w:b/>
          <w:sz w:val="24"/>
          <w:szCs w:val="24"/>
        </w:rPr>
      </w:pPr>
      <w:r>
        <w:rPr>
          <w:rFonts w:ascii="Verdana" w:hAnsi="Verdana"/>
          <w:sz w:val="24"/>
          <w:szCs w:val="24"/>
          <w:shd w:val="clear" w:color="auto" w:fill="F1F1F3"/>
        </w:rPr>
        <w:t xml:space="preserve"> filiz (Rumca)</w:t>
      </w:r>
      <w:r>
        <w:rPr>
          <w:rFonts w:ascii="Verdana" w:hAnsi="Verdana"/>
          <w:sz w:val="24"/>
          <w:szCs w:val="24"/>
        </w:rPr>
        <w:br/>
      </w:r>
      <w:r>
        <w:rPr>
          <w:rFonts w:ascii="Verdana" w:hAnsi="Verdana"/>
          <w:sz w:val="24"/>
          <w:szCs w:val="24"/>
          <w:shd w:val="clear" w:color="auto" w:fill="F1F1F3"/>
        </w:rPr>
        <w:t xml:space="preserve"> hol (İngilizce)</w:t>
      </w:r>
      <w:r>
        <w:rPr>
          <w:rFonts w:ascii="Verdana" w:hAnsi="Verdana"/>
          <w:sz w:val="24"/>
          <w:szCs w:val="24"/>
        </w:rPr>
        <w:br/>
        <w:t xml:space="preserve"> </w:t>
      </w:r>
      <w:hyperlink r:id="rId4" w:history="1">
        <w:r w:rsidRPr="00E5718E"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C4A58" w:rsidRDefault="00FC4A58" w:rsidP="00576C8C">
      <w:pPr>
        <w:spacing w:line="480" w:lineRule="auto"/>
        <w:rPr>
          <w:b/>
          <w:sz w:val="28"/>
          <w:szCs w:val="28"/>
        </w:rPr>
      </w:pPr>
      <w:r>
        <w:rPr>
          <w:rFonts w:ascii="Verdana" w:hAnsi="Verdana"/>
          <w:sz w:val="24"/>
          <w:szCs w:val="24"/>
        </w:rPr>
        <w:br/>
      </w:r>
      <w:r>
        <w:rPr>
          <w:rFonts w:ascii="Verdana" w:hAnsi="Verdana"/>
          <w:sz w:val="24"/>
          <w:szCs w:val="24"/>
        </w:rPr>
        <w:br/>
      </w:r>
    </w:p>
    <w:p w:rsidR="00FC4A58" w:rsidRDefault="00FC4A58" w:rsidP="00D93205">
      <w:pPr>
        <w:spacing w:line="480" w:lineRule="auto"/>
        <w:rPr>
          <w:b/>
          <w:sz w:val="28"/>
          <w:szCs w:val="28"/>
        </w:rPr>
      </w:pPr>
    </w:p>
    <w:sectPr w:rsidR="00FC4A58" w:rsidSect="00E6648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686"/>
    <w:rsid w:val="00095C2F"/>
    <w:rsid w:val="00140F86"/>
    <w:rsid w:val="00156594"/>
    <w:rsid w:val="00222FFA"/>
    <w:rsid w:val="003352B5"/>
    <w:rsid w:val="003E4B59"/>
    <w:rsid w:val="00473AFE"/>
    <w:rsid w:val="004E09E7"/>
    <w:rsid w:val="004E4729"/>
    <w:rsid w:val="00516714"/>
    <w:rsid w:val="00565853"/>
    <w:rsid w:val="00576C8C"/>
    <w:rsid w:val="00580A7F"/>
    <w:rsid w:val="00586B0D"/>
    <w:rsid w:val="005B7A2A"/>
    <w:rsid w:val="005E2FFE"/>
    <w:rsid w:val="00612B56"/>
    <w:rsid w:val="006A168C"/>
    <w:rsid w:val="007A250E"/>
    <w:rsid w:val="007C3D8A"/>
    <w:rsid w:val="00821B47"/>
    <w:rsid w:val="00823A5F"/>
    <w:rsid w:val="008A0505"/>
    <w:rsid w:val="00904571"/>
    <w:rsid w:val="00997BF4"/>
    <w:rsid w:val="009C6686"/>
    <w:rsid w:val="00A36487"/>
    <w:rsid w:val="00A72AB3"/>
    <w:rsid w:val="00A80B00"/>
    <w:rsid w:val="00AB1A32"/>
    <w:rsid w:val="00AD3CB8"/>
    <w:rsid w:val="00B060D7"/>
    <w:rsid w:val="00B3062A"/>
    <w:rsid w:val="00B539C5"/>
    <w:rsid w:val="00BE7EA2"/>
    <w:rsid w:val="00C8335C"/>
    <w:rsid w:val="00CA3C56"/>
    <w:rsid w:val="00CB0438"/>
    <w:rsid w:val="00D1166D"/>
    <w:rsid w:val="00D14340"/>
    <w:rsid w:val="00D42797"/>
    <w:rsid w:val="00D93205"/>
    <w:rsid w:val="00DB3384"/>
    <w:rsid w:val="00DF5F09"/>
    <w:rsid w:val="00E5718E"/>
    <w:rsid w:val="00E66486"/>
    <w:rsid w:val="00EE4121"/>
    <w:rsid w:val="00F331E3"/>
    <w:rsid w:val="00F945CC"/>
    <w:rsid w:val="00FB12E6"/>
    <w:rsid w:val="00FB164E"/>
    <w:rsid w:val="00FB45CC"/>
    <w:rsid w:val="00FC4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5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576C8C"/>
    <w:rPr>
      <w:rFonts w:cs="Times New Roman"/>
    </w:rPr>
  </w:style>
  <w:style w:type="character" w:styleId="Hyperlink">
    <w:name w:val="Hyperlink"/>
    <w:basedOn w:val="DefaultParagraphFont"/>
    <w:uiPriority w:val="99"/>
    <w:rsid w:val="00095C2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98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303</Words>
  <Characters>1729</Characters>
  <Application>Microsoft Office Outlook</Application>
  <DocSecurity>0</DocSecurity>
  <Lines>0</Lines>
  <Paragraphs>0</Paragraphs>
  <ScaleCrop>false</ScaleCrop>
  <Company>Smart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Pcmm</dc:creator>
  <cp:keywords>www.sorubak.com</cp:keywords>
  <dc:description/>
  <cp:lastModifiedBy>edanur</cp:lastModifiedBy>
  <cp:revision>8</cp:revision>
  <dcterms:created xsi:type="dcterms:W3CDTF">2014-11-10T17:28:00Z</dcterms:created>
  <dcterms:modified xsi:type="dcterms:W3CDTF">2014-11-14T18:12:00Z</dcterms:modified>
</cp:coreProperties>
</file>