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7D7" w:rsidRPr="009C6686" w:rsidRDefault="000047D7">
      <w:pPr>
        <w:rPr>
          <w:sz w:val="24"/>
          <w:szCs w:val="24"/>
        </w:rPr>
      </w:pPr>
      <w:r w:rsidRPr="009C6686">
        <w:rPr>
          <w:sz w:val="24"/>
          <w:szCs w:val="24"/>
        </w:rPr>
        <w:t>ADI SOYADI : .........................................................</w:t>
      </w:r>
      <w:r>
        <w:rPr>
          <w:sz w:val="24"/>
          <w:szCs w:val="24"/>
        </w:rPr>
        <w:t>.............................                       ....../......../ 2014</w:t>
      </w:r>
    </w:p>
    <w:p w:rsidR="000047D7" w:rsidRDefault="000047D7" w:rsidP="006A168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NOKTALAMA İŞARETLERİ ÇALIŞMA KAĞIDI -2</w:t>
      </w:r>
    </w:p>
    <w:p w:rsidR="000047D7" w:rsidRPr="00E66486" w:rsidRDefault="000047D7" w:rsidP="00E66486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E66486">
        <w:rPr>
          <w:b/>
          <w:sz w:val="28"/>
          <w:szCs w:val="28"/>
        </w:rPr>
        <w:t>Aşağıdaki cümlelerde yay ayraçların içine uygun noktalama işaretleri koyunuz.</w:t>
      </w:r>
      <w:r>
        <w:rPr>
          <w:b/>
          <w:sz w:val="28"/>
          <w:szCs w:val="28"/>
        </w:rPr>
        <w:t>Daha sonra tümceleri Türkçe defterinize yazınız.</w:t>
      </w:r>
    </w:p>
    <w:p w:rsidR="000047D7" w:rsidRDefault="000047D7" w:rsidP="00D93205">
      <w:pPr>
        <w:spacing w:line="480" w:lineRule="auto"/>
        <w:rPr>
          <w:b/>
          <w:sz w:val="28"/>
          <w:szCs w:val="28"/>
        </w:rPr>
      </w:pPr>
      <w:r w:rsidRPr="00E66486">
        <w:rPr>
          <w:b/>
          <w:sz w:val="28"/>
          <w:szCs w:val="28"/>
        </w:rPr>
        <w:t>*</w:t>
      </w:r>
      <w:r>
        <w:rPr>
          <w:b/>
          <w:sz w:val="28"/>
          <w:szCs w:val="28"/>
        </w:rPr>
        <w:t>Egemen(  )Metehan(  )Arkun Mert Paşakent Mahallesi(  ) nde (  )Evrim(  )Berra Hacıyusuf Mahallesi(  )nde  oturuyorlar.</w:t>
      </w:r>
    </w:p>
    <w:p w:rsidR="000047D7" w:rsidRDefault="000047D7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*Eyvah (  )   süt taşıyor(  )               *Kaanlar nereden geldiler (  )</w:t>
      </w:r>
    </w:p>
    <w:p w:rsidR="000047D7" w:rsidRDefault="000047D7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*Şoför frene bastı(  )kırmızı ışıkta durdu(  )        </w:t>
      </w:r>
    </w:p>
    <w:p w:rsidR="000047D7" w:rsidRDefault="000047D7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*Mustafa Kemal(  )19 Mayıs 1919(  )da Samsun' (  ) çıktı (  )Kurtuluş Savaşı(  )nı başlattı(  </w:t>
      </w:r>
    </w:p>
    <w:p w:rsidR="000047D7" w:rsidRDefault="000047D7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*Ege(  )Meriç(  )Damla  Cumhuriyet İlkokuluna(  )Utku(  )Duygu Hasan Atlı Ortaokuluna gidiyorlar(  )</w:t>
      </w:r>
    </w:p>
    <w:p w:rsidR="000047D7" w:rsidRDefault="000047D7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*Ne güzel bir ağaç(  )              *Yaşasın(  ) Fenerbahçe şampiyon oldu(  )</w:t>
      </w:r>
    </w:p>
    <w:p w:rsidR="000047D7" w:rsidRDefault="000047D7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*Berfin (  ) Ege (  )Kerem soyut ve somut maddeleri(  )Arkun Mert (  )Egemen pürüzlü-pürüzsüz maddeleri anlattılar(  )</w:t>
      </w:r>
    </w:p>
    <w:p w:rsidR="000047D7" w:rsidRDefault="000047D7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*Lastik(  )pamuk(  )yay esnek(  )kalem(  )kaşık berk maddelerdir(  )</w:t>
      </w:r>
    </w:p>
    <w:p w:rsidR="000047D7" w:rsidRDefault="000047D7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*Sude Naz(  )Elif(  )Kaan Ayyıldız Mahallesi(  )nde(  )Bade Su(  )Mehmet Emir 17 Eylül Mahallesi(  ) nde oturuyorlar.</w:t>
      </w:r>
    </w:p>
    <w:p w:rsidR="000047D7" w:rsidRDefault="000047D7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*Dr(  )Gökhan Gülşar iyi bir diş hekimidir(  )    *Av(  )Tülin Küçükler davayı kazandı(  )</w:t>
      </w:r>
    </w:p>
    <w:p w:rsidR="000047D7" w:rsidRDefault="000047D7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*Kemal Pireci Anadolu Lisesine gittim(  )fizik öğretmeni Abdülaziz  Özyurtlu ile görüştüm(  )</w:t>
      </w:r>
    </w:p>
    <w:p w:rsidR="000047D7" w:rsidRDefault="000047D7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*Yavaşça odaya girdim(  )yatağıma yattım(  )        * Saat 07(  )30(  )da okulda olmalıyız(  )</w:t>
      </w:r>
    </w:p>
    <w:p w:rsidR="000047D7" w:rsidRDefault="000047D7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*Atatürk(  ) 10(  )11(  )1938(  )de İstanbul(  )da Dolmabahçe Sarayı(  )nda hayata  gözlerini yumdu(  )</w:t>
      </w:r>
    </w:p>
    <w:p w:rsidR="000047D7" w:rsidRDefault="000047D7" w:rsidP="00D9320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*Sınıfta 3(  )sırada oturuyorum(  )          *Saat 14(  )15 (  ) de doktor randevum var (  )</w:t>
      </w:r>
    </w:p>
    <w:p w:rsidR="000047D7" w:rsidRPr="00C8335C" w:rsidRDefault="000047D7" w:rsidP="00D735AE">
      <w:pPr>
        <w:tabs>
          <w:tab w:val="left" w:pos="245"/>
        </w:tabs>
        <w:rPr>
          <w:rFonts w:ascii="Times New Roman" w:hAnsi="Times New Roman"/>
          <w:b/>
          <w:sz w:val="24"/>
          <w:szCs w:val="24"/>
        </w:rPr>
      </w:pPr>
      <w:hyperlink r:id="rId4" w:history="1">
        <w:r w:rsidRPr="00E5718E">
          <w:rPr>
            <w:rStyle w:val="Hyperlink"/>
            <w:rFonts w:ascii="Times New Roman" w:hAnsi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0047D7" w:rsidRPr="00E66486" w:rsidRDefault="000047D7" w:rsidP="00D93205">
      <w:pPr>
        <w:spacing w:line="480" w:lineRule="auto"/>
        <w:rPr>
          <w:b/>
          <w:sz w:val="28"/>
          <w:szCs w:val="28"/>
        </w:rPr>
      </w:pPr>
    </w:p>
    <w:p w:rsidR="000047D7" w:rsidRPr="00E66486" w:rsidRDefault="000047D7" w:rsidP="006A168C">
      <w:pPr>
        <w:jc w:val="center"/>
        <w:rPr>
          <w:b/>
          <w:sz w:val="28"/>
          <w:szCs w:val="28"/>
        </w:rPr>
      </w:pPr>
    </w:p>
    <w:sectPr w:rsidR="000047D7" w:rsidRPr="00E66486" w:rsidSect="00E6648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6686"/>
    <w:rsid w:val="000047D7"/>
    <w:rsid w:val="00140F86"/>
    <w:rsid w:val="00156594"/>
    <w:rsid w:val="00221FC9"/>
    <w:rsid w:val="00222FFA"/>
    <w:rsid w:val="003E4B59"/>
    <w:rsid w:val="00473AFE"/>
    <w:rsid w:val="004E09E7"/>
    <w:rsid w:val="004E4729"/>
    <w:rsid w:val="00565853"/>
    <w:rsid w:val="00580A7F"/>
    <w:rsid w:val="00586B0D"/>
    <w:rsid w:val="00612B56"/>
    <w:rsid w:val="006A168C"/>
    <w:rsid w:val="007C3D8A"/>
    <w:rsid w:val="00821B47"/>
    <w:rsid w:val="00823A5F"/>
    <w:rsid w:val="008A0505"/>
    <w:rsid w:val="009C6686"/>
    <w:rsid w:val="00A36487"/>
    <w:rsid w:val="00A72AB3"/>
    <w:rsid w:val="00A80B00"/>
    <w:rsid w:val="00AD3CB8"/>
    <w:rsid w:val="00B060D7"/>
    <w:rsid w:val="00B3062A"/>
    <w:rsid w:val="00B539C5"/>
    <w:rsid w:val="00BE7EA2"/>
    <w:rsid w:val="00C8335C"/>
    <w:rsid w:val="00CA3C56"/>
    <w:rsid w:val="00CB0438"/>
    <w:rsid w:val="00D1166D"/>
    <w:rsid w:val="00D14340"/>
    <w:rsid w:val="00D42797"/>
    <w:rsid w:val="00D735AE"/>
    <w:rsid w:val="00D93205"/>
    <w:rsid w:val="00E5718E"/>
    <w:rsid w:val="00E66486"/>
    <w:rsid w:val="00E97404"/>
    <w:rsid w:val="00EE4121"/>
    <w:rsid w:val="00F331E3"/>
    <w:rsid w:val="00F945CC"/>
    <w:rsid w:val="00FB12E6"/>
    <w:rsid w:val="00FB1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5C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735A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2</Pages>
  <Words>250</Words>
  <Characters>1426</Characters>
  <Application>Microsoft Office Outlook</Application>
  <DocSecurity>0</DocSecurity>
  <Lines>0</Lines>
  <Paragraphs>0</Paragraphs>
  <ScaleCrop>false</ScaleCrop>
  <Company>Smart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Pcmm</dc:creator>
  <cp:keywords>www.sorubak.com</cp:keywords>
  <dc:description/>
  <cp:lastModifiedBy>edanur</cp:lastModifiedBy>
  <cp:revision>6</cp:revision>
  <dcterms:created xsi:type="dcterms:W3CDTF">2014-11-08T21:38:00Z</dcterms:created>
  <dcterms:modified xsi:type="dcterms:W3CDTF">2014-11-14T18:11:00Z</dcterms:modified>
</cp:coreProperties>
</file>