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53" w:rsidRPr="009C6686" w:rsidRDefault="00405753">
      <w:pPr>
        <w:rPr>
          <w:sz w:val="24"/>
          <w:szCs w:val="24"/>
        </w:rPr>
      </w:pPr>
      <w:r w:rsidRPr="009C6686">
        <w:rPr>
          <w:sz w:val="24"/>
          <w:szCs w:val="24"/>
        </w:rPr>
        <w:t>ADI SOYADI : ..........................................................................................................................</w:t>
      </w:r>
    </w:p>
    <w:p w:rsidR="00405753" w:rsidRDefault="00405753" w:rsidP="006A16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NOKTALAMA İŞARETLERİ</w:t>
      </w:r>
      <w:r w:rsidRPr="009C6686">
        <w:rPr>
          <w:b/>
          <w:sz w:val="24"/>
          <w:szCs w:val="24"/>
        </w:rPr>
        <w:t xml:space="preserve"> ÇALIŞMA KAĞIDI -1</w:t>
      </w:r>
    </w:p>
    <w:p w:rsidR="00405753" w:rsidRPr="00E66486" w:rsidRDefault="00405753" w:rsidP="00E6648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E66486">
        <w:rPr>
          <w:b/>
          <w:sz w:val="28"/>
          <w:szCs w:val="28"/>
        </w:rPr>
        <w:t>Aşağıdaki cümlelerde yay ayraçların içine uygun noktalama işaretleri koyunuz.</w:t>
      </w:r>
      <w:r>
        <w:rPr>
          <w:b/>
          <w:sz w:val="28"/>
          <w:szCs w:val="28"/>
        </w:rPr>
        <w:t>Daha sonra tümceleri Türkçe defterinize yazınız.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 w:rsidRPr="00E66486">
        <w:rPr>
          <w:b/>
          <w:sz w:val="28"/>
          <w:szCs w:val="28"/>
        </w:rPr>
        <w:t>*Kazakları (  ) hırkaları üst çekmeceye (  )yelekleri (  )</w:t>
      </w:r>
      <w:r>
        <w:rPr>
          <w:b/>
          <w:sz w:val="28"/>
          <w:szCs w:val="28"/>
        </w:rPr>
        <w:t>şalları</w:t>
      </w:r>
      <w:r w:rsidRPr="00E66486">
        <w:rPr>
          <w:b/>
          <w:sz w:val="28"/>
          <w:szCs w:val="28"/>
        </w:rPr>
        <w:t xml:space="preserve"> alt çekmeceye yerleştirdim </w:t>
      </w:r>
      <w:r>
        <w:rPr>
          <w:b/>
          <w:sz w:val="28"/>
          <w:szCs w:val="28"/>
        </w:rPr>
        <w:t xml:space="preserve">(  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*Ne güzel bir köpek (  )              *Hangi elbiseyi giysem acaba 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*Cansu(  ) sütü dolaptan aldı (  ) bardağa doldurdu(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*Pazardan elma(  )pırasa (  )limon(  )marketten yoğurt(  )yumurta aldım(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*Kasaptan kıyma (  )et  (  )şarküteriden peynir(  ) tereyağı aldım(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*Eyvah (  ) otobüsü kaçırdım (  )              *Ey (  ) Büyük Atatürk 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*Cam(  )mermer(  )ince kağıt saydam maddelerdir 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*Bal(  )reçel(  )baklava(  )çikolata tatlı maddelerdir(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*Ağaç gövdesi(  )duvar(  )taş pürüzlü kolonya (  )çamaşır suyu kokulu maddelerdir(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*Deterjanları kullanırken eldiven (  )maske kullanıyor musunuz(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*Ay(  )elim yandı (  )                              *Ne güzel bir ev (  )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*Yavaşça odaya girdim(  )yatağıma yattım(  )        * Saat 07(  )30(  )da okulda olmalıyız(  )</w:t>
      </w:r>
    </w:p>
    <w:p w:rsidR="00405753" w:rsidRPr="00C8335C" w:rsidRDefault="00405753" w:rsidP="00BB6EAC">
      <w:pPr>
        <w:tabs>
          <w:tab w:val="left" w:pos="245"/>
        </w:tabs>
        <w:rPr>
          <w:rFonts w:ascii="Times New Roman" w:hAnsi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*Atatürk(  ) 10(  )11(  )1938(  )de İstanbul(  )da Dolmabahçe Sarayı(  )nda hayata  gözlerini yumdu(  ) </w:t>
      </w:r>
      <w:hyperlink r:id="rId4" w:history="1">
        <w:r w:rsidRPr="00E5718E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05753" w:rsidRDefault="00405753" w:rsidP="00D93205">
      <w:pPr>
        <w:spacing w:line="480" w:lineRule="auto"/>
        <w:rPr>
          <w:b/>
          <w:sz w:val="28"/>
          <w:szCs w:val="28"/>
        </w:rPr>
      </w:pPr>
    </w:p>
    <w:p w:rsidR="00405753" w:rsidRPr="00E66486" w:rsidRDefault="00405753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*Sınıfta 3(  )sırada oturuyorum(  )          *Saat 14(  )15 (  ) de doktor randevum var (  )</w:t>
      </w:r>
    </w:p>
    <w:p w:rsidR="00405753" w:rsidRPr="00E66486" w:rsidRDefault="00405753" w:rsidP="006A168C">
      <w:pPr>
        <w:jc w:val="center"/>
        <w:rPr>
          <w:b/>
          <w:sz w:val="28"/>
          <w:szCs w:val="28"/>
        </w:rPr>
      </w:pPr>
    </w:p>
    <w:sectPr w:rsidR="00405753" w:rsidRPr="00E66486" w:rsidSect="00E6648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686"/>
    <w:rsid w:val="00140F86"/>
    <w:rsid w:val="00156594"/>
    <w:rsid w:val="00222FFA"/>
    <w:rsid w:val="002F6184"/>
    <w:rsid w:val="003E4B59"/>
    <w:rsid w:val="00405753"/>
    <w:rsid w:val="00473AFE"/>
    <w:rsid w:val="004E09E7"/>
    <w:rsid w:val="004E4729"/>
    <w:rsid w:val="00565853"/>
    <w:rsid w:val="00586B0D"/>
    <w:rsid w:val="00612B56"/>
    <w:rsid w:val="006A168C"/>
    <w:rsid w:val="007C3D8A"/>
    <w:rsid w:val="00821B47"/>
    <w:rsid w:val="00823A5F"/>
    <w:rsid w:val="008A0505"/>
    <w:rsid w:val="009C6686"/>
    <w:rsid w:val="00A80B00"/>
    <w:rsid w:val="00B060D7"/>
    <w:rsid w:val="00B539C5"/>
    <w:rsid w:val="00BB6EAC"/>
    <w:rsid w:val="00BE7EA2"/>
    <w:rsid w:val="00C8335C"/>
    <w:rsid w:val="00CA3C56"/>
    <w:rsid w:val="00CB0438"/>
    <w:rsid w:val="00D1166D"/>
    <w:rsid w:val="00D14340"/>
    <w:rsid w:val="00D42797"/>
    <w:rsid w:val="00D773BD"/>
    <w:rsid w:val="00D93205"/>
    <w:rsid w:val="00E5718E"/>
    <w:rsid w:val="00E66486"/>
    <w:rsid w:val="00EE4121"/>
    <w:rsid w:val="00F331E3"/>
    <w:rsid w:val="00F945CC"/>
    <w:rsid w:val="00FB12E6"/>
    <w:rsid w:val="00FB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B6E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214</Words>
  <Characters>1225</Characters>
  <Application>Microsoft Office Outlook</Application>
  <DocSecurity>0</DocSecurity>
  <Lines>0</Lines>
  <Paragraphs>0</Paragraphs>
  <ScaleCrop>false</ScaleCrop>
  <Company>Smart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Pcmm</dc:creator>
  <cp:keywords>www.sorubak.com</cp:keywords>
  <dc:description/>
  <cp:lastModifiedBy>edanur</cp:lastModifiedBy>
  <cp:revision>13</cp:revision>
  <dcterms:created xsi:type="dcterms:W3CDTF">2014-11-08T20:53:00Z</dcterms:created>
  <dcterms:modified xsi:type="dcterms:W3CDTF">2014-11-14T18:12:00Z</dcterms:modified>
</cp:coreProperties>
</file>