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17" w:rsidRDefault="00030517">
      <w:r>
        <w:t>ADI SOYADI : ................................................................................................</w:t>
      </w:r>
    </w:p>
    <w:p w:rsidR="00030517" w:rsidRDefault="00030517" w:rsidP="00C52FC3">
      <w:pPr>
        <w:jc w:val="center"/>
        <w:rPr>
          <w:b/>
        </w:rPr>
      </w:pPr>
      <w:r w:rsidRPr="00C52FC3">
        <w:rPr>
          <w:b/>
        </w:rPr>
        <w:t>NOKTA-DOĞRU-</w:t>
      </w:r>
      <w:r>
        <w:rPr>
          <w:b/>
        </w:rPr>
        <w:t>DOĞRU PARÇASI ÇALIŞMA SAYFASI -2</w:t>
      </w:r>
    </w:p>
    <w:p w:rsidR="00030517" w:rsidRDefault="00030517" w:rsidP="004945D1">
      <w:pPr>
        <w:rPr>
          <w:b/>
        </w:rPr>
        <w:sectPr w:rsidR="00030517" w:rsidSect="00C52FC3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b/>
        </w:rPr>
        <w:tab/>
      </w:r>
    </w:p>
    <w:p w:rsidR="00030517" w:rsidRPr="0047797F" w:rsidRDefault="00030517" w:rsidP="004945D1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0.2pt;margin-top:48.5pt;width:24pt;height:18.75pt;z-index:251652608" o:connectortype="straight" strokeweight="2pt"/>
        </w:pict>
      </w:r>
      <w:r>
        <w:rPr>
          <w:sz w:val="28"/>
          <w:szCs w:val="28"/>
        </w:rPr>
        <w:t xml:space="preserve">1.Aşağıdakilerden hangisi doğru parçası </w:t>
      </w:r>
      <w:r w:rsidRPr="0047797F">
        <w:rPr>
          <w:b/>
          <w:sz w:val="28"/>
          <w:szCs w:val="28"/>
        </w:rPr>
        <w:t>değildir?</w:t>
      </w:r>
    </w:p>
    <w:p w:rsidR="00030517" w:rsidRDefault="00030517" w:rsidP="004945D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27" type="#_x0000_t32" style="position:absolute;margin-left:96.95pt;margin-top:12.55pt;width:25.5pt;height:0;z-index:251651584" o:connectortype="straight" strokeweight="2pt"/>
        </w:pict>
      </w:r>
      <w:r>
        <w:rPr>
          <w:noProof/>
          <w:lang w:eastAsia="tr-TR"/>
        </w:rPr>
        <w:pict>
          <v:shape id="_x0000_s1028" type="#_x0000_t32" style="position:absolute;margin-left:20.45pt;margin-top:2.8pt;width:19.5pt;height:9.75pt;flip:y;z-index:251650560" o:connectortype="straight">
            <v:stroke endarrow="block"/>
          </v:shape>
        </w:pict>
      </w:r>
      <w:r>
        <w:rPr>
          <w:sz w:val="28"/>
          <w:szCs w:val="28"/>
        </w:rPr>
        <w:t xml:space="preserve">A.                    B.                       C.               </w: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29" type="#_x0000_t32" style="position:absolute;margin-left:102.2pt;margin-top:46.25pt;width:24.75pt;height:15.75pt;flip:y;z-index:251654656" o:connectortype="straight">
            <v:stroke startarrow="block" endarrow="block"/>
          </v:shape>
        </w:pict>
      </w:r>
      <w:r>
        <w:rPr>
          <w:sz w:val="28"/>
          <w:szCs w:val="28"/>
        </w:rPr>
        <w:t xml:space="preserve">2.Verilenlerden hangisi eğik doğru </w:t>
      </w:r>
      <w:r w:rsidRPr="00CD45C5">
        <w:rPr>
          <w:b/>
          <w:sz w:val="28"/>
          <w:szCs w:val="28"/>
        </w:rPr>
        <w:t>değildir?</w:t>
      </w:r>
    </w:p>
    <w:p w:rsidR="00030517" w:rsidRDefault="00030517" w:rsidP="004945D1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30" type="#_x0000_t32" style="position:absolute;margin-left:168.95pt;margin-top:1.45pt;width:22.5pt;height:15pt;z-index:25165568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0.45pt;margin-top:11.95pt;width:29.25pt;height:.75pt;flip:y;z-index:251653632" o:connectortype="straight">
            <v:stroke startarrow="block" endarrow="block"/>
          </v:shape>
        </w:pict>
      </w:r>
      <w:r>
        <w:rPr>
          <w:b/>
          <w:sz w:val="28"/>
          <w:szCs w:val="28"/>
        </w:rPr>
        <w:t xml:space="preserve">A.                      B.                  C.           </w:t>
      </w:r>
    </w:p>
    <w:p w:rsidR="00030517" w:rsidRDefault="00030517" w:rsidP="004945D1">
      <w:pPr>
        <w:rPr>
          <w:b/>
          <w:sz w:val="28"/>
          <w:szCs w:val="28"/>
        </w:rPr>
      </w:pPr>
    </w:p>
    <w:p w:rsidR="00030517" w:rsidRPr="00DA005C" w:rsidRDefault="00030517" w:rsidP="004945D1">
      <w:pPr>
        <w:rPr>
          <w:sz w:val="28"/>
          <w:szCs w:val="28"/>
        </w:rPr>
      </w:pPr>
      <w:r w:rsidRPr="00DA005C">
        <w:rPr>
          <w:sz w:val="28"/>
          <w:szCs w:val="28"/>
        </w:rPr>
        <w:t>3."V" harfindeki doğrular nasıl doğrulardır?</w:t>
      </w:r>
    </w:p>
    <w:p w:rsidR="00030517" w:rsidRPr="00D728DD" w:rsidRDefault="00030517" w:rsidP="004945D1">
      <w:pPr>
        <w:rPr>
          <w:sz w:val="28"/>
          <w:szCs w:val="28"/>
        </w:rPr>
      </w:pPr>
      <w:r w:rsidRPr="00D728DD">
        <w:rPr>
          <w:sz w:val="28"/>
          <w:szCs w:val="28"/>
        </w:rPr>
        <w:t>A. Kesişen doğrular</w:t>
      </w:r>
    </w:p>
    <w:p w:rsidR="00030517" w:rsidRPr="00D728DD" w:rsidRDefault="00030517" w:rsidP="004945D1">
      <w:pPr>
        <w:rPr>
          <w:sz w:val="28"/>
          <w:szCs w:val="28"/>
        </w:rPr>
      </w:pPr>
      <w:r w:rsidRPr="00D728DD">
        <w:rPr>
          <w:sz w:val="28"/>
          <w:szCs w:val="28"/>
        </w:rPr>
        <w:t>B. Paralel doğrular</w:t>
      </w:r>
    </w:p>
    <w:p w:rsidR="00030517" w:rsidRPr="00D728DD" w:rsidRDefault="00030517" w:rsidP="004945D1">
      <w:pPr>
        <w:rPr>
          <w:sz w:val="28"/>
          <w:szCs w:val="28"/>
        </w:rPr>
      </w:pPr>
      <w:r w:rsidRPr="00D728DD">
        <w:rPr>
          <w:sz w:val="28"/>
          <w:szCs w:val="28"/>
        </w:rPr>
        <w:t>C.Dik doğrular</w:t>
      </w:r>
    </w:p>
    <w:p w:rsidR="00030517" w:rsidRDefault="00030517" w:rsidP="004945D1">
      <w:pPr>
        <w:rPr>
          <w:b/>
          <w:sz w:val="28"/>
          <w:szCs w:val="28"/>
        </w:rPr>
      </w:pPr>
      <w:r w:rsidRPr="00DA005C">
        <w:rPr>
          <w:sz w:val="28"/>
          <w:szCs w:val="28"/>
        </w:rPr>
        <w:t xml:space="preserve">4."M" harfinde hangi doğru çeşidi </w:t>
      </w:r>
      <w:r w:rsidRPr="00DA005C">
        <w:rPr>
          <w:b/>
          <w:sz w:val="28"/>
          <w:szCs w:val="28"/>
        </w:rPr>
        <w:t>yoktur?</w:t>
      </w:r>
    </w:p>
    <w:p w:rsidR="00030517" w:rsidRDefault="00030517" w:rsidP="004945D1">
      <w:pPr>
        <w:rPr>
          <w:sz w:val="28"/>
          <w:szCs w:val="28"/>
        </w:rPr>
      </w:pPr>
      <w:r w:rsidRPr="00A159B2">
        <w:rPr>
          <w:sz w:val="28"/>
          <w:szCs w:val="28"/>
        </w:rPr>
        <w:t>A.eğik         B. yatay        C. dikey</w:t>
      </w:r>
    </w:p>
    <w:p w:rsidR="00030517" w:rsidRDefault="00030517" w:rsidP="004945D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2" type="#_x0000_t32" style="position:absolute;margin-left:39.95pt;margin-top:23.55pt;width:87pt;height:45.75pt;z-index:251658752" o:connectortype="straight" strokeweight="1.5pt"/>
        </w:pict>
      </w:r>
      <w:r>
        <w:rPr>
          <w:noProof/>
          <w:lang w:eastAsia="tr-TR"/>
        </w:rPr>
        <w:pict>
          <v:shape id="_x0000_s1033" type="#_x0000_t32" style="position:absolute;margin-left:54.95pt;margin-top:15.15pt;width:0;height:54pt;z-index:251656704" o:connectortype="straight" strokeweight="1.5pt"/>
        </w:pict>
      </w:r>
      <w:r>
        <w:rPr>
          <w:sz w:val="28"/>
          <w:szCs w:val="28"/>
        </w:rPr>
        <w:t>5.</w:t>
      </w:r>
    </w:p>
    <w:p w:rsidR="00030517" w:rsidRDefault="00030517" w:rsidP="004945D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4" type="#_x0000_t32" style="position:absolute;margin-left:39.95pt;margin-top:32pt;width:87pt;height:.75pt;z-index:251657728" o:connectortype="straight" strokeweight="1.5pt"/>
        </w:pic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Yukarıdaki düzlemsel şekilde hangi doğru çeşitleri yoktur?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A.Paralel doğrular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B.Dik doğrular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C. Kesişen doğrular</w: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594DF9">
        <w:rPr>
          <w:b/>
          <w:sz w:val="28"/>
          <w:szCs w:val="28"/>
        </w:rPr>
        <w:t>."L , H , Z , E , T "</w:t>
      </w:r>
      <w:r>
        <w:rPr>
          <w:b/>
          <w:sz w:val="28"/>
          <w:szCs w:val="28"/>
        </w:rPr>
        <w:t xml:space="preserve"> </w:t>
      </w:r>
      <w:r w:rsidRPr="00594DF9">
        <w:rPr>
          <w:sz w:val="28"/>
          <w:szCs w:val="28"/>
        </w:rPr>
        <w:t>harflerinin kaç tanesinde paralel doğrular vardır?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A. 4                  B. 3                    C. 2</w: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5" type="#_x0000_t32" style="position:absolute;margin-left:202.9pt;margin-top:47.75pt;width:36pt;height:30pt;flip:x;z-index:25166489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92.4pt;margin-top:37.25pt;width:36pt;height:30pt;flip:x;z-index:251663872" o:connectortype="straight"/>
        </w:pict>
      </w:r>
      <w:r>
        <w:rPr>
          <w:sz w:val="28"/>
          <w:szCs w:val="28"/>
        </w:rPr>
        <w:t>7. Hangi seçenekteki doğrular birbirine paralel doğrulardır?</w:t>
      </w:r>
    </w:p>
    <w:p w:rsidR="00030517" w:rsidRDefault="00030517" w:rsidP="004945D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37" type="#_x0000_t32" style="position:absolute;margin-left:113.65pt;margin-top:1.45pt;width:20.25pt;height:30pt;flip:x;z-index:251662848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09.9pt;margin-top:1.45pt;width:24pt;height:30pt;z-index:251661824" o:connectortype="straight"/>
        </w:pict>
      </w:r>
      <w:r>
        <w:rPr>
          <w:noProof/>
          <w:lang w:eastAsia="tr-TR"/>
        </w:rPr>
        <w:pict>
          <v:shape id="_x0000_s1039" type="#_x0000_t32" style="position:absolute;margin-left:20.65pt;margin-top:21.7pt;width:25.5pt;height:0;z-index:251660800" o:connectortype="straight"/>
        </w:pict>
      </w:r>
      <w:r>
        <w:rPr>
          <w:noProof/>
          <w:lang w:eastAsia="tr-TR"/>
        </w:rPr>
        <w:pict>
          <v:shape id="_x0000_s1040" type="#_x0000_t32" style="position:absolute;margin-left:31.9pt;margin-top:1.45pt;width:0;height:36.75pt;z-index:251659776" o:connectortype="straight"/>
        </w:pict>
      </w:r>
      <w:r>
        <w:rPr>
          <w:sz w:val="28"/>
          <w:szCs w:val="28"/>
        </w:rPr>
        <w:t>A.                        B.                        C.</w: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8. "N" harfinde kaç tane dikey doğru vardır?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A. 4                      B. 3                 C. 2</w:t>
      </w:r>
    </w:p>
    <w:p w:rsidR="00030517" w:rsidRDefault="00030517" w:rsidP="004945D1">
      <w:pPr>
        <w:rPr>
          <w:sz w:val="28"/>
          <w:szCs w:val="28"/>
        </w:rPr>
      </w:pP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 xml:space="preserve">9.               </w:t>
      </w:r>
      <w:r w:rsidRPr="005F1FAD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7pt;height:40.5pt;visibility:visible">
            <v:imagedata r:id="rId6" o:title=""/>
          </v:shape>
        </w:pic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Masanın bacakları hangi doğru çeşitlerine örnektir?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A. Paralel doğrular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B.Kesişen doğrular</w:t>
      </w:r>
    </w:p>
    <w:p w:rsidR="00030517" w:rsidRDefault="00030517" w:rsidP="004945D1">
      <w:pPr>
        <w:rPr>
          <w:sz w:val="28"/>
          <w:szCs w:val="28"/>
        </w:rPr>
      </w:pPr>
      <w:r>
        <w:rPr>
          <w:sz w:val="28"/>
          <w:szCs w:val="28"/>
        </w:rPr>
        <w:t>C.Yatay doğrular</w:t>
      </w:r>
    </w:p>
    <w:p w:rsidR="00030517" w:rsidRPr="00C8335C" w:rsidRDefault="00030517" w:rsidP="00741CDE">
      <w:pPr>
        <w:tabs>
          <w:tab w:val="left" w:pos="245"/>
        </w:tabs>
        <w:rPr>
          <w:rFonts w:ascii="Times New Roman" w:hAnsi="Times New Roman"/>
          <w:b/>
          <w:sz w:val="24"/>
          <w:szCs w:val="24"/>
        </w:rPr>
      </w:pPr>
      <w:hyperlink r:id="rId7" w:history="1">
        <w:r w:rsidRPr="00E5718E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30517" w:rsidRPr="00A159B2" w:rsidRDefault="00030517" w:rsidP="004945D1">
      <w:pPr>
        <w:rPr>
          <w:sz w:val="28"/>
          <w:szCs w:val="28"/>
        </w:rPr>
      </w:pPr>
    </w:p>
    <w:sectPr w:rsidR="00030517" w:rsidRPr="00A159B2" w:rsidSect="004945D1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517" w:rsidRDefault="00030517" w:rsidP="00751404">
      <w:pPr>
        <w:spacing w:after="0" w:line="240" w:lineRule="auto"/>
      </w:pPr>
      <w:r>
        <w:separator/>
      </w:r>
    </w:p>
  </w:endnote>
  <w:endnote w:type="continuationSeparator" w:id="0">
    <w:p w:rsidR="00030517" w:rsidRDefault="00030517" w:rsidP="0075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517" w:rsidRDefault="00030517" w:rsidP="00751404">
      <w:pPr>
        <w:spacing w:after="0" w:line="240" w:lineRule="auto"/>
      </w:pPr>
      <w:r>
        <w:separator/>
      </w:r>
    </w:p>
  </w:footnote>
  <w:footnote w:type="continuationSeparator" w:id="0">
    <w:p w:rsidR="00030517" w:rsidRDefault="00030517" w:rsidP="00751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E56"/>
    <w:rsid w:val="00020D6A"/>
    <w:rsid w:val="00030517"/>
    <w:rsid w:val="000A174A"/>
    <w:rsid w:val="002841BA"/>
    <w:rsid w:val="00293233"/>
    <w:rsid w:val="002A5DA3"/>
    <w:rsid w:val="003264B2"/>
    <w:rsid w:val="003F71D2"/>
    <w:rsid w:val="0047797F"/>
    <w:rsid w:val="004945D1"/>
    <w:rsid w:val="004A6722"/>
    <w:rsid w:val="00594DF9"/>
    <w:rsid w:val="005F1FAD"/>
    <w:rsid w:val="006E1FBC"/>
    <w:rsid w:val="006F3F5E"/>
    <w:rsid w:val="0071241D"/>
    <w:rsid w:val="007375AE"/>
    <w:rsid w:val="00741CDE"/>
    <w:rsid w:val="00751404"/>
    <w:rsid w:val="007C6E56"/>
    <w:rsid w:val="008C481B"/>
    <w:rsid w:val="00951F9D"/>
    <w:rsid w:val="00966C1C"/>
    <w:rsid w:val="009873E0"/>
    <w:rsid w:val="00A159B2"/>
    <w:rsid w:val="00A729BD"/>
    <w:rsid w:val="00B3337D"/>
    <w:rsid w:val="00B53677"/>
    <w:rsid w:val="00C52FC3"/>
    <w:rsid w:val="00C8335C"/>
    <w:rsid w:val="00CD45C5"/>
    <w:rsid w:val="00D728DD"/>
    <w:rsid w:val="00DA005C"/>
    <w:rsid w:val="00DE2A6A"/>
    <w:rsid w:val="00E1523C"/>
    <w:rsid w:val="00E5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3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2F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5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14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5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140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93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3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41C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182</Words>
  <Characters>1038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Pcmm</dc:creator>
  <cp:keywords>www.sorubak.com</cp:keywords>
  <dc:description/>
  <cp:lastModifiedBy>edanur</cp:lastModifiedBy>
  <cp:revision>11</cp:revision>
  <dcterms:created xsi:type="dcterms:W3CDTF">2014-11-09T19:26:00Z</dcterms:created>
  <dcterms:modified xsi:type="dcterms:W3CDTF">2014-11-14T18:11:00Z</dcterms:modified>
</cp:coreProperties>
</file>