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6E" w:rsidRDefault="00536D6E" w:rsidP="00AC443D">
      <w:pPr>
        <w:ind w:right="2193"/>
        <w:jc w:val="center"/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>N-n</w:t>
      </w:r>
    </w:p>
    <w:p w:rsidR="00536D6E" w:rsidRPr="008E77A9" w:rsidRDefault="00536D6E" w:rsidP="00AC443D">
      <w:pPr>
        <w:ind w:right="2193"/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                       (-OKU-YAZ</w:t>
      </w:r>
      <w:r w:rsidRPr="008E77A9">
        <w:rPr>
          <w:rFonts w:ascii="Hand writing Mutlu" w:hAnsi="Hand writing Mutlu" w:cs="Arial"/>
          <w:color w:val="000000"/>
          <w:sz w:val="32"/>
          <w:szCs w:val="32"/>
        </w:rPr>
        <w:t>-BOYA</w:t>
      </w:r>
      <w:r>
        <w:rPr>
          <w:rFonts w:ascii="Hand writing Mutlu" w:hAnsi="Hand writing Mutlu" w:cs="Arial"/>
          <w:color w:val="000000"/>
          <w:sz w:val="32"/>
          <w:szCs w:val="32"/>
        </w:rPr>
        <w:t>)</w:t>
      </w:r>
      <w:r w:rsidRPr="00C5188A">
        <w:rPr>
          <w:rFonts w:ascii="Hand writing Mutlu" w:hAnsi="Hand writing Mutlu" w:cs="Arial"/>
          <w:color w:val="000000"/>
          <w:sz w:val="32"/>
          <w:szCs w:val="32"/>
        </w:rPr>
        <w:t xml:space="preserve"> </w:t>
      </w:r>
    </w:p>
    <w:p w:rsidR="00536D6E" w:rsidRDefault="00536D6E" w:rsidP="00AC443D">
      <w:pPr>
        <w:ind w:left="3240" w:right="2193"/>
        <w:rPr>
          <w:rFonts w:ascii="Hand writing Mutlu" w:hAnsi="Hand writing Mutlu"/>
          <w:sz w:val="36"/>
          <w:szCs w:val="36"/>
        </w:rPr>
      </w:pPr>
      <w:hyperlink r:id="rId4" w:history="1">
        <w:r w:rsidRPr="00355F1C">
          <w:rPr>
            <w:rFonts w:ascii="Arial" w:hAnsi="Arial" w:cs="Arial"/>
            <w:noProof/>
            <w:color w:val="990033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kind016_small" href="http://www.markus-sabine.de/images/window_colour/kinder/kind016.j" style="width:177pt;height:175.5pt;visibility:visible" o:button="t">
              <v:fill o:detectmouseclick="t"/>
              <v:imagedata r:id="rId5" o:title=""/>
            </v:shape>
          </w:pict>
        </w:r>
      </w:hyperlink>
      <w:r w:rsidRPr="00C5188A">
        <w:rPr>
          <w:rFonts w:ascii="Hand writing Mutlu" w:hAnsi="Hand writing Mutlu" w:cs="Arial"/>
          <w:color w:val="000000"/>
          <w:sz w:val="32"/>
          <w:szCs w:val="32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 </w:t>
      </w:r>
    </w:p>
    <w:p w:rsidR="00536D6E" w:rsidRDefault="00536D6E" w:rsidP="00AC443D">
      <w:pPr>
        <w:ind w:left="3240"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NİL İLE İNAL</w:t>
      </w:r>
    </w:p>
    <w:p w:rsidR="00536D6E" w:rsidRDefault="00536D6E" w:rsidP="00AC443D">
      <w:pPr>
        <w:ind w:left="1200"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Nil tane tane anlat.</w:t>
      </w:r>
    </w:p>
    <w:p w:rsidR="00536D6E" w:rsidRDefault="00536D6E" w:rsidP="00AC443D">
      <w:pPr>
        <w:ind w:left="1200"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İnal</w:t>
      </w:r>
      <w:r>
        <w:rPr>
          <w:sz w:val="36"/>
          <w:szCs w:val="36"/>
        </w:rPr>
        <w:t xml:space="preserve"> ‘</w:t>
      </w:r>
      <w:r>
        <w:rPr>
          <w:rFonts w:ascii="Hand writing Mutlu" w:hAnsi="Hand writing Mutlu"/>
          <w:sz w:val="36"/>
          <w:szCs w:val="36"/>
        </w:rPr>
        <w:t>a eti anlat.</w:t>
      </w:r>
    </w:p>
    <w:p w:rsidR="00536D6E" w:rsidRDefault="00536D6E" w:rsidP="00AC443D">
      <w:pPr>
        <w:ind w:left="1200"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Naneli eti anlat.</w:t>
      </w:r>
    </w:p>
    <w:p w:rsidR="00536D6E" w:rsidRDefault="00536D6E" w:rsidP="00AC443D">
      <w:pPr>
        <w:ind w:left="1200" w:right="2193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İnal ninene teli at</w:t>
      </w:r>
    </w:p>
    <w:p w:rsidR="00536D6E" w:rsidRDefault="00536D6E" w:rsidP="000355D5">
      <w:pPr>
        <w:rPr>
          <w:sz w:val="32"/>
          <w:szCs w:val="32"/>
        </w:rPr>
      </w:pPr>
      <w:r>
        <w:rPr>
          <w:rFonts w:ascii="Hand writing Mutlu" w:hAnsi="Hand writing Mutlu"/>
          <w:sz w:val="36"/>
          <w:szCs w:val="36"/>
        </w:rPr>
        <w:t xml:space="preserve">İnal teli itti. </w:t>
      </w:r>
      <w:hyperlink r:id="rId6" w:history="1">
        <w:r>
          <w:rPr>
            <w:rStyle w:val="Hyperlink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536D6E" w:rsidRDefault="00536D6E" w:rsidP="00AC443D">
      <w:pPr>
        <w:ind w:left="1200" w:right="2193"/>
        <w:rPr>
          <w:rFonts w:ascii="Hand writing Mutlu" w:hAnsi="Hand writing Mutlu"/>
          <w:sz w:val="36"/>
          <w:szCs w:val="36"/>
        </w:rPr>
      </w:pPr>
    </w:p>
    <w:p w:rsidR="00536D6E" w:rsidRDefault="00536D6E" w:rsidP="00AC443D">
      <w:pPr>
        <w:ind w:left="3240" w:right="2193"/>
        <w:rPr>
          <w:rFonts w:ascii="Hand writing Mutlu" w:hAnsi="Hand writing Mutlu"/>
          <w:sz w:val="36"/>
          <w:szCs w:val="36"/>
        </w:rPr>
      </w:pPr>
      <w:r>
        <w:rPr>
          <w:noProof/>
        </w:rPr>
        <w:pict>
          <v:shape id="Resim 8" o:spid="_x0000_s1026" type="#_x0000_t75" alt="güzel yazı" style="position:absolute;left:0;text-align:left;margin-left:18pt;margin-top:16.7pt;width:488pt;height:45.8pt;z-index:-251659776;visibility:visible">
            <v:imagedata r:id="rId7" o:title=""/>
          </v:shape>
        </w:pict>
      </w: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w:pict>
          <v:shape id="Resim 7" o:spid="_x0000_s1027" type="#_x0000_t75" alt="güzel yazı" style="position:absolute;margin-left:18pt;margin-top:303.6pt;width:488pt;height:45.8pt;z-index:-251662848;visibility:visible">
            <v:imagedata r:id="rId7" o:title=""/>
          </v:shape>
        </w:pict>
      </w:r>
      <w:r>
        <w:rPr>
          <w:noProof/>
        </w:rPr>
        <w:pict>
          <v:shape id="Resim 6" o:spid="_x0000_s1028" type="#_x0000_t75" alt="güzel yazı" style="position:absolute;margin-left:18pt;margin-top:240.6pt;width:488pt;height:45.8pt;z-index:-251663872;visibility:visible">
            <v:imagedata r:id="rId7" o:title=""/>
          </v:shape>
        </w:pict>
      </w:r>
      <w:r>
        <w:rPr>
          <w:noProof/>
        </w:rPr>
        <w:pict>
          <v:shape id="Resim 5" o:spid="_x0000_s1029" type="#_x0000_t75" alt="güzel yazı" style="position:absolute;margin-left:18pt;margin-top:177.6pt;width:488pt;height:45.8pt;z-index:-251665920;visibility:visible">
            <v:imagedata r:id="rId7" o:title=""/>
          </v:shape>
        </w:pict>
      </w:r>
      <w:r>
        <w:rPr>
          <w:noProof/>
        </w:rPr>
        <w:pict>
          <v:shape id="Resim 4" o:spid="_x0000_s1030" type="#_x0000_t75" alt="güzel yazı" style="position:absolute;margin-left:18pt;margin-top:114.6pt;width:488pt;height:45.8pt;z-index:-251664896;visibility:visible">
            <v:imagedata r:id="rId7" o:title=""/>
          </v:shape>
        </w:pict>
      </w:r>
      <w:r>
        <w:rPr>
          <w:noProof/>
        </w:rPr>
        <w:pict>
          <v:shape id="Resim 3" o:spid="_x0000_s1031" type="#_x0000_t75" alt="güzel yazı" style="position:absolute;margin-left:18pt;margin-top:51.6pt;width:488pt;height:45.8pt;z-index:-251661824;visibility:visible">
            <v:imagedata r:id="rId7" o:title=""/>
          </v:shape>
        </w:pict>
      </w:r>
      <w:r>
        <w:rPr>
          <w:noProof/>
        </w:rPr>
        <w:pict>
          <v:shape id="Resim 2" o:spid="_x0000_s1032" type="#_x0000_t75" alt="güzel yazı" style="position:absolute;margin-left:24pt;margin-top:455.8pt;width:488pt;height:45.8pt;z-index:-251660800;visibility:visible">
            <v:imagedata r:id="rId7" o:title=""/>
          </v:shape>
        </w:pict>
      </w:r>
      <w:r w:rsidRPr="00544715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                                                   </w:t>
      </w: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</w:p>
    <w:p w:rsidR="00536D6E" w:rsidRDefault="00536D6E" w:rsidP="00AC443D">
      <w:pPr>
        <w:rPr>
          <w:rFonts w:ascii="Hand writing Mutlu" w:hAnsi="Hand writing Mutlu"/>
          <w:sz w:val="36"/>
          <w:szCs w:val="36"/>
        </w:rPr>
      </w:pPr>
    </w:p>
    <w:p w:rsidR="00536D6E" w:rsidRPr="00BE5A23" w:rsidRDefault="00536D6E" w:rsidP="00AC443D">
      <w:pPr>
        <w:rPr>
          <w:rFonts w:ascii="Hand Center" w:hAnsi="Hand Center" w:cs="Arial"/>
          <w:color w:val="000000"/>
          <w:sz w:val="52"/>
          <w:szCs w:val="52"/>
        </w:rPr>
      </w:pPr>
      <w:bookmarkStart w:id="0" w:name="_GoBack"/>
      <w:bookmarkEnd w:id="0"/>
      <w:r>
        <w:rPr>
          <w:rFonts w:ascii="Arial" w:hAnsi="Arial" w:cs="Arial"/>
          <w:color w:val="000000"/>
          <w:sz w:val="52"/>
          <w:szCs w:val="52"/>
        </w:rPr>
        <w:t xml:space="preserve">                              (</w:t>
      </w:r>
      <w:r>
        <w:rPr>
          <w:rFonts w:ascii="Hand Center" w:hAnsi="Hand Center" w:cs="Arial"/>
          <w:color w:val="000000"/>
          <w:sz w:val="52"/>
          <w:szCs w:val="52"/>
        </w:rPr>
        <w:t>R-r</w:t>
      </w:r>
      <w:r>
        <w:rPr>
          <w:rFonts w:ascii="Hand writing Mutlu" w:hAnsi="Hand writing Mutlu" w:cs="Arial"/>
          <w:color w:val="000000"/>
          <w:sz w:val="52"/>
          <w:szCs w:val="52"/>
        </w:rPr>
        <w:t>)</w:t>
      </w:r>
    </w:p>
    <w:p w:rsidR="00536D6E" w:rsidRPr="00C541DF" w:rsidRDefault="00536D6E" w:rsidP="00AC443D">
      <w:pPr>
        <w:rPr>
          <w:rFonts w:ascii="Hand writing Mutlu" w:hAnsi="Hand writing Mutlu" w:cs="Arial"/>
          <w:color w:val="000000"/>
          <w:sz w:val="52"/>
          <w:szCs w:val="52"/>
        </w:rPr>
      </w:pPr>
      <w:r>
        <w:rPr>
          <w:rFonts w:ascii="Arial" w:hAnsi="Arial" w:cs="Arial"/>
          <w:color w:val="000000"/>
          <w:sz w:val="52"/>
          <w:szCs w:val="52"/>
        </w:rPr>
        <w:t xml:space="preserve">                     </w:t>
      </w:r>
      <w:r w:rsidRPr="00C541DF">
        <w:rPr>
          <w:rFonts w:ascii="Hand writing Mutlu" w:hAnsi="Hand writing Mutlu" w:cs="Arial"/>
          <w:color w:val="000000"/>
          <w:sz w:val="52"/>
          <w:szCs w:val="52"/>
        </w:rPr>
        <w:t>oku-yaz-boya</w:t>
      </w:r>
    </w:p>
    <w:p w:rsidR="00536D6E" w:rsidRDefault="00536D6E" w:rsidP="00AC443D">
      <w:pPr>
        <w:rPr>
          <w:rFonts w:ascii="Arial" w:hAnsi="Arial" w:cs="Arial"/>
          <w:color w:val="000000"/>
        </w:rPr>
      </w:pPr>
    </w:p>
    <w:p w:rsidR="00536D6E" w:rsidRDefault="00536D6E" w:rsidP="00AC443D">
      <w:pPr>
        <w:ind w:left="3240"/>
      </w:pPr>
      <w:r>
        <w:rPr>
          <w:noProof/>
        </w:rPr>
        <w:pict>
          <v:rect id="Dikdörtgen 16" o:spid="_x0000_s1033" alt="nar" style="position:absolute;left:0;text-align:left;margin-left:4in;margin-top:-.4pt;width:3in;height:234pt;z-index:25166284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">
            <v:fill r:id="rId8" o:title="" recolor="t" type="frame"/>
          </v:rect>
        </w:pict>
      </w:r>
      <w:r>
        <w:rPr>
          <w:rFonts w:ascii="Arial" w:hAnsi="Arial" w:cs="Arial"/>
          <w:color w:val="000000"/>
        </w:rPr>
        <w:t xml:space="preserve"> </w:t>
      </w:r>
    </w:p>
    <w:p w:rsidR="00536D6E" w:rsidRDefault="00536D6E" w:rsidP="00AC443D">
      <w:pPr>
        <w:ind w:left="324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NARLAR</w:t>
      </w:r>
    </w:p>
    <w:p w:rsidR="00536D6E" w:rsidRDefault="00536D6E" w:rsidP="00AC443D">
      <w:pPr>
        <w:ind w:firstLine="720"/>
      </w:pPr>
      <w:r>
        <w:rPr>
          <w:rFonts w:ascii="Hand writing Mutlu" w:hAnsi="Hand writing Mutlu"/>
          <w:sz w:val="36"/>
          <w:szCs w:val="36"/>
        </w:rPr>
        <w:t>Narlar tane tane</w:t>
      </w:r>
      <w:r>
        <w:t xml:space="preserve">  </w:t>
      </w:r>
    </w:p>
    <w:p w:rsidR="00536D6E" w:rsidRPr="001A4F70" w:rsidRDefault="00536D6E" w:rsidP="00AC443D">
      <w:pPr>
        <w:ind w:firstLine="720"/>
        <w:rPr>
          <w:rFonts w:ascii="Hand writing Mutlu" w:hAnsi="Hand writing Mutlu"/>
          <w:sz w:val="36"/>
          <w:szCs w:val="36"/>
        </w:rPr>
      </w:pPr>
      <w:r w:rsidRPr="001A4F70">
        <w:rPr>
          <w:rFonts w:ascii="Hand writing Mutlu" w:hAnsi="Hand writing Mutlu"/>
          <w:sz w:val="36"/>
          <w:szCs w:val="36"/>
        </w:rPr>
        <w:t>Erol nar al.</w:t>
      </w:r>
    </w:p>
    <w:p w:rsidR="00536D6E" w:rsidRPr="001A4F70" w:rsidRDefault="00536D6E" w:rsidP="00AC443D">
      <w:pPr>
        <w:ind w:firstLine="720"/>
        <w:rPr>
          <w:rFonts w:ascii="Hand writing Mutlu" w:hAnsi="Hand writing Mutlu"/>
          <w:sz w:val="36"/>
          <w:szCs w:val="36"/>
        </w:rPr>
      </w:pPr>
      <w:r w:rsidRPr="001A4F70">
        <w:rPr>
          <w:rFonts w:ascii="Hand writing Mutlu" w:hAnsi="Hand writing Mutlu"/>
          <w:sz w:val="36"/>
          <w:szCs w:val="36"/>
        </w:rPr>
        <w:t>Onlara nar al.</w:t>
      </w:r>
    </w:p>
    <w:p w:rsidR="00536D6E" w:rsidRPr="001A4F70" w:rsidRDefault="00536D6E" w:rsidP="00AC443D">
      <w:pPr>
        <w:ind w:firstLine="720"/>
        <w:rPr>
          <w:rFonts w:ascii="Hand writing Mutlu" w:hAnsi="Hand writing Mutlu"/>
          <w:sz w:val="36"/>
          <w:szCs w:val="36"/>
        </w:rPr>
      </w:pPr>
      <w:r w:rsidRPr="001A4F70">
        <w:rPr>
          <w:rFonts w:ascii="Hand writing Mutlu" w:hAnsi="Hand writing Mutlu"/>
          <w:sz w:val="36"/>
          <w:szCs w:val="36"/>
        </w:rPr>
        <w:t>İri taneli nar al.</w:t>
      </w:r>
    </w:p>
    <w:p w:rsidR="00536D6E" w:rsidRPr="001A4F70" w:rsidRDefault="00536D6E" w:rsidP="00AC443D">
      <w:pPr>
        <w:ind w:firstLine="720"/>
        <w:rPr>
          <w:rFonts w:ascii="Hand writing Mutlu" w:hAnsi="Hand writing Mutlu"/>
          <w:sz w:val="36"/>
          <w:szCs w:val="36"/>
        </w:rPr>
      </w:pPr>
      <w:r w:rsidRPr="001A4F70">
        <w:rPr>
          <w:rFonts w:ascii="Hand writing Mutlu" w:hAnsi="Hand writing Mutlu"/>
          <w:sz w:val="36"/>
          <w:szCs w:val="36"/>
        </w:rPr>
        <w:t>Eren</w:t>
      </w:r>
      <w:r w:rsidRPr="001A4F70">
        <w:rPr>
          <w:sz w:val="36"/>
          <w:szCs w:val="36"/>
        </w:rPr>
        <w:t>’</w:t>
      </w:r>
      <w:r w:rsidRPr="001A4F70">
        <w:rPr>
          <w:rFonts w:ascii="Hand writing Mutlu" w:hAnsi="Hand writing Mutlu"/>
          <w:sz w:val="36"/>
          <w:szCs w:val="36"/>
        </w:rPr>
        <w:t>e narı anlat</w:t>
      </w:r>
    </w:p>
    <w:p w:rsidR="00536D6E" w:rsidRPr="001A4F70" w:rsidRDefault="00536D6E" w:rsidP="00AC443D">
      <w:pPr>
        <w:ind w:firstLine="720"/>
        <w:rPr>
          <w:rFonts w:ascii="Hand Center" w:hAnsi="Hand Center"/>
        </w:rPr>
      </w:pPr>
    </w:p>
    <w:p w:rsidR="00536D6E" w:rsidRDefault="00536D6E" w:rsidP="00AC443D">
      <w:pPr>
        <w:ind w:firstLine="720"/>
      </w:pPr>
    </w:p>
    <w:p w:rsidR="00536D6E" w:rsidRDefault="00536D6E" w:rsidP="00AC443D">
      <w:pPr>
        <w:ind w:firstLine="720"/>
      </w:pPr>
    </w:p>
    <w:p w:rsidR="00536D6E" w:rsidRDefault="00536D6E" w:rsidP="00AC443D">
      <w:pPr>
        <w:ind w:firstLine="720"/>
      </w:pPr>
    </w:p>
    <w:p w:rsidR="00536D6E" w:rsidRDefault="00536D6E" w:rsidP="00AC443D">
      <w:pPr>
        <w:ind w:firstLine="720"/>
      </w:pPr>
    </w:p>
    <w:p w:rsidR="00536D6E" w:rsidRDefault="00536D6E" w:rsidP="00AC443D">
      <w:pPr>
        <w:ind w:firstLine="720"/>
      </w:pPr>
      <w:r>
        <w:rPr>
          <w:noProof/>
        </w:rPr>
        <w:pict>
          <v:shape id="Resim 15" o:spid="_x0000_s1034" type="#_x0000_t75" alt="güzel yazı" style="position:absolute;left:0;text-align:left;margin-left:12pt;margin-top:8.7pt;width:488pt;height:45.8pt;z-index:-251658752;visibility:visible">
            <v:imagedata r:id="rId7" o:title=""/>
          </v:shape>
        </w:pict>
      </w:r>
    </w:p>
    <w:p w:rsidR="00536D6E" w:rsidRPr="00C541DF" w:rsidRDefault="00536D6E" w:rsidP="00AC443D">
      <w:pPr>
        <w:tabs>
          <w:tab w:val="left" w:pos="3140"/>
        </w:tabs>
        <w:ind w:left="720" w:firstLine="720"/>
      </w:pPr>
    </w:p>
    <w:p w:rsidR="00536D6E" w:rsidRPr="006661E6" w:rsidRDefault="00536D6E" w:rsidP="00AC443D">
      <w:pPr>
        <w:ind w:firstLine="720"/>
      </w:pPr>
    </w:p>
    <w:p w:rsidR="00536D6E" w:rsidRDefault="00536D6E" w:rsidP="00AC443D"/>
    <w:p w:rsidR="00536D6E" w:rsidRPr="006661E6" w:rsidRDefault="00536D6E" w:rsidP="00AC443D"/>
    <w:p w:rsidR="00536D6E" w:rsidRPr="006661E6" w:rsidRDefault="00536D6E" w:rsidP="00AC443D">
      <w:r>
        <w:rPr>
          <w:noProof/>
        </w:rPr>
        <w:pict>
          <v:shape id="Resim 14" o:spid="_x0000_s1035" type="#_x0000_t75" alt="güzel yazı" style="position:absolute;margin-left:12pt;margin-top:11.7pt;width:488pt;height:45.8pt;z-index:-251657728;visibility:visible">
            <v:imagedata r:id="rId7" o:title=""/>
          </v:shape>
        </w:pict>
      </w:r>
    </w:p>
    <w:p w:rsidR="00536D6E" w:rsidRPr="006661E6" w:rsidRDefault="00536D6E" w:rsidP="00AC443D"/>
    <w:p w:rsidR="00536D6E" w:rsidRPr="006661E6" w:rsidRDefault="00536D6E" w:rsidP="00AC443D"/>
    <w:p w:rsidR="00536D6E" w:rsidRPr="006661E6" w:rsidRDefault="00536D6E" w:rsidP="00AC443D"/>
    <w:p w:rsidR="00536D6E" w:rsidRPr="006661E6" w:rsidRDefault="00536D6E" w:rsidP="00AC443D"/>
    <w:p w:rsidR="00536D6E" w:rsidRPr="006661E6" w:rsidRDefault="00536D6E" w:rsidP="00AC443D"/>
    <w:p w:rsidR="00536D6E" w:rsidRPr="006661E6" w:rsidRDefault="00536D6E" w:rsidP="00AC443D">
      <w:r>
        <w:rPr>
          <w:noProof/>
        </w:rPr>
        <w:pict>
          <v:shape id="Resim 13" o:spid="_x0000_s1036" type="#_x0000_t75" alt="güzel yazı" style="position:absolute;margin-left:12pt;margin-top:.95pt;width:488pt;height:45.8pt;z-index:-251656704;visibility:visible">
            <v:imagedata r:id="rId7" o:title=""/>
          </v:shape>
        </w:pict>
      </w:r>
    </w:p>
    <w:p w:rsidR="00536D6E" w:rsidRPr="006661E6" w:rsidRDefault="00536D6E" w:rsidP="00AC443D">
      <w:r>
        <w:rPr>
          <w:noProof/>
        </w:rPr>
        <w:pict>
          <v:shape id="Resim 12" o:spid="_x0000_s1037" type="#_x0000_t75" alt="güzel yazı" style="position:absolute;margin-left:24pt;margin-top:480.95pt;width:488pt;height:45.8pt;z-index:-251655680;visibility:visible">
            <v:imagedata r:id="rId7" o:title=""/>
          </v:shape>
        </w:pict>
      </w:r>
    </w:p>
    <w:p w:rsidR="00536D6E" w:rsidRPr="001A4F70" w:rsidRDefault="00536D6E" w:rsidP="00AC443D"/>
    <w:p w:rsidR="00536D6E" w:rsidRPr="001A4F70" w:rsidRDefault="00536D6E" w:rsidP="00AC443D"/>
    <w:p w:rsidR="00536D6E" w:rsidRPr="001A4F70" w:rsidRDefault="00536D6E" w:rsidP="00AC443D">
      <w:r>
        <w:rPr>
          <w:noProof/>
        </w:rPr>
        <w:pict>
          <v:shape id="Resim 11" o:spid="_x0000_s1038" type="#_x0000_t75" alt="güzel yazı" style="position:absolute;margin-left:12pt;margin-top:161.75pt;width:488pt;height:45.8pt;z-index:-251651584;visibility:visible">
            <v:imagedata r:id="rId7" o:title=""/>
          </v:shape>
        </w:pict>
      </w:r>
      <w:r>
        <w:rPr>
          <w:noProof/>
        </w:rPr>
        <w:pict>
          <v:shape id="Resim 10" o:spid="_x0000_s1039" type="#_x0000_t75" alt="güzel yazı" style="position:absolute;margin-left:12pt;margin-top:89.75pt;width:488pt;height:45.8pt;z-index:-251652608;visibility:visible">
            <v:imagedata r:id="rId7" o:title=""/>
          </v:shape>
        </w:pict>
      </w:r>
      <w:r>
        <w:rPr>
          <w:noProof/>
        </w:rPr>
        <w:pict>
          <v:shape id="Resim 9" o:spid="_x0000_s1040" type="#_x0000_t75" alt="güzel yazı" style="position:absolute;margin-left:12pt;margin-top:17.75pt;width:488pt;height:45.8pt;z-index:-251654656;visibility:visible">
            <v:imagedata r:id="rId7" o:title=""/>
          </v:shape>
        </w:pict>
      </w:r>
    </w:p>
    <w:p w:rsidR="00536D6E" w:rsidRPr="00AC443D" w:rsidRDefault="00536D6E" w:rsidP="00AC443D">
      <w:pPr>
        <w:rPr>
          <w:rFonts w:ascii="Hand writing Mutlu" w:hAnsi="Hand writing Mutlu"/>
          <w:sz w:val="52"/>
          <w:szCs w:val="52"/>
        </w:rPr>
      </w:pPr>
    </w:p>
    <w:p w:rsidR="00536D6E" w:rsidRPr="00AC443D" w:rsidRDefault="00536D6E" w:rsidP="00AC443D">
      <w:pPr>
        <w:rPr>
          <w:rFonts w:ascii="Hand writing Mutlu" w:hAnsi="Hand writing Mutlu"/>
          <w:sz w:val="52"/>
          <w:szCs w:val="52"/>
        </w:rPr>
      </w:pPr>
    </w:p>
    <w:p w:rsidR="00536D6E" w:rsidRDefault="00536D6E" w:rsidP="00AC443D"/>
    <w:p w:rsidR="00536D6E" w:rsidRDefault="00536D6E" w:rsidP="00AC443D"/>
    <w:p w:rsidR="00536D6E" w:rsidRDefault="00536D6E" w:rsidP="00AC443D"/>
    <w:sectPr w:rsidR="00536D6E" w:rsidSect="00AC443D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Center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43D"/>
    <w:rsid w:val="000355D5"/>
    <w:rsid w:val="001A4F70"/>
    <w:rsid w:val="00355F1C"/>
    <w:rsid w:val="00536D6E"/>
    <w:rsid w:val="00544715"/>
    <w:rsid w:val="006661E6"/>
    <w:rsid w:val="006F5814"/>
    <w:rsid w:val="008E77A9"/>
    <w:rsid w:val="00A55208"/>
    <w:rsid w:val="00AC443D"/>
    <w:rsid w:val="00BE5A23"/>
    <w:rsid w:val="00C5188A"/>
    <w:rsid w:val="00C541DF"/>
    <w:rsid w:val="00D21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43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C44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443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0355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7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markus-sabine.de/images/window_colour/kinder/kind016.jp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85</Words>
  <Characters>485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HUSEYIN</dc:creator>
  <cp:keywords/>
  <dc:description/>
  <cp:lastModifiedBy>edanur</cp:lastModifiedBy>
  <cp:revision>2</cp:revision>
  <cp:lastPrinted>2014-11-10T20:09:00Z</cp:lastPrinted>
  <dcterms:created xsi:type="dcterms:W3CDTF">2014-11-10T20:04:00Z</dcterms:created>
  <dcterms:modified xsi:type="dcterms:W3CDTF">2014-11-11T19:28:00Z</dcterms:modified>
</cp:coreProperties>
</file>