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9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1"/>
        <w:gridCol w:w="7988"/>
      </w:tblGrid>
      <w:tr w:rsidR="00E079FC" w:rsidRPr="00FC7003" w:rsidTr="00FE4676">
        <w:trPr>
          <w:trHeight w:val="416"/>
        </w:trPr>
        <w:tc>
          <w:tcPr>
            <w:tcW w:w="9659" w:type="dxa"/>
            <w:gridSpan w:val="2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Aşağıdaki cümlelerde verilen sözcüklerden mecaz anlamlı olanların altını çiziniz.</w:t>
            </w:r>
          </w:p>
        </w:tc>
      </w:tr>
      <w:tr w:rsidR="00E079FC" w:rsidRPr="00FC7003" w:rsidTr="00076510">
        <w:trPr>
          <w:trHeight w:val="561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Alçalmak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Uçak yavaş yavaş alçalıp piste indi.</w:t>
            </w:r>
          </w:p>
        </w:tc>
      </w:tr>
      <w:tr w:rsidR="00E079FC" w:rsidRPr="00FC7003" w:rsidTr="00076510">
        <w:trPr>
          <w:trHeight w:val="554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Bu davranışıyla alçalıp gözümüzden düştü.</w:t>
            </w:r>
          </w:p>
        </w:tc>
      </w:tr>
      <w:tr w:rsidR="00E079FC" w:rsidRPr="00FC7003" w:rsidTr="00076510">
        <w:trPr>
          <w:trHeight w:val="420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Fırtına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Fırtına iki günün sonunda şiddetini azalttı.</w:t>
            </w:r>
          </w:p>
        </w:tc>
      </w:tr>
      <w:tr w:rsidR="00E079FC" w:rsidRPr="00FC7003" w:rsidTr="00076510">
        <w:trPr>
          <w:trHeight w:val="415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Aile için fırtınalı yıllar geride kalmış, mutluluk kapılarını çalmıştı.</w:t>
            </w:r>
          </w:p>
        </w:tc>
      </w:tr>
      <w:tr w:rsidR="00E079FC" w:rsidRPr="00FC7003" w:rsidTr="00076510">
        <w:trPr>
          <w:trHeight w:val="506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İçli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Öyle içli bir çocuk ki hemen gözleri doldu.</w:t>
            </w:r>
          </w:p>
        </w:tc>
      </w:tr>
      <w:tr w:rsidR="00E079FC" w:rsidRPr="00FC7003" w:rsidTr="00076510">
        <w:trPr>
          <w:trHeight w:val="414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Annenin yaptığı içli köfteleri çok severim.</w:t>
            </w:r>
          </w:p>
        </w:tc>
      </w:tr>
      <w:tr w:rsidR="00E079FC" w:rsidRPr="00FC7003" w:rsidTr="00076510">
        <w:trPr>
          <w:trHeight w:val="464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Kaldırmak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Bu sözleri kaldırmak ve onu affetmek kolay değil!</w:t>
            </w:r>
          </w:p>
        </w:tc>
      </w:tr>
      <w:tr w:rsidR="00E079FC" w:rsidRPr="00FC7003" w:rsidTr="00076510">
        <w:trPr>
          <w:trHeight w:val="372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O kadar ağır yükü tek başına kaldıramazsın!</w:t>
            </w:r>
          </w:p>
        </w:tc>
      </w:tr>
      <w:tr w:rsidR="00E079FC" w:rsidRPr="00FC7003" w:rsidTr="007406F2">
        <w:trPr>
          <w:trHeight w:val="435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Oyun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Okul çıkışı arkadaşlarla çeşitli oyunlar oynadık.</w:t>
            </w:r>
          </w:p>
        </w:tc>
      </w:tr>
      <w:tr w:rsidR="00E079FC" w:rsidRPr="00FC7003" w:rsidTr="00076510">
        <w:trPr>
          <w:trHeight w:val="465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Sizin oyununuza gelmeyeceğim, beni kandıramayacaksınız.</w:t>
            </w:r>
          </w:p>
        </w:tc>
      </w:tr>
      <w:tr w:rsidR="00E079FC" w:rsidRPr="00FC7003" w:rsidTr="007406F2">
        <w:trPr>
          <w:trHeight w:val="379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Kırmak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Hevesini kırmak istemem ama yarın hava yağmurlu!</w:t>
            </w:r>
          </w:p>
        </w:tc>
      </w:tr>
      <w:tr w:rsidR="00E079FC" w:rsidRPr="00FC7003" w:rsidTr="007406F2">
        <w:trPr>
          <w:trHeight w:val="430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Cevizleri kırıp ayıkladı.</w:t>
            </w:r>
          </w:p>
        </w:tc>
      </w:tr>
      <w:tr w:rsidR="00E079FC" w:rsidRPr="00FC7003" w:rsidTr="007406F2">
        <w:trPr>
          <w:trHeight w:val="479"/>
        </w:trPr>
        <w:tc>
          <w:tcPr>
            <w:tcW w:w="1671" w:type="dxa"/>
            <w:vMerge w:val="restart"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>Takılmak</w:t>
            </w: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C7003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Ayağı eşiğe takılınca az daha düşüyordu.</w:t>
            </w:r>
          </w:p>
        </w:tc>
      </w:tr>
      <w:tr w:rsidR="00E079FC" w:rsidRPr="00FC7003" w:rsidTr="007406F2">
        <w:trPr>
          <w:trHeight w:val="388"/>
        </w:trPr>
        <w:tc>
          <w:tcPr>
            <w:tcW w:w="1671" w:type="dxa"/>
            <w:vMerge/>
          </w:tcPr>
          <w:p w:rsidR="00E079FC" w:rsidRPr="00FC7003" w:rsidRDefault="00E079FC" w:rsidP="007406F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988" w:type="dxa"/>
          </w:tcPr>
          <w:p w:rsidR="00E079FC" w:rsidRPr="00FC7003" w:rsidRDefault="00E079FC" w:rsidP="007406F2">
            <w:pPr>
              <w:rPr>
                <w:rFonts w:ascii="Comic Sans MS" w:hAnsi="Comic Sans MS"/>
                <w:sz w:val="20"/>
                <w:szCs w:val="20"/>
              </w:rPr>
            </w:pPr>
            <w:r w:rsidRPr="00FC7003">
              <w:rPr>
                <w:rFonts w:ascii="Comic Sans MS" w:hAnsi="Comic Sans MS"/>
                <w:sz w:val="20"/>
                <w:szCs w:val="20"/>
              </w:rPr>
              <w:t xml:space="preserve">   O seni kızdırmak için sana sadece takılıyor.</w:t>
            </w:r>
          </w:p>
        </w:tc>
      </w:tr>
    </w:tbl>
    <w:p w:rsidR="00E079FC" w:rsidRDefault="00E079FC">
      <w:hyperlink r:id="rId6" w:history="1">
        <w:r>
          <w:rPr>
            <w:rStyle w:val="Hyperlink"/>
            <w:sz w:val="28"/>
            <w:szCs w:val="28"/>
          </w:rPr>
          <w:t>www.sorubak.com</w:t>
        </w:r>
      </w:hyperlink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1.) Aşağıdaki cümlelerin hangisinde ”</w:t>
      </w:r>
      <w:r w:rsidRPr="00383EC4">
        <w:rPr>
          <w:rFonts w:ascii="Comic Sans MS" w:hAnsi="Comic Sans MS"/>
          <w:b/>
        </w:rPr>
        <w:t>katı</w:t>
      </w:r>
      <w:r>
        <w:rPr>
          <w:rFonts w:ascii="Comic Sans MS" w:hAnsi="Comic Sans MS"/>
        </w:rPr>
        <w:t>” sözcüğü gerçek anlamında kullanılmıştır?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Öyle katı biri ki hiç yüzü gülmez. 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B) O çocuğun babası katı değil, aksine yufka yüreklidir.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C) Recep dayım katı düşüncelidir, fikrini değiştiremezsin.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D) Bazı katı maddeler ısınarak sıvı hale geçebilir.</w:t>
      </w:r>
    </w:p>
    <w:p w:rsidR="00E079FC" w:rsidRDefault="00E079FC" w:rsidP="00383EC4">
      <w:pPr>
        <w:spacing w:after="0"/>
        <w:rPr>
          <w:rFonts w:ascii="Comic Sans MS" w:hAnsi="Comic Sans MS"/>
        </w:rPr>
      </w:pP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2.) “</w:t>
      </w:r>
      <w:r w:rsidRPr="00383EC4">
        <w:rPr>
          <w:rFonts w:ascii="Comic Sans MS" w:hAnsi="Comic Sans MS"/>
          <w:b/>
        </w:rPr>
        <w:t>Kurutmak</w:t>
      </w:r>
      <w:r>
        <w:rPr>
          <w:rFonts w:ascii="Comic Sans MS" w:hAnsi="Comic Sans MS"/>
        </w:rPr>
        <w:t xml:space="preserve">” sözcüğü aşağıdaki cümlelerin hangisinde mecaz anlamlı </w:t>
      </w:r>
      <w:r w:rsidRPr="00383EC4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</w:rPr>
        <w:t>?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Rüzgar çamaşırları kuruttu.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B) Hastalık onu kurutmuş, bir deri bir kemik kalmıştı.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C) Çekirge sürüsü, tüm yeşilliği kurutarak gitti.</w:t>
      </w: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D) Maç sonrası acıkan oyuncular, mutfağı kuruttu.</w:t>
      </w:r>
    </w:p>
    <w:p w:rsidR="00E079FC" w:rsidRDefault="00E079FC" w:rsidP="00383EC4">
      <w:pPr>
        <w:spacing w:after="0"/>
        <w:rPr>
          <w:rFonts w:ascii="Comic Sans MS" w:hAnsi="Comic Sans MS"/>
        </w:rPr>
      </w:pPr>
    </w:p>
    <w:p w:rsidR="00E079FC" w:rsidRDefault="00E079FC" w:rsidP="00383E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3.Aşağıdakilerden hangisinde “</w:t>
      </w:r>
      <w:r w:rsidRPr="0010154B">
        <w:rPr>
          <w:rFonts w:ascii="Comic Sans MS" w:hAnsi="Comic Sans MS"/>
          <w:b/>
        </w:rPr>
        <w:t>çürük</w:t>
      </w:r>
      <w:r>
        <w:rPr>
          <w:rFonts w:ascii="Comic Sans MS" w:hAnsi="Comic Sans MS"/>
        </w:rPr>
        <w:t>” sözcüğü mecaz anlamlıdır?</w:t>
      </w:r>
    </w:p>
    <w:p w:rsidR="00E079FC" w:rsidRDefault="00E079FC" w:rsidP="0010154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A) Çürük dişini çektirip hemen bize gelmiş.</w:t>
      </w:r>
    </w:p>
    <w:p w:rsidR="00E079FC" w:rsidRDefault="00E079FC" w:rsidP="0010154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B) Evin çürük temeli depreme dayanamadı.</w:t>
      </w:r>
    </w:p>
    <w:p w:rsidR="00E079FC" w:rsidRDefault="00E079FC" w:rsidP="0010154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C) Çürük iddialarla birbirlerini suçladılar.</w:t>
      </w:r>
    </w:p>
    <w:p w:rsidR="00E079FC" w:rsidRPr="0010154B" w:rsidRDefault="00E079FC" w:rsidP="0010154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D) Vücudundaki çürükler, bizi meraklandırdı.</w:t>
      </w:r>
    </w:p>
    <w:sectPr w:rsidR="00E079FC" w:rsidRPr="0010154B" w:rsidSect="00FA7768">
      <w:headerReference w:type="default" r:id="rId7"/>
      <w:pgSz w:w="11906" w:h="16838"/>
      <w:pgMar w:top="141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9FC" w:rsidRDefault="00E079FC" w:rsidP="00FA7768">
      <w:pPr>
        <w:spacing w:after="0" w:line="240" w:lineRule="auto"/>
      </w:pPr>
      <w:r>
        <w:separator/>
      </w:r>
    </w:p>
  </w:endnote>
  <w:endnote w:type="continuationSeparator" w:id="0">
    <w:p w:rsidR="00E079FC" w:rsidRDefault="00E079FC" w:rsidP="00FA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9FC" w:rsidRDefault="00E079FC" w:rsidP="00FA7768">
      <w:pPr>
        <w:spacing w:after="0" w:line="240" w:lineRule="auto"/>
      </w:pPr>
      <w:r>
        <w:separator/>
      </w:r>
    </w:p>
  </w:footnote>
  <w:footnote w:type="continuationSeparator" w:id="0">
    <w:p w:rsidR="00E079FC" w:rsidRDefault="00E079FC" w:rsidP="00FA7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FC" w:rsidRPr="00FA7768" w:rsidRDefault="00E079FC" w:rsidP="00FA7768">
    <w:pPr>
      <w:pStyle w:val="Header"/>
      <w:jc w:val="center"/>
      <w:rPr>
        <w:sz w:val="28"/>
        <w:szCs w:val="28"/>
      </w:rPr>
    </w:pPr>
    <w:r w:rsidRPr="00FA7768">
      <w:rPr>
        <w:sz w:val="28"/>
        <w:szCs w:val="28"/>
      </w:rPr>
      <w:t>MECAZ ANLAMLI KELİMELER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4676"/>
    <w:rsid w:val="00076510"/>
    <w:rsid w:val="0010154B"/>
    <w:rsid w:val="002F495B"/>
    <w:rsid w:val="00383EC4"/>
    <w:rsid w:val="007406F2"/>
    <w:rsid w:val="00A1242F"/>
    <w:rsid w:val="00A45315"/>
    <w:rsid w:val="00B91045"/>
    <w:rsid w:val="00D5373C"/>
    <w:rsid w:val="00E079FC"/>
    <w:rsid w:val="00ED6220"/>
    <w:rsid w:val="00FA7768"/>
    <w:rsid w:val="00FC7003"/>
    <w:rsid w:val="00FE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9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A7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A776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A7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A7768"/>
    <w:rPr>
      <w:rFonts w:cs="Times New Roman"/>
    </w:rPr>
  </w:style>
  <w:style w:type="character" w:styleId="Hyperlink">
    <w:name w:val="Hyperlink"/>
    <w:basedOn w:val="DefaultParagraphFont"/>
    <w:uiPriority w:val="99"/>
    <w:rsid w:val="00A1242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12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49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</Pages>
  <Words>260</Words>
  <Characters>1485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ErdalZor</dc:creator>
  <cp:keywords>www.sorubak.com</cp:keywords>
  <dc:description/>
  <cp:lastModifiedBy>edanur</cp:lastModifiedBy>
  <cp:revision>2</cp:revision>
  <cp:lastPrinted>2014-10-06T21:41:00Z</cp:lastPrinted>
  <dcterms:created xsi:type="dcterms:W3CDTF">2012-10-03T18:36:00Z</dcterms:created>
  <dcterms:modified xsi:type="dcterms:W3CDTF">2014-10-06T21:41:00Z</dcterms:modified>
</cp:coreProperties>
</file>