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75A" w:rsidRDefault="0079075A" w:rsidP="008754A6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88.2pt;margin-top:-23.4pt;width:276.6pt;height:68.4pt;z-index:-251647488" adj="-2054,26826" strokecolor="#b2a1c7" strokeweight="1pt">
            <v:fill color2="#ccc0d9" focusposition="1" focussize="" focus="100%" type="gradient"/>
            <v:shadow on="t" type="perspective" color="#3f3151" opacity=".5" offset="1pt" offset2="-3pt"/>
            <v:textbox>
              <w:txbxContent>
                <w:p w:rsidR="0079075A" w:rsidRPr="002210D3" w:rsidRDefault="0079075A">
                  <w:pPr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</w:pPr>
                  <w:r w:rsidRPr="002210D3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Adım      :</w:t>
                  </w:r>
                </w:p>
                <w:p w:rsidR="0079075A" w:rsidRPr="002210D3" w:rsidRDefault="0079075A">
                  <w:pPr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</w:pPr>
                  <w:r w:rsidRPr="002210D3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Soyadım  :</w:t>
                  </w:r>
                </w:p>
                <w:p w:rsidR="0079075A" w:rsidRPr="002210D3" w:rsidRDefault="0079075A">
                  <w:pPr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</w:pPr>
                  <w:r w:rsidRPr="002210D3">
                    <w:rPr>
                      <w:rFonts w:ascii="Comic Sans MS" w:hAnsi="Comic Sans MS"/>
                      <w:b/>
                      <w:color w:val="00B050"/>
                      <w:sz w:val="20"/>
                      <w:szCs w:val="20"/>
                    </w:rPr>
                    <w:t>Numaram :</w:t>
                  </w:r>
                </w:p>
              </w:txbxContent>
            </v:textbox>
          </v:shape>
        </w:pict>
      </w:r>
    </w:p>
    <w:p w:rsidR="0079075A" w:rsidRDefault="0079075A" w:rsidP="008754A6">
      <w:pPr>
        <w:jc w:val="center"/>
        <w:rPr>
          <w:rFonts w:ascii="Comic Sans MS" w:hAnsi="Comic Sans MS"/>
          <w:b/>
          <w:sz w:val="20"/>
          <w:szCs w:val="20"/>
        </w:rPr>
      </w:pPr>
    </w:p>
    <w:p w:rsidR="0079075A" w:rsidRDefault="0079075A" w:rsidP="008754A6">
      <w:pPr>
        <w:jc w:val="center"/>
        <w:rPr>
          <w:rFonts w:ascii="Comic Sans MS" w:hAnsi="Comic Sans MS"/>
          <w:b/>
          <w:sz w:val="20"/>
          <w:szCs w:val="20"/>
        </w:rPr>
      </w:pPr>
    </w:p>
    <w:p w:rsidR="0079075A" w:rsidRPr="002210D3" w:rsidRDefault="0079075A" w:rsidP="008754A6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3" o:spid="_x0000_s1027" type="#_x0000_t75" style="position:absolute;left:0;text-align:left;margin-left:-1.5pt;margin-top:-13.8pt;width:95.7pt;height:94.8pt;z-index:-251651584;visibility:visible">
            <v:imagedata r:id="rId6" o:title=""/>
          </v:shape>
        </w:pict>
      </w:r>
      <w:r w:rsidRPr="002210D3">
        <w:rPr>
          <w:rFonts w:ascii="Comic Sans MS" w:hAnsi="Comic Sans MS"/>
          <w:b/>
          <w:sz w:val="20"/>
          <w:szCs w:val="20"/>
        </w:rPr>
        <w:t>EĞİTİM ÖĞRETİM YILI</w:t>
      </w:r>
    </w:p>
    <w:p w:rsidR="0079075A" w:rsidRPr="002210D3" w:rsidRDefault="0079075A" w:rsidP="008754A6">
      <w:pPr>
        <w:jc w:val="center"/>
        <w:rPr>
          <w:rFonts w:ascii="Comic Sans MS" w:hAnsi="Comic Sans MS"/>
          <w:b/>
          <w:sz w:val="20"/>
          <w:szCs w:val="20"/>
        </w:rPr>
      </w:pPr>
      <w:r w:rsidRPr="002210D3">
        <w:rPr>
          <w:rFonts w:ascii="Comic Sans MS" w:hAnsi="Comic Sans MS"/>
          <w:b/>
          <w:sz w:val="20"/>
          <w:szCs w:val="20"/>
        </w:rPr>
        <w:t>HAFİZE ÖZAL ORTAOKULU</w:t>
      </w:r>
    </w:p>
    <w:p w:rsidR="0079075A" w:rsidRPr="002210D3" w:rsidRDefault="0079075A" w:rsidP="008754A6">
      <w:pPr>
        <w:jc w:val="center"/>
        <w:rPr>
          <w:rFonts w:ascii="Comic Sans MS" w:hAnsi="Comic Sans MS"/>
          <w:b/>
          <w:sz w:val="20"/>
          <w:szCs w:val="20"/>
        </w:rPr>
      </w:pPr>
      <w:r w:rsidRPr="002210D3">
        <w:rPr>
          <w:rFonts w:ascii="Comic Sans MS" w:hAnsi="Comic Sans MS"/>
          <w:b/>
          <w:sz w:val="20"/>
          <w:szCs w:val="20"/>
        </w:rPr>
        <w:t>4/A SINIFI</w:t>
      </w:r>
    </w:p>
    <w:p w:rsidR="0079075A" w:rsidRPr="002210D3" w:rsidRDefault="0079075A" w:rsidP="008754A6">
      <w:pPr>
        <w:jc w:val="center"/>
        <w:rPr>
          <w:rFonts w:ascii="Comic Sans MS" w:hAnsi="Comic Sans MS"/>
          <w:b/>
          <w:sz w:val="20"/>
          <w:szCs w:val="20"/>
        </w:rPr>
      </w:pPr>
      <w:r w:rsidRPr="002210D3">
        <w:rPr>
          <w:rFonts w:ascii="Comic Sans MS" w:hAnsi="Comic Sans MS"/>
          <w:b/>
          <w:sz w:val="20"/>
          <w:szCs w:val="20"/>
        </w:rPr>
        <w:t>1.DÖNEM 1. MATEMATİK YAZILISI</w:t>
      </w:r>
    </w:p>
    <w:p w:rsidR="0079075A" w:rsidRPr="002210D3" w:rsidRDefault="0079075A" w:rsidP="003753FF">
      <w:pPr>
        <w:jc w:val="center"/>
        <w:rPr>
          <w:rFonts w:ascii="Comic Sans MS" w:hAnsi="Comic Sans MS"/>
          <w:b/>
          <w:sz w:val="20"/>
          <w:szCs w:val="20"/>
        </w:rPr>
      </w:pPr>
      <w:r w:rsidRPr="002210D3">
        <w:rPr>
          <w:rFonts w:ascii="Comic Sans MS" w:hAnsi="Comic Sans MS"/>
          <w:b/>
          <w:sz w:val="20"/>
          <w:szCs w:val="20"/>
        </w:rPr>
        <w:t>SORULAR</w:t>
      </w:r>
    </w:p>
    <w:p w:rsidR="0079075A" w:rsidRDefault="0079075A"/>
    <w:p w:rsidR="0079075A" w:rsidRDefault="0079075A"/>
    <w:p w:rsidR="0079075A" w:rsidRDefault="0079075A">
      <w:pPr>
        <w:rPr>
          <w:rFonts w:ascii="Comic Sans MS" w:hAnsi="Comic Sans MS"/>
          <w:sz w:val="22"/>
          <w:szCs w:val="22"/>
        </w:rPr>
        <w:sectPr w:rsidR="0079075A" w:rsidSect="000920D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9075A" w:rsidRPr="008754A6" w:rsidRDefault="0079075A">
      <w:r w:rsidRPr="00EB6DDF">
        <w:rPr>
          <w:rFonts w:ascii="Comic Sans MS" w:hAnsi="Comic Sans MS"/>
          <w:b/>
          <w:color w:val="548DD4"/>
          <w:sz w:val="22"/>
          <w:szCs w:val="22"/>
        </w:rPr>
        <w:t>/1/</w:t>
      </w:r>
      <w:r w:rsidRPr="00EB6DDF">
        <w:rPr>
          <w:rFonts w:ascii="Comic Sans MS" w:hAnsi="Comic Sans MS"/>
          <w:b/>
          <w:sz w:val="22"/>
          <w:szCs w:val="22"/>
        </w:rPr>
        <w:t xml:space="preserve">     </w:t>
      </w:r>
      <w:r w:rsidRPr="008754A6">
        <w:rPr>
          <w:rFonts w:ascii="Comic Sans MS" w:hAnsi="Comic Sans MS"/>
        </w:rPr>
        <w:t>Aşağıdaki dikdörtgeni 4 farklı şekilde isimlendirin.</w:t>
      </w:r>
      <w:r w:rsidRPr="009B4082">
        <w:rPr>
          <w:rFonts w:ascii="Comic Sans MS" w:hAnsi="Comic Sans MS"/>
          <w:b/>
          <w:color w:val="FF0000"/>
        </w:rPr>
        <w:t>10 puan</w:t>
      </w:r>
    </w:p>
    <w:p w:rsidR="0079075A" w:rsidRDefault="0079075A"/>
    <w:p w:rsidR="0079075A" w:rsidRDefault="0079075A">
      <w:pPr>
        <w:rPr>
          <w:rFonts w:ascii="Comic Sans MS" w:hAnsi="Comic Sans MS"/>
          <w:b/>
        </w:rPr>
      </w:pPr>
      <w:r>
        <w:rPr>
          <w:noProof/>
        </w:rPr>
        <w:pict>
          <v:group id="_x0000_s1028" style="position:absolute;margin-left:15.3pt;margin-top:3.05pt;width:158.35pt;height:77.55pt;z-index:251653632" coordorigin="1009,9856" coordsize="2842,1487">
            <v:rect id="_x0000_s1029" style="position:absolute;left:1080;top:9927;width:2688;height:1416" strokecolor="#f79646" strokeweight="2.5pt">
              <v:shadow color="#868686"/>
            </v:rect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_x0000_s1030" type="#_x0000_t120" style="position:absolute;left:1009;top:9856;width:143;height:143" fillcolor="#c0504d" stroked="f" strokeweight="0">
              <v:fill color2="#923633" focusposition=".5,.5" focussize="" focus="100%" type="gradientRadial"/>
              <v:shadow on="t" type="perspective" color="#622423" offset="1pt" offset2="-3pt"/>
            </v:shape>
            <v:shape id="_x0000_s1031" type="#_x0000_t120" style="position:absolute;left:3708;top:9856;width:143;height:143" fillcolor="#c0504d" stroked="f" strokeweight="0">
              <v:fill color2="#923633" focusposition=".5,.5" focussize="" focus="100%" type="gradientRadial"/>
              <v:shadow on="t" type="perspective" color="#622423" offset="1pt" offset2="-3pt"/>
            </v:shape>
            <v:shape id="_x0000_s1032" type="#_x0000_t120" style="position:absolute;left:3708;top:11200;width:143;height:143" fillcolor="#c0504d" stroked="f" strokeweight="0">
              <v:fill color2="#923633" focusposition=".5,.5" focussize="" focus="100%" type="gradientRadial"/>
              <v:shadow on="t" type="perspective" color="#622423" offset="1pt" offset2="-3pt"/>
            </v:shape>
            <v:shape id="_x0000_s1033" type="#_x0000_t120" style="position:absolute;left:1009;top:11200;width:143;height:143" fillcolor="#c0504d" stroked="f" strokeweight="0">
              <v:fill color2="#923633" focusposition=".5,.5" focussize="" focus="100%" type="gradientRadial"/>
              <v:shadow on="t" type="perspective" color="#622423" offset="1pt" offset2="-3pt"/>
            </v:shape>
          </v:group>
        </w:pict>
      </w:r>
      <w:r>
        <w:t xml:space="preserve"> </w:t>
      </w:r>
      <w:r w:rsidRPr="00306DD5">
        <w:rPr>
          <w:rFonts w:ascii="Comic Sans MS" w:hAnsi="Comic Sans MS"/>
          <w:b/>
        </w:rPr>
        <w:t xml:space="preserve"> K</w:t>
      </w:r>
      <w:r>
        <w:t xml:space="preserve">                                                     </w:t>
      </w:r>
      <w:r>
        <w:rPr>
          <w:rFonts w:ascii="Comic Sans MS" w:hAnsi="Comic Sans MS"/>
          <w:b/>
        </w:rPr>
        <w:t>O</w:t>
      </w:r>
      <w:r>
        <w:t xml:space="preserve"> </w:t>
      </w:r>
      <w:r>
        <w:rPr>
          <w:rFonts w:ascii="Comic Sans MS" w:hAnsi="Comic Sans MS"/>
          <w:b/>
        </w:rPr>
        <w:t xml:space="preserve">                            </w:t>
      </w:r>
    </w:p>
    <w:p w:rsidR="0079075A" w:rsidRDefault="0079075A">
      <w:pPr>
        <w:rPr>
          <w:rFonts w:ascii="Comic Sans MS" w:hAnsi="Comic Sans MS"/>
          <w:b/>
        </w:rPr>
      </w:pPr>
    </w:p>
    <w:p w:rsidR="0079075A" w:rsidRDefault="0079075A">
      <w:pPr>
        <w:rPr>
          <w:rFonts w:ascii="Comic Sans MS" w:hAnsi="Comic Sans MS"/>
          <w:b/>
        </w:rPr>
      </w:pPr>
    </w:p>
    <w:p w:rsidR="0079075A" w:rsidRDefault="0079075A">
      <w:pPr>
        <w:rPr>
          <w:rFonts w:ascii="Comic Sans MS" w:hAnsi="Comic Sans MS"/>
          <w:b/>
        </w:rPr>
      </w:pPr>
    </w:p>
    <w:p w:rsidR="0079075A" w:rsidRDefault="007907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R                                U</w:t>
      </w:r>
    </w:p>
    <w:p w:rsidR="0079075A" w:rsidRDefault="007907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……………………………………………………….</w:t>
      </w:r>
    </w:p>
    <w:p w:rsidR="0079075A" w:rsidRPr="008754A6" w:rsidRDefault="007907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……………………………………………………….</w:t>
      </w:r>
    </w:p>
    <w:p w:rsidR="0079075A" w:rsidRPr="00EB6DDF" w:rsidRDefault="0079075A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Comic Sans MS" w:hAnsi="Comic Sans MS"/>
          <w:b/>
        </w:rPr>
        <w:t xml:space="preserve">                             </w:t>
      </w:r>
    </w:p>
    <w:p w:rsidR="0079075A" w:rsidRPr="00CE0623" w:rsidRDefault="0079075A" w:rsidP="008754A6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</w:t>
      </w:r>
      <w:r w:rsidRPr="00EB6DDF">
        <w:rPr>
          <w:rFonts w:ascii="Comic Sans MS" w:hAnsi="Comic Sans MS"/>
          <w:b/>
          <w:color w:val="548DD4"/>
        </w:rPr>
        <w:t>/2/</w:t>
      </w:r>
      <w:r>
        <w:rPr>
          <w:rFonts w:ascii="Comic Sans MS" w:hAnsi="Comic Sans MS"/>
          <w:b/>
        </w:rPr>
        <w:t xml:space="preserve"> </w:t>
      </w:r>
      <w:r w:rsidRPr="00CE0623">
        <w:rPr>
          <w:rFonts w:ascii="Comic Sans MS" w:hAnsi="Comic Sans MS"/>
        </w:rPr>
        <w:t>Aşağıda verilen  üçgenin kenarlarını sembolle gösterin.</w:t>
      </w:r>
      <w:r>
        <w:rPr>
          <w:rFonts w:ascii="Comic Sans MS" w:hAnsi="Comic Sans MS"/>
          <w:b/>
          <w:color w:val="FF0000"/>
        </w:rPr>
        <w:t>3’er</w:t>
      </w:r>
      <w:r w:rsidRPr="009B4082">
        <w:rPr>
          <w:rFonts w:ascii="Comic Sans MS" w:hAnsi="Comic Sans MS"/>
          <w:b/>
          <w:color w:val="FF0000"/>
        </w:rPr>
        <w:t xml:space="preserve"> puan</w:t>
      </w:r>
      <w:r>
        <w:rPr>
          <w:rFonts w:ascii="Comic Sans MS" w:hAnsi="Comic Sans MS"/>
          <w:b/>
          <w:color w:val="FF0000"/>
        </w:rPr>
        <w:t>(9)</w:t>
      </w:r>
    </w:p>
    <w:p w:rsidR="0079075A" w:rsidRDefault="0079075A" w:rsidP="008754A6">
      <w:pPr>
        <w:rPr>
          <w:rFonts w:ascii="Comic Sans MS" w:hAnsi="Comic Sans MS"/>
          <w:b/>
        </w:rPr>
      </w:pPr>
    </w:p>
    <w:p w:rsidR="0079075A" w:rsidRDefault="0079075A" w:rsidP="008754A6">
      <w:pPr>
        <w:rPr>
          <w:rFonts w:ascii="Comic Sans MS" w:hAnsi="Comic Sans MS"/>
          <w:b/>
        </w:rPr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18pt;margin-top:15.9pt;width:134.95pt;height:58.2pt;z-index:251654656" strokecolor="#8064a2" strokeweight="2.5pt">
            <v:shadow color="#868686"/>
          </v:shape>
        </w:pict>
      </w:r>
      <w:r>
        <w:rPr>
          <w:rFonts w:ascii="Comic Sans MS" w:hAnsi="Comic Sans MS"/>
          <w:b/>
        </w:rPr>
        <w:t xml:space="preserve">                T</w:t>
      </w:r>
    </w:p>
    <w:p w:rsidR="0079075A" w:rsidRDefault="0079075A" w:rsidP="008754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……………………….</w:t>
      </w:r>
    </w:p>
    <w:p w:rsidR="0079075A" w:rsidRDefault="0079075A" w:rsidP="008754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………………………  </w:t>
      </w:r>
    </w:p>
    <w:p w:rsidR="0079075A" w:rsidRDefault="0079075A" w:rsidP="008754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……………………..</w:t>
      </w:r>
    </w:p>
    <w:p w:rsidR="0079075A" w:rsidRDefault="0079075A" w:rsidP="008754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O                             P              </w:t>
      </w:r>
    </w:p>
    <w:p w:rsidR="0079075A" w:rsidRDefault="0079075A">
      <w:pPr>
        <w:rPr>
          <w:rFonts w:ascii="Comic Sans MS" w:hAnsi="Comic Sans MS"/>
          <w:b/>
        </w:rPr>
        <w:sectPr w:rsidR="0079075A" w:rsidSect="00306DD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9075A" w:rsidRPr="008754A6" w:rsidRDefault="0079075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……………………………………………………….</w:t>
      </w:r>
    </w:p>
    <w:p w:rsidR="0079075A" w:rsidRPr="008754A6" w:rsidRDefault="0079075A">
      <w:pPr>
        <w:rPr>
          <w:rFonts w:ascii="Comic Sans MS" w:hAnsi="Comic Sans MS"/>
          <w:b/>
        </w:rPr>
      </w:pPr>
      <w:r>
        <w:rPr>
          <w:b/>
        </w:rPr>
        <w:t xml:space="preserve"> …………………………………….             </w:t>
      </w:r>
      <w:r>
        <w:rPr>
          <w:rFonts w:ascii="Comic Sans MS" w:hAnsi="Comic Sans MS"/>
          <w:b/>
        </w:rPr>
        <w:t xml:space="preserve">                              </w:t>
      </w:r>
    </w:p>
    <w:p w:rsidR="0079075A" w:rsidRDefault="0079075A"/>
    <w:p w:rsidR="0079075A" w:rsidRDefault="0079075A">
      <w:pPr>
        <w:rPr>
          <w:rFonts w:ascii="Comic Sans MS" w:hAnsi="Comic Sans MS"/>
        </w:rPr>
      </w:pPr>
      <w:r w:rsidRPr="00EB6DDF">
        <w:rPr>
          <w:rFonts w:ascii="Comic Sans MS" w:hAnsi="Comic Sans MS"/>
          <w:b/>
          <w:color w:val="548DD4"/>
        </w:rPr>
        <w:t>/3/</w:t>
      </w:r>
      <w:r>
        <w:t xml:space="preserve">  </w:t>
      </w:r>
      <w:r>
        <w:rPr>
          <w:rFonts w:ascii="Comic Sans MS" w:hAnsi="Comic Sans MS"/>
        </w:rPr>
        <w:t>Aşağıdaki şekilde 3</w:t>
      </w:r>
      <w:r w:rsidRPr="000920D8">
        <w:rPr>
          <w:rFonts w:ascii="Comic Sans MS" w:hAnsi="Comic Sans MS"/>
        </w:rPr>
        <w:t xml:space="preserve"> farklı açı vardır .Bu açıların adlarını yazalım.</w:t>
      </w:r>
      <w:r>
        <w:rPr>
          <w:rFonts w:ascii="Comic Sans MS" w:hAnsi="Comic Sans MS"/>
          <w:b/>
          <w:color w:val="FF0000"/>
        </w:rPr>
        <w:t>3’er</w:t>
      </w:r>
      <w:r w:rsidRPr="009B4082">
        <w:rPr>
          <w:rFonts w:ascii="Comic Sans MS" w:hAnsi="Comic Sans MS"/>
          <w:b/>
          <w:color w:val="FF0000"/>
        </w:rPr>
        <w:t xml:space="preserve"> puan</w:t>
      </w:r>
      <w:r>
        <w:rPr>
          <w:rFonts w:ascii="Comic Sans MS" w:hAnsi="Comic Sans MS"/>
          <w:b/>
          <w:color w:val="FF0000"/>
        </w:rPr>
        <w:t>(9)</w:t>
      </w:r>
    </w:p>
    <w:p w:rsidR="0079075A" w:rsidRPr="00657CF0" w:rsidRDefault="0079075A">
      <w:pPr>
        <w:rPr>
          <w:rFonts w:ascii="Comic Sans MS" w:hAnsi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51.2pt;margin-top:117.1pt;width:162pt;height:0;z-index:251647488" o:connectortype="straight" strokecolor="#c0504d" strokeweight="2.5pt">
            <v:stroke endarrow="block"/>
            <v:shadow color="#868686"/>
          </v:shape>
        </w:pict>
      </w:r>
      <w:r>
        <w:rPr>
          <w:noProof/>
        </w:rPr>
        <w:pict>
          <v:shape id="_x0000_s1036" type="#_x0000_t32" style="position:absolute;margin-left:151.2pt;margin-top:9.1pt;width:3.6pt;height:108pt;flip:y;z-index:251646464" o:connectortype="straight" strokecolor="#c0504d" strokeweight="2.5pt">
            <v:stroke endarrow="block"/>
            <v:shadow color="#868686"/>
          </v:shape>
        </w:pict>
      </w:r>
      <w:r>
        <w:rPr>
          <w:noProof/>
        </w:rPr>
        <w:pict>
          <v:shape id="_x0000_s1037" type="#_x0000_t32" style="position:absolute;margin-left:151.2pt;margin-top:60.7pt;width:151.2pt;height:56.4pt;flip:y;z-index:251645440" o:connectortype="straight" strokecolor="#c0504d" strokeweight="2.5pt">
            <v:stroke endarrow="block"/>
            <v:shadow color="#868686"/>
          </v:shape>
        </w:pict>
      </w:r>
      <w:r>
        <w:rPr>
          <w:rFonts w:ascii="Comic Sans MS" w:hAnsi="Comic Sans MS"/>
        </w:rPr>
        <w:t xml:space="preserve">                                                                                           </w:t>
      </w:r>
      <w:r w:rsidRPr="00657CF0">
        <w:rPr>
          <w:rFonts w:ascii="Comic Sans MS" w:hAnsi="Comic Sans MS"/>
        </w:rPr>
        <w:t>1………………………………</w:t>
      </w:r>
    </w:p>
    <w:p w:rsidR="0079075A" w:rsidRPr="00657CF0" w:rsidRDefault="0079075A">
      <w:pPr>
        <w:rPr>
          <w:rFonts w:ascii="Comic Sans MS" w:hAnsi="Comic Sans MS"/>
        </w:rPr>
      </w:pPr>
      <w:r>
        <w:rPr>
          <w:noProof/>
        </w:rPr>
        <w:pict>
          <v:shape id="_x0000_s1038" type="#_x0000_t120" style="position:absolute;margin-left:151.2pt;margin-top:5pt;width:7.15pt;height:7.15pt;z-index:251648512" fillcolor="#9bbb59" stroked="f" strokeweight="0">
            <v:fill color2="#74903b" focusposition=".5,.5" focussize="" focus="100%" type="gradientRadial"/>
            <v:shadow on="t" type="perspective" color="#4e6128" offset="1pt" offset2="-3pt"/>
          </v:shape>
        </w:pict>
      </w:r>
      <w:r w:rsidRPr="00657CF0">
        <w:rPr>
          <w:rFonts w:ascii="Comic Sans MS" w:hAnsi="Comic Sans MS"/>
        </w:rPr>
        <w:t xml:space="preserve">                                        K                                                 2……………………………..</w:t>
      </w:r>
    </w:p>
    <w:p w:rsidR="0079075A" w:rsidRPr="00657CF0" w:rsidRDefault="0079075A">
      <w:pPr>
        <w:rPr>
          <w:rFonts w:ascii="Comic Sans MS" w:hAnsi="Comic Sans MS"/>
        </w:rPr>
      </w:pPr>
      <w:r>
        <w:rPr>
          <w:noProof/>
        </w:rPr>
        <w:pict>
          <v:shape id="_x0000_s1039" type="#_x0000_t120" style="position:absolute;margin-left:147.65pt;margin-top:79.5pt;width:7.15pt;height:7.15pt;z-index:251651584" fillcolor="#bcbcbc" stroked="f" strokeweight="0">
            <v:fill color2="black" focusposition=".5,.5" focussize="" focus="100%" type="gradientRadial"/>
            <v:shadow on="t" type="perspective" color="#7f7f7f" offset="1pt" offset2="-3pt"/>
          </v:shape>
        </w:pict>
      </w:r>
      <w:r>
        <w:rPr>
          <w:noProof/>
        </w:rPr>
        <w:pict>
          <v:shape id="_x0000_s1040" type="#_x0000_t120" style="position:absolute;margin-left:278.4pt;margin-top:79.5pt;width:7.15pt;height:7.15pt;z-index:251650560" fillcolor="#9bbb59" stroked="f" strokeweight="0">
            <v:fill color2="#74903b" focusposition=".5,.5" focussize="" focus="100%" type="gradientRadial"/>
            <v:shadow on="t" type="perspective" color="#4e6128" offset="1pt" offset2="-3pt"/>
          </v:shape>
        </w:pict>
      </w:r>
      <w:r>
        <w:rPr>
          <w:noProof/>
        </w:rPr>
        <w:pict>
          <v:shape id="_x0000_s1041" type="#_x0000_t120" style="position:absolute;margin-left:275.4pt;margin-top:31.5pt;width:7.15pt;height:7.15pt;z-index:251649536" fillcolor="#9bbb59" stroked="f" strokeweight="0">
            <v:fill color2="#74903b" focusposition=".5,.5" focussize="" focus="100%" type="gradientRadial"/>
            <v:shadow on="t" type="perspective" color="#4e6128" offset="1pt" offset2="-3pt"/>
          </v:shape>
        </w:pict>
      </w:r>
      <w:r w:rsidRPr="00657CF0">
        <w:rPr>
          <w:rFonts w:ascii="Comic Sans MS" w:hAnsi="Comic Sans MS"/>
          <w:sz w:val="28"/>
          <w:szCs w:val="28"/>
        </w:rPr>
        <w:t xml:space="preserve">                                                                              </w:t>
      </w:r>
      <w:r w:rsidRPr="00657CF0">
        <w:rPr>
          <w:rFonts w:ascii="Comic Sans MS" w:hAnsi="Comic Sans MS"/>
        </w:rPr>
        <w:t>3………………………………</w:t>
      </w: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S            </w:t>
      </w: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</w:t>
      </w: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</w:t>
      </w: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</w:t>
      </w: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R                                  P</w:t>
      </w:r>
    </w:p>
    <w:p w:rsidR="0079075A" w:rsidRDefault="0079075A">
      <w:pPr>
        <w:rPr>
          <w:rFonts w:ascii="Comic Sans MS" w:hAnsi="Comic Sans MS"/>
        </w:rPr>
      </w:pPr>
      <w:r w:rsidRPr="007307C0">
        <w:rPr>
          <w:rFonts w:ascii="Comic Sans MS" w:hAnsi="Comic Sans MS"/>
          <w:color w:val="00B0F0"/>
        </w:rPr>
        <w:t>/4/</w:t>
      </w:r>
      <w:r w:rsidRPr="00306DD5">
        <w:rPr>
          <w:rFonts w:ascii="Comic Sans MS" w:hAnsi="Comic Sans MS"/>
        </w:rPr>
        <w:t>Şekil üzerinde 2’şe</w:t>
      </w:r>
      <w:r>
        <w:rPr>
          <w:rFonts w:ascii="Comic Sans MS" w:hAnsi="Comic Sans MS"/>
        </w:rPr>
        <w:t>r tane dar açı(yeşil )</w:t>
      </w: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>dik açı(kırmızı) ve g</w:t>
      </w:r>
      <w:r w:rsidRPr="00306DD5">
        <w:rPr>
          <w:rFonts w:ascii="Comic Sans MS" w:hAnsi="Comic Sans MS"/>
        </w:rPr>
        <w:t>eniş</w:t>
      </w:r>
      <w:r>
        <w:rPr>
          <w:rFonts w:ascii="Comic Sans MS" w:hAnsi="Comic Sans MS"/>
        </w:rPr>
        <w:t xml:space="preserve"> açı(mavi)gösterelim.</w:t>
      </w:r>
    </w:p>
    <w:p w:rsidR="0079075A" w:rsidRDefault="0079075A">
      <w:pPr>
        <w:rPr>
          <w:rFonts w:ascii="Comic Sans MS" w:hAnsi="Comic Sans MS"/>
          <w:color w:val="00B0F0"/>
        </w:rPr>
      </w:pPr>
      <w:r w:rsidRPr="002143F3">
        <w:rPr>
          <w:rFonts w:ascii="Comic Sans MS" w:hAnsi="Comic Sans MS"/>
          <w:b/>
          <w:color w:val="FF0000"/>
        </w:rPr>
        <w:t>2’şer puan</w:t>
      </w:r>
      <w:r w:rsidRPr="002143F3">
        <w:rPr>
          <w:rFonts w:ascii="Comic Sans MS" w:hAnsi="Comic Sans MS"/>
          <w:color w:val="FF0000"/>
        </w:rPr>
        <w:t>(</w:t>
      </w:r>
      <w:r w:rsidRPr="002143F3">
        <w:rPr>
          <w:rFonts w:ascii="Comic Sans MS" w:hAnsi="Comic Sans MS"/>
          <w:b/>
          <w:color w:val="FF0000"/>
        </w:rPr>
        <w:t>6 puan)</w:t>
      </w:r>
      <w:r w:rsidRPr="00B07C59">
        <w:rPr>
          <w:rFonts w:ascii="Comic Sans MS" w:hAnsi="Comic Sans MS"/>
          <w:b/>
        </w:rPr>
        <w:t xml:space="preserve">           </w:t>
      </w:r>
      <w:r>
        <w:rPr>
          <w:rFonts w:ascii="Comic Sans MS" w:hAnsi="Comic Sans MS"/>
          <w:b/>
        </w:rPr>
        <w:t xml:space="preserve">                      </w:t>
      </w:r>
      <w:r w:rsidRPr="00B07C59">
        <w:rPr>
          <w:rFonts w:ascii="Comic Sans MS" w:hAnsi="Comic Sans MS"/>
          <w:b/>
        </w:rPr>
        <w:t xml:space="preserve"> </w:t>
      </w:r>
      <w:r w:rsidRPr="00B07C59">
        <w:rPr>
          <w:rFonts w:ascii="Comic Sans MS" w:hAnsi="Comic Sans MS"/>
          <w:color w:val="00B0F0"/>
        </w:rPr>
        <w:t xml:space="preserve"> </w:t>
      </w:r>
      <w:r w:rsidRPr="007307C0">
        <w:rPr>
          <w:rFonts w:ascii="Comic Sans MS" w:hAnsi="Comic Sans MS"/>
          <w:color w:val="00B0F0"/>
        </w:rPr>
        <w:t>/5/</w:t>
      </w:r>
      <w:r>
        <w:rPr>
          <w:rFonts w:ascii="Comic Sans MS" w:hAnsi="Comic Sans MS"/>
        </w:rPr>
        <w:t xml:space="preserve">  Aşağıda verilmeyen açıları bulalım.</w:t>
      </w:r>
    </w:p>
    <w:p w:rsidR="0079075A" w:rsidRPr="00B07C59" w:rsidRDefault="0079075A" w:rsidP="00B07C59">
      <w:pPr>
        <w:tabs>
          <w:tab w:val="left" w:pos="6384"/>
        </w:tabs>
        <w:rPr>
          <w:rFonts w:ascii="Comic Sans MS" w:hAnsi="Comic Sans MS"/>
          <w:b/>
          <w:color w:val="FF0000"/>
        </w:rPr>
      </w:pPr>
      <w:r>
        <w:rPr>
          <w:noProof/>
        </w:rPr>
        <w:pict>
          <v:shape id="_x0000_s1042" type="#_x0000_t75" style="position:absolute;margin-left:423.35pt;margin-top:9.5pt;width:92.95pt;height:92.95pt;z-index:251652608" wrapcoords="18639 523 18465 3310 697 18290 174 19161 174 20381 20729 20381 21252 20032 21077 19161 19858 17245 20032 523 18639 523">
            <v:imagedata r:id="rId7" o:title=""/>
            <w10:wrap type="through"/>
          </v:shape>
          <o:OLEObject Type="Embed" ProgID="Word.Picture.8" ShapeID="_x0000_s1042" DrawAspect="Content" ObjectID="_1474729053" r:id="rId8"/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  <w:b/>
          <w:color w:val="FF0000"/>
        </w:rPr>
        <w:t>8’er</w:t>
      </w:r>
      <w:r w:rsidRPr="00B07C59">
        <w:rPr>
          <w:rFonts w:ascii="Comic Sans MS" w:hAnsi="Comic Sans MS"/>
          <w:b/>
          <w:color w:val="FF0000"/>
        </w:rPr>
        <w:t xml:space="preserve"> puan</w:t>
      </w:r>
      <w:r>
        <w:rPr>
          <w:rFonts w:ascii="Comic Sans MS" w:hAnsi="Comic Sans MS"/>
          <w:b/>
          <w:color w:val="FF0000"/>
        </w:rPr>
        <w:t>(16)</w:t>
      </w:r>
    </w:p>
    <w:p w:rsidR="0079075A" w:rsidRDefault="0079075A">
      <w:pPr>
        <w:rPr>
          <w:rFonts w:ascii="Comic Sans MS" w:hAnsi="Comic Sans MS"/>
        </w:rPr>
      </w:pPr>
      <w:r>
        <w:object w:dxaOrig="2700" w:dyaOrig="930">
          <v:shape id="_x0000_i1027" type="#_x0000_t75" style="width:234.75pt;height:123pt" o:ole="">
            <v:imagedata r:id="rId9" o:title=""/>
          </v:shape>
          <o:OLEObject Type="Embed" ProgID="Paint.Picture" ShapeID="_x0000_i1027" DrawAspect="Content" ObjectID="_1474729051" r:id="rId10"/>
        </w:object>
      </w:r>
    </w:p>
    <w:p w:rsidR="0079075A" w:rsidRPr="00B07C59" w:rsidRDefault="0079075A">
      <w:pPr>
        <w:rPr>
          <w:rFonts w:ascii="Comic Sans MS" w:hAnsi="Comic Sans MS"/>
          <w:b/>
          <w:color w:val="FF0000"/>
        </w:rPr>
      </w:pPr>
      <w:r>
        <w:rPr>
          <w:noProof/>
        </w:rPr>
        <w:pict>
          <v:group id="_x0000_s1043" style="position:absolute;margin-left:320.15pt;margin-top:4.2pt;width:161.4pt;height:55.9pt;z-index:251670016" coordorigin="7123,14818" coordsize="3228,1118">
            <v:shape id="_x0000_s1044" type="#_x0000_t32" style="position:absolute;left:7123;top:15924;width:3228;height:12;flip:y" o:connectortype="straight">
              <v:stroke startarrow="block" endarrow="block"/>
            </v:shap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5" type="#_x0000_t19" style="position:absolute;left:8412;top:15753;width:576;height:171;flip:y" coordsize="43200,25201" adj="-628977,-11295175,21600,3601" path="wr,-17999,43200,25201,42898,,192,726nfewr,-17999,43200,25201,42898,,192,726l21600,3601nsxe">
              <v:path o:connectlocs="42898,0;192,726;21600,3601"/>
            </v:shape>
            <v:shape id="_x0000_s1046" type="#_x0000_t32" style="position:absolute;left:8700;top:15168;width:1056;height:768;flip:y" o:connectortype="straight">
              <v:stroke endarrow="block"/>
            </v:shape>
            <v:shape id="_x0000_s1047" type="#_x0000_t32" style="position:absolute;left:8472;top:14818;width:168;height:1106;flip:x y" o:connectortype="straight">
              <v:stroke endarrow="block"/>
            </v:shape>
            <v:shape id="_x0000_s1048" type="#_x0000_t32" style="position:absolute;left:7260;top:15516;width:1440;height:420;flip:x y" o:connectortype="straight">
              <v:stroke endarrow="block"/>
            </v:shape>
          </v:group>
        </w:pict>
      </w:r>
      <w:r>
        <w:rPr>
          <w:rFonts w:ascii="Comic Sans MS" w:hAnsi="Comic Sans MS"/>
        </w:rPr>
        <w:t xml:space="preserve">                                                                                             </w:t>
      </w:r>
    </w:p>
    <w:p w:rsidR="0079075A" w:rsidRDefault="0079075A">
      <w:pPr>
        <w:rPr>
          <w:rFonts w:ascii="Comic Sans MS" w:hAnsi="Comic Sans MS"/>
        </w:rPr>
      </w:pPr>
    </w:p>
    <w:p w:rsidR="0079075A" w:rsidRDefault="0079075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          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                                           62    49</w:t>
      </w:r>
    </w:p>
    <w:p w:rsidR="0079075A" w:rsidRPr="002143F3" w:rsidRDefault="0079075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  ?                43</w:t>
      </w:r>
    </w:p>
    <w:p w:rsidR="0079075A" w:rsidRDefault="0079075A">
      <w:pPr>
        <w:rPr>
          <w:rFonts w:ascii="Comic Sans MS" w:hAnsi="Comic Sans MS"/>
        </w:rPr>
      </w:pPr>
    </w:p>
    <w:p w:rsidR="0079075A" w:rsidRDefault="0079075A" w:rsidP="007307C0">
      <w:pPr>
        <w:rPr>
          <w:rFonts w:ascii="Comic Sans MS" w:hAnsi="Comic Sans MS"/>
        </w:rPr>
      </w:pPr>
    </w:p>
    <w:p w:rsidR="0079075A" w:rsidRPr="00812B62" w:rsidRDefault="0079075A" w:rsidP="007307C0">
      <w:pPr>
        <w:rPr>
          <w:rFonts w:ascii="Comic Sans MS" w:hAnsi="Comic Sans MS"/>
        </w:rPr>
      </w:pPr>
      <w:r>
        <w:rPr>
          <w:noProof/>
        </w:rPr>
        <w:pict>
          <v:shape id="_x0000_s1049" type="#_x0000_t32" style="position:absolute;margin-left:281.4pt;margin-top:4pt;width:0;height:165.8pt;z-index:251656704" o:connectortype="straight" strokecolor="#4f81bd" strokeweight="1pt">
            <v:stroke dashstyle="dash"/>
            <v:shadow color="#868686"/>
          </v:shape>
        </w:pict>
      </w:r>
      <w:r w:rsidRPr="007307C0">
        <w:rPr>
          <w:rFonts w:ascii="Comic Sans MS" w:hAnsi="Comic Sans MS"/>
          <w:b/>
          <w:color w:val="00B0F0"/>
        </w:rPr>
        <w:t xml:space="preserve"> /6/</w:t>
      </w:r>
      <w:r w:rsidRPr="00812B62">
        <w:rPr>
          <w:rFonts w:ascii="Comic Sans MS" w:hAnsi="Comic Sans MS"/>
        </w:rPr>
        <w:t xml:space="preserve">Aşağıda ölçüsü verilen açıyı  iletki yardımı    </w:t>
      </w:r>
      <w:r>
        <w:rPr>
          <w:rFonts w:ascii="Comic Sans MS" w:hAnsi="Comic Sans MS"/>
        </w:rPr>
        <w:t xml:space="preserve">    </w:t>
      </w:r>
      <w:r w:rsidRPr="00812B62">
        <w:rPr>
          <w:rFonts w:ascii="Comic Sans MS" w:hAnsi="Comic Sans MS"/>
          <w:b/>
          <w:color w:val="00B0F0"/>
        </w:rPr>
        <w:t>/7/</w:t>
      </w:r>
      <w:r w:rsidRPr="00812B62">
        <w:rPr>
          <w:rFonts w:ascii="Comic Sans MS" w:hAnsi="Comic Sans MS"/>
        </w:rPr>
        <w:t>Karenin simetri doğrularını çizelim.</w:t>
      </w:r>
    </w:p>
    <w:p w:rsidR="0079075A" w:rsidRPr="00CE0623" w:rsidRDefault="0079075A" w:rsidP="007307C0">
      <w:pPr>
        <w:rPr>
          <w:rFonts w:ascii="Comic Sans MS" w:hAnsi="Comic Sans MS"/>
        </w:rPr>
      </w:pPr>
      <w:r w:rsidRPr="00812B62">
        <w:rPr>
          <w:rFonts w:ascii="Comic Sans MS" w:hAnsi="Comic Sans MS"/>
        </w:rPr>
        <w:t xml:space="preserve"> ile çizelim</w:t>
      </w:r>
      <w:r>
        <w:rPr>
          <w:rFonts w:ascii="Comic Sans MS" w:hAnsi="Comic Sans MS"/>
        </w:rPr>
        <w:t xml:space="preserve">.   </w:t>
      </w:r>
      <w:r w:rsidRPr="00B07C59">
        <w:rPr>
          <w:rFonts w:ascii="Comic Sans MS" w:hAnsi="Comic Sans MS"/>
          <w:b/>
          <w:color w:val="FF0000"/>
        </w:rPr>
        <w:t>10 puan</w:t>
      </w:r>
      <w:r w:rsidRPr="00B07C59">
        <w:rPr>
          <w:rFonts w:ascii="Comic Sans MS" w:hAnsi="Comic Sans MS"/>
          <w:b/>
        </w:rPr>
        <w:t xml:space="preserve">                               </w:t>
      </w:r>
      <w:r>
        <w:rPr>
          <w:rFonts w:ascii="Comic Sans MS" w:hAnsi="Comic Sans MS"/>
          <w:b/>
        </w:rPr>
        <w:t xml:space="preserve">     </w:t>
      </w:r>
      <w:r w:rsidRPr="00B07C59">
        <w:rPr>
          <w:rFonts w:ascii="Comic Sans MS" w:hAnsi="Comic Sans MS"/>
          <w:b/>
        </w:rPr>
        <w:t xml:space="preserve"> </w:t>
      </w:r>
      <w:r w:rsidRPr="00B07C59">
        <w:rPr>
          <w:rFonts w:ascii="Comic Sans MS" w:hAnsi="Comic Sans MS"/>
          <w:b/>
          <w:color w:val="FF0000"/>
        </w:rPr>
        <w:t>10 puan</w:t>
      </w:r>
    </w:p>
    <w:p w:rsidR="0079075A" w:rsidRPr="00CE0623" w:rsidRDefault="0079075A" w:rsidP="007307C0">
      <w:pPr>
        <w:rPr>
          <w:rFonts w:ascii="Comic Sans MS" w:hAnsi="Comic Sans MS"/>
        </w:rPr>
      </w:pPr>
      <w:r>
        <w:rPr>
          <w:noProof/>
        </w:rPr>
        <w:pict>
          <v:rect id="_x0000_s1050" style="position:absolute;margin-left:349.8pt;margin-top:8.4pt;width:133.8pt;height:120.6pt;z-index:251657728" strokecolor="#f79646" strokeweight="2.5pt">
            <v:shadow color="#868686"/>
          </v:rect>
        </w:pict>
      </w:r>
      <w:r>
        <w:rPr>
          <w:noProof/>
        </w:rPr>
        <w:pict>
          <v:group id="_x0000_s1051" style="position:absolute;margin-left:70.05pt;margin-top:8.4pt;width:9pt;height:9pt;z-index:251655680" coordorigin="2727,11651" coordsize="360,180">
            <v:line id="_x0000_s1052" style="position:absolute;flip:x y" from="2907,11651" to="3087,11831"/>
            <v:line id="_x0000_s1053" style="position:absolute;flip:x" from="2727,11651" to="2907,11831"/>
          </v:group>
        </w:pict>
      </w:r>
      <w:r w:rsidRPr="00CE0623">
        <w:rPr>
          <w:rFonts w:ascii="Comic Sans MS" w:hAnsi="Comic Sans MS"/>
        </w:rPr>
        <w:t xml:space="preserve"> </w:t>
      </w:r>
    </w:p>
    <w:p w:rsidR="0079075A" w:rsidRDefault="0079075A" w:rsidP="007307C0">
      <w:pPr>
        <w:rPr>
          <w:rFonts w:ascii="Comic Sans MS" w:hAnsi="Comic Sans MS"/>
          <w:vertAlign w:val="superscript"/>
        </w:rPr>
      </w:pPr>
      <w:r w:rsidRPr="00CE0623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   </w:t>
      </w:r>
      <w:r w:rsidRPr="00CE0623">
        <w:rPr>
          <w:rFonts w:ascii="Comic Sans MS" w:hAnsi="Comic Sans MS"/>
        </w:rPr>
        <w:t xml:space="preserve">  s( ADC) = 70</w:t>
      </w:r>
      <w:r w:rsidRPr="00CE0623">
        <w:rPr>
          <w:rFonts w:ascii="Comic Sans MS" w:hAnsi="Comic Sans MS"/>
          <w:vertAlign w:val="superscript"/>
        </w:rPr>
        <w:t xml:space="preserve">0      </w:t>
      </w:r>
      <w:r>
        <w:rPr>
          <w:rFonts w:ascii="Comic Sans MS" w:hAnsi="Comic Sans MS"/>
        </w:rPr>
        <w:t xml:space="preserve">                                         </w:t>
      </w:r>
      <w:r w:rsidRPr="00CE0623">
        <w:rPr>
          <w:rFonts w:ascii="Comic Sans MS" w:hAnsi="Comic Sans MS"/>
        </w:rPr>
        <w:t xml:space="preserve">          </w:t>
      </w:r>
    </w:p>
    <w:p w:rsidR="0079075A" w:rsidRDefault="0079075A" w:rsidP="007307C0">
      <w:pPr>
        <w:rPr>
          <w:rFonts w:ascii="Comic Sans MS" w:hAnsi="Comic Sans MS"/>
          <w:vertAlign w:val="superscript"/>
        </w:rPr>
      </w:pPr>
    </w:p>
    <w:p w:rsidR="0079075A" w:rsidRDefault="0079075A" w:rsidP="007307C0">
      <w:pPr>
        <w:rPr>
          <w:rFonts w:ascii="Comic Sans MS" w:hAnsi="Comic Sans MS"/>
          <w:vertAlign w:val="superscript"/>
        </w:rPr>
      </w:pPr>
    </w:p>
    <w:p w:rsidR="0079075A" w:rsidRDefault="0079075A" w:rsidP="007307C0">
      <w:pPr>
        <w:rPr>
          <w:rFonts w:ascii="Comic Sans MS" w:hAnsi="Comic Sans MS"/>
          <w:vertAlign w:val="superscript"/>
        </w:rPr>
      </w:pPr>
    </w:p>
    <w:p w:rsidR="0079075A" w:rsidRDefault="0079075A" w:rsidP="007307C0">
      <w:pPr>
        <w:rPr>
          <w:rFonts w:ascii="Comic Sans MS" w:hAnsi="Comic Sans MS"/>
          <w:vertAlign w:val="superscript"/>
        </w:rPr>
      </w:pPr>
    </w:p>
    <w:p w:rsidR="0079075A" w:rsidRDefault="0079075A" w:rsidP="007307C0">
      <w:pPr>
        <w:rPr>
          <w:rFonts w:ascii="Comic Sans MS" w:hAnsi="Comic Sans MS"/>
          <w:vertAlign w:val="superscript"/>
        </w:rPr>
      </w:pPr>
    </w:p>
    <w:p w:rsidR="0079075A" w:rsidRDefault="0079075A" w:rsidP="007307C0">
      <w:pPr>
        <w:rPr>
          <w:rFonts w:ascii="Comic Sans MS" w:hAnsi="Comic Sans MS"/>
          <w:vertAlign w:val="superscript"/>
        </w:rPr>
      </w:pPr>
      <w:r w:rsidRPr="00CE0623">
        <w:rPr>
          <w:rFonts w:ascii="Comic Sans MS" w:hAnsi="Comic Sans MS"/>
          <w:vertAlign w:val="superscript"/>
        </w:rPr>
        <w:t xml:space="preserve">     </w:t>
      </w:r>
    </w:p>
    <w:p w:rsidR="0079075A" w:rsidRDefault="0079075A" w:rsidP="007307C0">
      <w:pPr>
        <w:rPr>
          <w:rFonts w:ascii="Comic Sans MS" w:hAnsi="Comic Sans MS"/>
          <w:vertAlign w:val="superscript"/>
        </w:rPr>
      </w:pPr>
    </w:p>
    <w:p w:rsidR="0079075A" w:rsidRPr="00D551AA" w:rsidRDefault="0079075A" w:rsidP="00317C1C">
      <w:pPr>
        <w:rPr>
          <w:rFonts w:ascii="Comic Sans MS" w:hAnsi="Comic Sans MS"/>
        </w:rPr>
      </w:pPr>
      <w:r>
        <w:rPr>
          <w:noProof/>
        </w:rPr>
        <w:pict>
          <v:shape id="_x0000_s1054" type="#_x0000_t32" style="position:absolute;margin-left:483.6pt;margin-top:11.1pt;width:31.8pt;height:42.55pt;z-index:251666944" o:connectortype="straight" strokecolor="#4bacc6" strokeweight="2.5pt">
            <v:stroke endarrow="block"/>
            <v:shadow color="#868686"/>
          </v:shape>
        </w:pict>
      </w:r>
      <w:r>
        <w:rPr>
          <w:noProof/>
        </w:rPr>
        <w:pict>
          <v:shape id="_x0000_s1055" type="#_x0000_t32" style="position:absolute;margin-left:447.6pt;margin-top:9.85pt;width:36pt;height:48.7pt;flip:x;z-index:251665920" o:connectortype="straight" strokecolor="#4bacc6" strokeweight="2.5pt">
            <v:stroke endarrow="block"/>
            <v:shadow color="#868686"/>
          </v:shape>
        </w:pict>
      </w:r>
      <w:r w:rsidRPr="00317C1C">
        <w:rPr>
          <w:rFonts w:ascii="Bookman Old Style" w:hAnsi="Bookman Old Style"/>
          <w:b/>
          <w:color w:val="00B0F0"/>
        </w:rPr>
        <w:t>/8/</w:t>
      </w:r>
      <w:r w:rsidRPr="00D551AA">
        <w:rPr>
          <w:rFonts w:ascii="Comic Sans MS" w:hAnsi="Comic Sans MS"/>
          <w:b/>
        </w:rPr>
        <w:t xml:space="preserve"> </w:t>
      </w:r>
      <w:r w:rsidRPr="00202757">
        <w:rPr>
          <w:rFonts w:ascii="Comic Sans MS" w:hAnsi="Comic Sans MS"/>
          <w:b/>
        </w:rPr>
        <w:t>Aşağıda verile</w:t>
      </w:r>
      <w:r>
        <w:rPr>
          <w:rFonts w:ascii="Comic Sans MS" w:hAnsi="Comic Sans MS"/>
          <w:b/>
        </w:rPr>
        <w:t>n açı çeşitlerini altına yazalım</w:t>
      </w:r>
      <w:r w:rsidRPr="00202757">
        <w:rPr>
          <w:rFonts w:ascii="Comic Sans MS" w:hAnsi="Comic Sans MS"/>
          <w:b/>
        </w:rPr>
        <w:t>.</w:t>
      </w:r>
      <w:r w:rsidRPr="00B07C59">
        <w:rPr>
          <w:rFonts w:ascii="Comic Sans MS" w:hAnsi="Comic Sans MS"/>
          <w:b/>
          <w:color w:val="FF0000"/>
        </w:rPr>
        <w:t>2’şer puan</w:t>
      </w:r>
      <w:r>
        <w:rPr>
          <w:rFonts w:ascii="Comic Sans MS" w:hAnsi="Comic Sans MS"/>
          <w:b/>
          <w:color w:val="FF0000"/>
        </w:rPr>
        <w:t>(10)</w:t>
      </w:r>
    </w:p>
    <w:p w:rsidR="0079075A" w:rsidRDefault="0079075A" w:rsidP="00317C1C">
      <w:pPr>
        <w:jc w:val="center"/>
        <w:rPr>
          <w:rFonts w:ascii="Bookman Old Style" w:hAnsi="Bookman Old Style"/>
          <w:b/>
        </w:rPr>
      </w:pPr>
      <w:r>
        <w:rPr>
          <w:noProof/>
        </w:rPr>
        <w:pict>
          <v:group id="_x0000_s1056" style="position:absolute;left:0;text-align:left;margin-left:471.6pt;margin-top:5.2pt;width:18.6pt;height:7.75pt;z-index:251667968" coordorigin="10152,4837" coordsize="372,289">
            <v:shape id="_x0000_s1057" type="#_x0000_t32" style="position:absolute;left:10152;top:4915;width:240;height:211" o:connectortype="straight" strokeweight="2.5pt">
              <v:shadow color="#868686"/>
            </v:shape>
            <v:shape id="_x0000_s1058" type="#_x0000_t32" style="position:absolute;left:10392;top:4837;width:132;height:289;flip:y" o:connectortype="straight" strokeweight="2.5pt">
              <v:shadow color="#868686"/>
            </v:shape>
          </v:group>
        </w:pict>
      </w:r>
      <w:r>
        <w:rPr>
          <w:noProof/>
        </w:rPr>
        <w:pict>
          <v:line id="_x0000_s1059" style="position:absolute;left:0;text-align:left;z-index:251658752" from="0,41.85pt" to="126pt,41.85pt" strokecolor="#4f81bd" strokeweight="2.5pt">
            <v:stroke startarrow="block" endarrow="block"/>
            <v:shadow color="#868686"/>
          </v:line>
        </w:pict>
      </w:r>
      <w:r>
        <w:rPr>
          <w:noProof/>
        </w:rPr>
        <w:pict>
          <v:line id="_x0000_s1060" style="position:absolute;left:0;text-align:left;flip:x;z-index:251660800" from="252pt,5.2pt" to="270pt,41.2pt" strokecolor="#c0504d" strokeweight="2.5pt">
            <v:stroke endarrow="block"/>
            <v:shadow color="#868686"/>
          </v:line>
        </w:pict>
      </w:r>
      <w:r>
        <w:rPr>
          <w:noProof/>
        </w:rPr>
        <w:pict>
          <v:line id="_x0000_s1061" style="position:absolute;left:0;text-align:left;z-index:251661824" from="270pt,5.2pt" to="297pt,41.2pt" strokecolor="#c0504d" strokeweight="2.5pt">
            <v:stroke endarrow="block"/>
            <v:shadow color="#868686"/>
          </v:line>
        </w:pict>
      </w:r>
      <w:r>
        <w:rPr>
          <w:noProof/>
        </w:rPr>
        <w:pict>
          <v:line id="_x0000_s1062" style="position:absolute;left:0;text-align:left;flip:x y;z-index:251662848" from="324pt,23.55pt" to="369pt,41.55pt" strokecolor="#8064a2" strokeweight="2.5pt">
            <v:stroke endarrow="block"/>
            <v:shadow color="#868686"/>
          </v:line>
        </w:pict>
      </w:r>
      <w:r>
        <w:rPr>
          <w:noProof/>
        </w:rPr>
        <w:pict>
          <v:line id="_x0000_s1063" style="position:absolute;left:0;text-align:left;z-index:251663872" from="369pt,41.85pt" to="423pt,41.85pt" strokecolor="#8064a2" strokeweight="2.5pt">
            <v:stroke endarrow="block"/>
            <v:shadow color="#868686"/>
          </v:line>
        </w:pict>
      </w:r>
      <w:r>
        <w:rPr>
          <w:noProof/>
        </w:rPr>
        <w:pict>
          <v:group id="_x0000_s1064" style="position:absolute;left:0;text-align:left;margin-left:153pt;margin-top:9.1pt;width:63pt;height:32.1pt;z-index:251659776" coordorigin="3960,5298" coordsize="1260,642">
            <v:line id="_x0000_s1065" style="position:absolute;flip:y" from="3960,5298" to="3960,5940" strokecolor="#9bbb59" strokeweight="2.5pt">
              <v:stroke endarrow="block"/>
              <v:shadow color="#868686"/>
            </v:line>
            <v:line id="_x0000_s1066" style="position:absolute" from="3960,5940" to="5220,5940" strokecolor="#9bbb59" strokeweight="2.5pt">
              <v:stroke endarrow="block"/>
              <v:shadow color="#868686"/>
            </v:line>
            <v:rect id="_x0000_s1067" style="position:absolute;left:3960;top:5760;width:180;height:180" strokecolor="#9bbb59" strokeweight="2.5pt">
              <v:shadow color="#868686"/>
            </v:rect>
          </v:group>
        </w:pict>
      </w:r>
      <w:r>
        <w:rPr>
          <w:rFonts w:ascii="Bookman Old Style" w:hAnsi="Bookman Old Style"/>
          <w:b/>
        </w:rPr>
        <w:t xml:space="preserve">                                                    </w:t>
      </w:r>
    </w:p>
    <w:p w:rsidR="0079075A" w:rsidRDefault="0079075A" w:rsidP="00317C1C">
      <w:pPr>
        <w:jc w:val="center"/>
        <w:rPr>
          <w:rFonts w:ascii="Bookman Old Style" w:hAnsi="Bookman Old Style"/>
          <w:b/>
        </w:rPr>
      </w:pPr>
    </w:p>
    <w:p w:rsidR="0079075A" w:rsidRDefault="0079075A" w:rsidP="00317C1C">
      <w:pPr>
        <w:jc w:val="center"/>
        <w:rPr>
          <w:rFonts w:ascii="Bookman Old Style" w:hAnsi="Bookman Old Style"/>
          <w:b/>
        </w:rPr>
      </w:pPr>
    </w:p>
    <w:p w:rsidR="0079075A" w:rsidRDefault="0079075A" w:rsidP="00317C1C">
      <w:pPr>
        <w:jc w:val="center"/>
        <w:rPr>
          <w:rFonts w:ascii="Bookman Old Style" w:hAnsi="Bookman Old Style"/>
          <w:b/>
        </w:rPr>
      </w:pPr>
    </w:p>
    <w:p w:rsidR="0079075A" w:rsidRDefault="0079075A" w:rsidP="00317C1C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………………………….       ……………..       ……………      ………………….      ………………  </w:t>
      </w:r>
    </w:p>
    <w:p w:rsidR="0079075A" w:rsidRDefault="0079075A" w:rsidP="007307C0">
      <w:pPr>
        <w:rPr>
          <w:rFonts w:ascii="Comic Sans MS" w:hAnsi="Comic Sans MS"/>
          <w:vertAlign w:val="superscript"/>
        </w:rPr>
      </w:pPr>
    </w:p>
    <w:p w:rsidR="0079075A" w:rsidRDefault="0079075A" w:rsidP="007307C0">
      <w:pPr>
        <w:rPr>
          <w:rFonts w:ascii="Comic Sans MS" w:hAnsi="Comic Sans MS"/>
          <w:vertAlign w:val="superscript"/>
        </w:rPr>
      </w:pPr>
    </w:p>
    <w:p w:rsidR="0079075A" w:rsidRDefault="0079075A" w:rsidP="00812B62">
      <w:pPr>
        <w:spacing w:after="120"/>
        <w:rPr>
          <w:rFonts w:ascii="Comic Sans MS" w:hAnsi="Comic Sans MS" w:cs="Arial"/>
        </w:rPr>
      </w:pPr>
      <w:r w:rsidRPr="007307C0">
        <w:rPr>
          <w:rFonts w:ascii="Comic Sans MS" w:hAnsi="Comic Sans MS" w:cs="Arial"/>
          <w:color w:val="00B0F0"/>
        </w:rPr>
        <w:t>/</w:t>
      </w:r>
      <w:r>
        <w:rPr>
          <w:rFonts w:ascii="Comic Sans MS" w:hAnsi="Comic Sans MS" w:cs="Arial"/>
          <w:color w:val="00B0F0"/>
        </w:rPr>
        <w:t>9</w:t>
      </w:r>
      <w:r w:rsidRPr="007307C0">
        <w:rPr>
          <w:rFonts w:ascii="Comic Sans MS" w:hAnsi="Comic Sans MS" w:cs="Arial"/>
          <w:color w:val="00B0F0"/>
        </w:rPr>
        <w:t>/</w:t>
      </w:r>
      <w:r>
        <w:rPr>
          <w:rFonts w:ascii="Comic Sans MS" w:hAnsi="Comic Sans MS" w:cs="Arial"/>
        </w:rPr>
        <w:t>Gülizar, Kenan</w:t>
      </w:r>
      <w:r w:rsidRPr="00DA5EF6">
        <w:rPr>
          <w:rFonts w:ascii="Comic Sans MS" w:hAnsi="Comic Sans MS" w:cs="Arial"/>
        </w:rPr>
        <w:t>, Mutlu ve Anıl’ın okul tatil olmadan önce okuduğu kitap sayıları ile ilgili sütun grafiği aşağıda verilmiştir.</w:t>
      </w:r>
      <w:r>
        <w:rPr>
          <w:rFonts w:ascii="Comic Sans MS" w:hAnsi="Comic Sans MS" w:cs="Arial"/>
        </w:rPr>
        <w:t>Buna göre;</w:t>
      </w:r>
    </w:p>
    <w:p w:rsidR="0079075A" w:rsidRPr="00812B62" w:rsidRDefault="0079075A" w:rsidP="00812B62">
      <w:pPr>
        <w:spacing w:after="120"/>
        <w:rPr>
          <w:rFonts w:ascii="Comic Sans MS" w:hAnsi="Comic Sans MS" w:cs="Arial"/>
        </w:rPr>
      </w:pPr>
      <w:r>
        <w:rPr>
          <w:rFonts w:ascii="Comic Sans MS" w:hAnsi="Comic Sans MS"/>
        </w:rPr>
        <w:t xml:space="preserve">  </w:t>
      </w:r>
      <w:r w:rsidRPr="00812B62">
        <w:rPr>
          <w:rFonts w:ascii="Comic Sans MS" w:hAnsi="Comic Sans MS"/>
          <w:b/>
          <w:color w:val="FF0000"/>
        </w:rPr>
        <w:t>2’şer puan</w:t>
      </w:r>
      <w:r>
        <w:rPr>
          <w:rFonts w:ascii="Comic Sans MS" w:hAnsi="Comic Sans MS"/>
          <w:b/>
          <w:color w:val="FF0000"/>
        </w:rPr>
        <w:t>(10)</w:t>
      </w:r>
      <w:r>
        <w:rPr>
          <w:rFonts w:ascii="Comic Sans MS" w:hAnsi="Comic Sans MS"/>
        </w:rPr>
        <w:t xml:space="preserve">                                1.En çok kitabı kim okumuş?...............................................</w:t>
      </w: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2.Gülizar kaç kitap daha okursa Mutlu kadar okumuş olur?</w:t>
      </w:r>
    </w:p>
    <w:p w:rsidR="0079075A" w:rsidRPr="00DA5EF6" w:rsidRDefault="0079075A" w:rsidP="00B31208">
      <w:pPr>
        <w:framePr w:hSpace="141" w:wrap="around" w:vAnchor="text" w:hAnchor="page" w:x="364" w:y="170"/>
        <w:ind w:left="249"/>
        <w:jc w:val="center"/>
        <w:rPr>
          <w:rFonts w:ascii="Comic Sans MS" w:hAnsi="Comic Sans MS"/>
        </w:rPr>
      </w:pPr>
      <w:r w:rsidRPr="00DA5EF6">
        <w:rPr>
          <w:rFonts w:ascii="Comic Sans MS" w:hAnsi="Comic Sans MS"/>
        </w:rPr>
        <w:object w:dxaOrig="3945" w:dyaOrig="2595">
          <v:shape id="_x0000_i1028" type="#_x0000_t75" style="width:203.25pt;height:127.5pt" o:ole="">
            <v:imagedata r:id="rId11" o:title=""/>
          </v:shape>
          <o:OLEObject Type="Embed" ProgID="Paint.Picture" ShapeID="_x0000_i1028" DrawAspect="Content" ObjectID="_1474729052" r:id="rId12"/>
        </w:object>
      </w: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</w:p>
    <w:p w:rsidR="0079075A" w:rsidRDefault="0079075A">
      <w:pPr>
        <w:rPr>
          <w:rFonts w:ascii="Comic Sans MS" w:hAnsi="Comic Sans MS"/>
        </w:rPr>
      </w:pPr>
    </w:p>
    <w:p w:rsidR="0079075A" w:rsidRPr="00DA5EF6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>3.Okunan toplam kitap sayısı kaçtır?</w:t>
      </w:r>
    </w:p>
    <w:p w:rsidR="0079075A" w:rsidRPr="00DA5EF6" w:rsidRDefault="0079075A">
      <w:pPr>
        <w:rPr>
          <w:rFonts w:ascii="Comic Sans MS" w:hAnsi="Comic Sans MS"/>
        </w:rPr>
      </w:pPr>
    </w:p>
    <w:p w:rsidR="0079075A" w:rsidRDefault="0079075A">
      <w:pPr>
        <w:rPr>
          <w:rFonts w:ascii="Comic Sans MS" w:hAnsi="Comic Sans MS"/>
        </w:rPr>
      </w:pP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4.Kimlerin okudukları kitap sayılarını toplarsak Mutlu’nun</w:t>
      </w: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okuduğu kitap sayısına eşit olur?               </w:t>
      </w:r>
    </w:p>
    <w:p w:rsidR="0079075A" w:rsidRDefault="0079075A">
      <w:pPr>
        <w:rPr>
          <w:rFonts w:ascii="Comic Sans MS" w:hAnsi="Comic Sans MS"/>
        </w:rPr>
      </w:pP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5.Grafiğe bakarak Kenan hakkında ne söylersiniz.</w:t>
      </w:r>
    </w:p>
    <w:p w:rsidR="0079075A" w:rsidRDefault="0079075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……………………………………………………………………………………………………</w:t>
      </w:r>
    </w:p>
    <w:p w:rsidR="0079075A" w:rsidRPr="00DA5EF6" w:rsidRDefault="0079075A">
      <w:pPr>
        <w:rPr>
          <w:rFonts w:ascii="Comic Sans MS" w:hAnsi="Comic Sans MS"/>
        </w:rPr>
      </w:pPr>
      <w:r w:rsidRPr="00202757">
        <w:rPr>
          <w:rFonts w:ascii="Comic Sans MS" w:hAnsi="Comic Sans MS"/>
          <w:color w:val="00B0F0"/>
        </w:rPr>
        <w:t>/10/</w:t>
      </w:r>
      <w:r w:rsidRPr="00202757">
        <w:rPr>
          <w:rFonts w:ascii="Comic Sans MS" w:hAnsi="Comic Sans MS"/>
          <w:b/>
        </w:rPr>
        <w:t>Doğru olan cümlelere “D”,yanlış olan cümlelere” Y” yazalım.</w:t>
      </w:r>
      <w:r>
        <w:rPr>
          <w:rFonts w:ascii="Comic Sans MS" w:hAnsi="Comic Sans MS"/>
          <w:b/>
          <w:color w:val="FF0000"/>
        </w:rPr>
        <w:t xml:space="preserve"> </w:t>
      </w:r>
      <w:r w:rsidRPr="00812B62">
        <w:rPr>
          <w:rFonts w:ascii="Comic Sans MS" w:hAnsi="Comic Sans MS"/>
          <w:b/>
          <w:color w:val="FF0000"/>
        </w:rPr>
        <w:t>1’er puan</w:t>
      </w:r>
      <w:r>
        <w:rPr>
          <w:rFonts w:ascii="Comic Sans MS" w:hAnsi="Comic Sans MS"/>
          <w:b/>
          <w:color w:val="FF0000"/>
        </w:rPr>
        <w:t>(5)</w:t>
      </w:r>
      <w:r w:rsidRPr="00202757">
        <w:rPr>
          <w:rFonts w:ascii="Comic Sans MS" w:hAnsi="Comic Sans MS"/>
          <w:b/>
        </w:rPr>
        <w:t xml:space="preserve">                                    </w:t>
      </w:r>
    </w:p>
    <w:p w:rsidR="0079075A" w:rsidRPr="00DD7FDA" w:rsidRDefault="0079075A" w:rsidP="00C00397">
      <w:pPr>
        <w:tabs>
          <w:tab w:val="left" w:pos="7170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DA5EF6">
        <w:rPr>
          <w:rFonts w:ascii="Comic Sans MS" w:hAnsi="Comic Sans MS"/>
        </w:rPr>
        <w:t>(   ) Dikdörtgenin karşılıklı kenarları pareleldir.</w:t>
      </w:r>
    </w:p>
    <w:p w:rsidR="0079075A" w:rsidRPr="00DA5EF6" w:rsidRDefault="0079075A" w:rsidP="00C00397">
      <w:pPr>
        <w:tabs>
          <w:tab w:val="left" w:pos="7170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</w:t>
      </w:r>
      <w:r w:rsidRPr="00DA5EF6">
        <w:rPr>
          <w:rFonts w:ascii="Comic Sans MS" w:hAnsi="Comic Sans MS" w:cs="Arial"/>
        </w:rPr>
        <w:t>(   ) Karenin iç açılarından biri dik açıdır.</w:t>
      </w:r>
    </w:p>
    <w:p w:rsidR="0079075A" w:rsidRPr="00DA5EF6" w:rsidRDefault="0079075A" w:rsidP="00C00397">
      <w:pPr>
        <w:tabs>
          <w:tab w:val="left" w:pos="7170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</w:t>
      </w:r>
      <w:r w:rsidRPr="00DA5EF6">
        <w:rPr>
          <w:rFonts w:ascii="Comic Sans MS" w:hAnsi="Comic Sans MS" w:cs="Arial"/>
        </w:rPr>
        <w:t>(   ) Eşkenar üçgende simetri doğrusu yoktur.</w:t>
      </w:r>
    </w:p>
    <w:p w:rsidR="0079075A" w:rsidRPr="00DA5EF6" w:rsidRDefault="0079075A" w:rsidP="00C00397">
      <w:pPr>
        <w:tabs>
          <w:tab w:val="left" w:pos="7170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</w:t>
      </w:r>
      <w:r w:rsidRPr="00DA5EF6">
        <w:rPr>
          <w:rFonts w:ascii="Comic Sans MS" w:hAnsi="Comic Sans MS" w:cs="Arial"/>
        </w:rPr>
        <w:t>(   ) En büyük dar açının ölçüsü 89° dir.</w:t>
      </w:r>
    </w:p>
    <w:p w:rsidR="0079075A" w:rsidRPr="00DD7FDA" w:rsidRDefault="0079075A" w:rsidP="00DD7FDA">
      <w:pPr>
        <w:tabs>
          <w:tab w:val="left" w:pos="7170"/>
        </w:tabs>
        <w:rPr>
          <w:rFonts w:ascii="Arial" w:hAnsi="Arial" w:cs="Arial"/>
        </w:rPr>
      </w:pPr>
      <w:r>
        <w:rPr>
          <w:rFonts w:ascii="Comic Sans MS" w:hAnsi="Comic Sans MS" w:cs="Arial"/>
        </w:rPr>
        <w:t xml:space="preserve">     </w:t>
      </w:r>
      <w:r w:rsidRPr="00DA5EF6">
        <w:rPr>
          <w:rFonts w:ascii="Comic Sans MS" w:hAnsi="Comic Sans MS" w:cs="Arial"/>
        </w:rPr>
        <w:t>(   ) En büyük geniş açının ölçüsü 180° dir</w:t>
      </w:r>
      <w:r>
        <w:rPr>
          <w:rFonts w:ascii="Arial" w:hAnsi="Arial" w:cs="Arial"/>
        </w:rPr>
        <w:t>.</w:t>
      </w:r>
    </w:p>
    <w:p w:rsidR="0079075A" w:rsidRPr="00202757" w:rsidRDefault="0079075A" w:rsidP="00306DD5">
      <w:pPr>
        <w:rPr>
          <w:rFonts w:ascii="Comic Sans MS" w:hAnsi="Comic Sans MS"/>
          <w:b/>
        </w:rPr>
      </w:pPr>
      <w:r>
        <w:rPr>
          <w:sz w:val="22"/>
          <w:szCs w:val="22"/>
        </w:rPr>
        <w:t xml:space="preserve">       </w:t>
      </w:r>
      <w:r w:rsidRPr="00202757">
        <w:rPr>
          <w:rFonts w:ascii="Comic Sans MS" w:hAnsi="Comic Sans MS"/>
          <w:b/>
        </w:rPr>
        <w:t xml:space="preserve">Aşağıdaki boşlukları tamamlayalım. </w:t>
      </w:r>
      <w:r w:rsidRPr="00812B62">
        <w:rPr>
          <w:rFonts w:ascii="Comic Sans MS" w:hAnsi="Comic Sans MS"/>
          <w:b/>
          <w:color w:val="FF0000"/>
        </w:rPr>
        <w:t>1’er puan</w:t>
      </w:r>
      <w:r>
        <w:rPr>
          <w:rFonts w:ascii="Comic Sans MS" w:hAnsi="Comic Sans MS"/>
          <w:b/>
          <w:color w:val="FF0000"/>
        </w:rPr>
        <w:t>(5)</w:t>
      </w:r>
      <w:r w:rsidRPr="00202757">
        <w:rPr>
          <w:rFonts w:ascii="Comic Sans MS" w:hAnsi="Comic Sans MS"/>
          <w:b/>
        </w:rPr>
        <w:t xml:space="preserve">                                   </w:t>
      </w:r>
    </w:p>
    <w:p w:rsidR="0079075A" w:rsidRPr="00DA5EF6" w:rsidRDefault="0079075A" w:rsidP="00306D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DA5EF6">
        <w:rPr>
          <w:rFonts w:ascii="Comic Sans MS" w:hAnsi="Comic Sans MS"/>
        </w:rPr>
        <w:t>*Bir açısının ölçüsü 90 derece olan üçgene…………………………………………….denir.</w:t>
      </w:r>
    </w:p>
    <w:p w:rsidR="0079075A" w:rsidRPr="00DA5EF6" w:rsidRDefault="0079075A" w:rsidP="00306D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DA5EF6">
        <w:rPr>
          <w:rFonts w:ascii="Comic Sans MS" w:hAnsi="Comic Sans MS"/>
        </w:rPr>
        <w:t>*Eşkenar üçgenin her bir açısı ……………………derecedir.</w:t>
      </w:r>
    </w:p>
    <w:p w:rsidR="0079075A" w:rsidRDefault="0079075A" w:rsidP="00306D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</w:t>
      </w:r>
      <w:r w:rsidRPr="00DA5EF6">
        <w:rPr>
          <w:rFonts w:ascii="Comic Sans MS" w:hAnsi="Comic Sans MS"/>
        </w:rPr>
        <w:t>*Verilerin grafik üzerinde sütunlarla gösterilmesine………………………………….denir.</w:t>
      </w:r>
    </w:p>
    <w:p w:rsidR="0079075A" w:rsidRPr="00DA5EF6" w:rsidRDefault="0079075A" w:rsidP="00306DD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*</w:t>
      </w:r>
      <w:r w:rsidRPr="00DA5EF6">
        <w:rPr>
          <w:rFonts w:ascii="Comic Sans MS" w:hAnsi="Comic Sans MS"/>
        </w:rPr>
        <w:t>Bir geometrik şekilde komşu olmayan köşeleri birleştiren doğru parçasına .................... denir.</w:t>
      </w:r>
    </w:p>
    <w:p w:rsidR="0079075A" w:rsidRPr="00DA5EF6" w:rsidRDefault="0079075A" w:rsidP="00DA5EF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*</w:t>
      </w:r>
      <w:r w:rsidRPr="00DA5EF6">
        <w:rPr>
          <w:rFonts w:ascii="Comic Sans MS" w:hAnsi="Comic Sans MS"/>
        </w:rPr>
        <w:t>Doğru açı ………….… derecedir.</w:t>
      </w:r>
      <w:r>
        <w:rPr>
          <w:rFonts w:ascii="Comic Sans MS" w:hAnsi="Comic Sans MS"/>
        </w:rPr>
        <w:t xml:space="preserve"> </w:t>
      </w:r>
      <w:hyperlink r:id="rId13" w:history="1">
        <w:r>
          <w:rPr>
            <w:rStyle w:val="Hyperlink"/>
          </w:rPr>
          <w:t>www.sorubak.com</w:t>
        </w:r>
      </w:hyperlink>
    </w:p>
    <w:p w:rsidR="0079075A" w:rsidRDefault="0079075A" w:rsidP="009D3381">
      <w:pPr>
        <w:rPr>
          <w:rFonts w:ascii="Comic Sans MS" w:hAnsi="Comic Sans MS"/>
          <w:b/>
        </w:rPr>
      </w:pPr>
    </w:p>
    <w:p w:rsidR="0079075A" w:rsidRDefault="0079075A" w:rsidP="009D3381">
      <w:pPr>
        <w:rPr>
          <w:rFonts w:ascii="Comic Sans MS" w:hAnsi="Comic Sans MS"/>
          <w:b/>
        </w:rPr>
      </w:pPr>
    </w:p>
    <w:p w:rsidR="0079075A" w:rsidRDefault="0079075A" w:rsidP="009D3381">
      <w:pPr>
        <w:rPr>
          <w:rFonts w:ascii="Comic Sans MS" w:hAnsi="Comic Sans MS"/>
          <w:b/>
        </w:rPr>
      </w:pPr>
    </w:p>
    <w:p w:rsidR="0079075A" w:rsidRPr="00DA5EF6" w:rsidRDefault="0079075A" w:rsidP="009D3381">
      <w:pPr>
        <w:rPr>
          <w:rFonts w:ascii="Comic Sans MS" w:hAnsi="Comic Sans MS"/>
          <w:b/>
        </w:rPr>
      </w:pPr>
    </w:p>
    <w:p w:rsidR="0079075A" w:rsidRPr="009D3381" w:rsidRDefault="0079075A">
      <w:pPr>
        <w:rPr>
          <w:rFonts w:ascii="Comic Sans MS" w:hAnsi="Comic Sans MS"/>
          <w:b/>
        </w:rPr>
      </w:pPr>
    </w:p>
    <w:sectPr w:rsidR="0079075A" w:rsidRPr="009D3381" w:rsidSect="00306DD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75A" w:rsidRDefault="0079075A" w:rsidP="00CE0623">
      <w:r>
        <w:separator/>
      </w:r>
    </w:p>
  </w:endnote>
  <w:endnote w:type="continuationSeparator" w:id="0">
    <w:p w:rsidR="0079075A" w:rsidRDefault="0079075A" w:rsidP="00CE06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75A" w:rsidRDefault="0079075A" w:rsidP="00CE0623">
      <w:r>
        <w:separator/>
      </w:r>
    </w:p>
  </w:footnote>
  <w:footnote w:type="continuationSeparator" w:id="0">
    <w:p w:rsidR="0079075A" w:rsidRDefault="0079075A" w:rsidP="00CE06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20D8"/>
    <w:rsid w:val="000920D8"/>
    <w:rsid w:val="0012029B"/>
    <w:rsid w:val="00141648"/>
    <w:rsid w:val="001C5BA7"/>
    <w:rsid w:val="00202757"/>
    <w:rsid w:val="002143F3"/>
    <w:rsid w:val="002210D3"/>
    <w:rsid w:val="00242771"/>
    <w:rsid w:val="00273D25"/>
    <w:rsid w:val="00306DD5"/>
    <w:rsid w:val="00317C1C"/>
    <w:rsid w:val="00356709"/>
    <w:rsid w:val="003753FF"/>
    <w:rsid w:val="003D51AC"/>
    <w:rsid w:val="003D5E6A"/>
    <w:rsid w:val="00400A89"/>
    <w:rsid w:val="00446090"/>
    <w:rsid w:val="00454E9B"/>
    <w:rsid w:val="004A3686"/>
    <w:rsid w:val="004D529F"/>
    <w:rsid w:val="004E78E7"/>
    <w:rsid w:val="00515670"/>
    <w:rsid w:val="005428F5"/>
    <w:rsid w:val="00555223"/>
    <w:rsid w:val="0056101A"/>
    <w:rsid w:val="005C03DA"/>
    <w:rsid w:val="005C37CF"/>
    <w:rsid w:val="0063541C"/>
    <w:rsid w:val="00643378"/>
    <w:rsid w:val="00644DD2"/>
    <w:rsid w:val="00657CF0"/>
    <w:rsid w:val="006A4420"/>
    <w:rsid w:val="006C640D"/>
    <w:rsid w:val="006F5CFF"/>
    <w:rsid w:val="00704D72"/>
    <w:rsid w:val="007307C0"/>
    <w:rsid w:val="007319BE"/>
    <w:rsid w:val="007527C8"/>
    <w:rsid w:val="0079075A"/>
    <w:rsid w:val="007A561F"/>
    <w:rsid w:val="007B56E9"/>
    <w:rsid w:val="00812B62"/>
    <w:rsid w:val="00830747"/>
    <w:rsid w:val="008372C4"/>
    <w:rsid w:val="00842412"/>
    <w:rsid w:val="008754A6"/>
    <w:rsid w:val="008A1632"/>
    <w:rsid w:val="008A4F30"/>
    <w:rsid w:val="009604E8"/>
    <w:rsid w:val="00966F0E"/>
    <w:rsid w:val="00992DE2"/>
    <w:rsid w:val="009A17EE"/>
    <w:rsid w:val="009B4082"/>
    <w:rsid w:val="009D3381"/>
    <w:rsid w:val="00A00438"/>
    <w:rsid w:val="00A13344"/>
    <w:rsid w:val="00A4022B"/>
    <w:rsid w:val="00A740B9"/>
    <w:rsid w:val="00AC679E"/>
    <w:rsid w:val="00B07C59"/>
    <w:rsid w:val="00B157DB"/>
    <w:rsid w:val="00B31208"/>
    <w:rsid w:val="00B814C1"/>
    <w:rsid w:val="00BE5C85"/>
    <w:rsid w:val="00C00397"/>
    <w:rsid w:val="00C30438"/>
    <w:rsid w:val="00C35B04"/>
    <w:rsid w:val="00C516F9"/>
    <w:rsid w:val="00CB3DAB"/>
    <w:rsid w:val="00CE0623"/>
    <w:rsid w:val="00D551AA"/>
    <w:rsid w:val="00DA5EF6"/>
    <w:rsid w:val="00DA78A5"/>
    <w:rsid w:val="00DB6A2C"/>
    <w:rsid w:val="00DD7FDA"/>
    <w:rsid w:val="00DE03C4"/>
    <w:rsid w:val="00E23E5C"/>
    <w:rsid w:val="00E24FB1"/>
    <w:rsid w:val="00E90690"/>
    <w:rsid w:val="00E95585"/>
    <w:rsid w:val="00EA1DDF"/>
    <w:rsid w:val="00EB6DDF"/>
    <w:rsid w:val="00F0766C"/>
    <w:rsid w:val="00F624BA"/>
    <w:rsid w:val="00F736F7"/>
    <w:rsid w:val="00FB7C44"/>
    <w:rsid w:val="00FF3120"/>
    <w:rsid w:val="00FF5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43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IntenseEmphasis">
    <w:name w:val="Intense Emphasis"/>
    <w:basedOn w:val="DefaultParagraphFont"/>
    <w:uiPriority w:val="99"/>
    <w:qFormat/>
    <w:rsid w:val="005C37CF"/>
    <w:rPr>
      <w:rFonts w:cs="Times New Roman"/>
      <w:b/>
      <w:bCs/>
      <w:i/>
      <w:iCs/>
      <w:color w:val="4F81BD"/>
    </w:rPr>
  </w:style>
  <w:style w:type="paragraph" w:styleId="Caption">
    <w:name w:val="caption"/>
    <w:basedOn w:val="Normal"/>
    <w:next w:val="Normal"/>
    <w:uiPriority w:val="99"/>
    <w:qFormat/>
    <w:rsid w:val="00A00438"/>
    <w:rPr>
      <w:b/>
      <w:bCs/>
      <w:sz w:val="20"/>
      <w:szCs w:val="20"/>
    </w:rPr>
  </w:style>
  <w:style w:type="paragraph" w:styleId="NoSpacing">
    <w:name w:val="No Spacing"/>
    <w:uiPriority w:val="99"/>
    <w:qFormat/>
    <w:rsid w:val="00A00438"/>
    <w:rPr>
      <w:rFonts w:ascii="Calibri" w:hAnsi="Calibri"/>
      <w:lang w:eastAsia="en-US"/>
    </w:rPr>
  </w:style>
  <w:style w:type="paragraph" w:styleId="ListParagraph">
    <w:name w:val="List Paragraph"/>
    <w:basedOn w:val="Normal"/>
    <w:uiPriority w:val="99"/>
    <w:qFormat/>
    <w:rsid w:val="004D5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CE062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E0623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CE062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E0623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027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275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4A36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38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217</TotalTime>
  <Pages>3</Pages>
  <Words>650</Words>
  <Characters>3709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Okul</dc:creator>
  <cp:keywords>www.sorubak.com</cp:keywords>
  <dc:description/>
  <cp:lastModifiedBy>edanur</cp:lastModifiedBy>
  <cp:revision>19</cp:revision>
  <dcterms:created xsi:type="dcterms:W3CDTF">2012-10-29T17:44:00Z</dcterms:created>
  <dcterms:modified xsi:type="dcterms:W3CDTF">2014-10-13T15:11:00Z</dcterms:modified>
</cp:coreProperties>
</file>