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215" w:rsidRDefault="004C4215" w:rsidP="000C0DFF">
      <w:pPr>
        <w:pStyle w:val="ListParagraph"/>
        <w:numPr>
          <w:ilvl w:val="0"/>
          <w:numId w:val="1"/>
        </w:numPr>
        <w:rPr>
          <w:sz w:val="20"/>
        </w:rPr>
      </w:pPr>
      <w:r>
        <w:rPr>
          <w:sz w:val="20"/>
        </w:rPr>
        <w:t>Mantık nedir? Tanımlayınız.</w:t>
      </w:r>
      <w:r w:rsidRPr="00386E4D">
        <w:rPr>
          <w:noProof/>
          <w:lang w:eastAsia="tr-TR"/>
        </w:rPr>
        <w:t xml:space="preserve"> </w:t>
      </w:r>
    </w:p>
    <w:p w:rsidR="004C4215" w:rsidRDefault="004C4215" w:rsidP="000C0DFF">
      <w:pPr>
        <w:pStyle w:val="ListParagraph"/>
        <w:numPr>
          <w:ilvl w:val="0"/>
          <w:numId w:val="1"/>
        </w:numPr>
        <w:rPr>
          <w:sz w:val="20"/>
        </w:rPr>
      </w:pPr>
    </w:p>
    <w:p w:rsidR="004C4215" w:rsidRDefault="004C4215" w:rsidP="000C0DFF">
      <w:pPr>
        <w:pStyle w:val="ListParagraph"/>
        <w:numPr>
          <w:ilvl w:val="0"/>
          <w:numId w:val="1"/>
        </w:numPr>
        <w:rPr>
          <w:sz w:val="20"/>
        </w:rPr>
      </w:pPr>
      <w:r>
        <w:rPr>
          <w:sz w:val="20"/>
        </w:rPr>
        <w:t>Akıl yürütme ilkelerinden birer örnek vererek açıklayınız.</w:t>
      </w:r>
    </w:p>
    <w:p w:rsidR="004C4215" w:rsidRDefault="004C4215" w:rsidP="000C0DFF">
      <w:pPr>
        <w:pStyle w:val="ListParagraph"/>
        <w:numPr>
          <w:ilvl w:val="0"/>
          <w:numId w:val="1"/>
        </w:numPr>
        <w:rPr>
          <w:sz w:val="20"/>
        </w:rPr>
      </w:pPr>
      <w:r>
        <w:rPr>
          <w:sz w:val="20"/>
        </w:rPr>
        <w:t>Kavram ve terim nedir? Açıklayınız.</w:t>
      </w:r>
    </w:p>
    <w:p w:rsidR="004C4215" w:rsidRDefault="004C4215" w:rsidP="00B56EBC">
      <w:pPr>
        <w:pStyle w:val="ListParagraph"/>
        <w:numPr>
          <w:ilvl w:val="0"/>
          <w:numId w:val="1"/>
        </w:numPr>
        <w:rPr>
          <w:sz w:val="20"/>
        </w:rPr>
      </w:pPr>
      <w:r>
        <w:rPr>
          <w:sz w:val="20"/>
        </w:rPr>
        <w:t>Beş tümeli maddeler halinde yazınız. Özgüllük ve İlintililik kavramlarının farkını açıklayınız. kavramını açıklayınız.</w:t>
      </w:r>
    </w:p>
    <w:p w:rsidR="004C4215" w:rsidRPr="00C9597B" w:rsidRDefault="004C4215" w:rsidP="00C9597B">
      <w:pPr>
        <w:pStyle w:val="ListParagraph"/>
        <w:numPr>
          <w:ilvl w:val="0"/>
          <w:numId w:val="1"/>
        </w:numPr>
        <w:rPr>
          <w:sz w:val="20"/>
        </w:rPr>
      </w:pPr>
      <w:r>
        <w:rPr>
          <w:sz w:val="20"/>
        </w:rPr>
        <w:t>Aşağıdaki sözcükleri nelik gerçeklik ve kimlik açısından uygun sütunlara yazınız.</w:t>
      </w:r>
    </w:p>
    <w:p w:rsidR="004C4215" w:rsidRPr="000C0DFF" w:rsidRDefault="004C4215" w:rsidP="000C0DFF">
      <w:pPr>
        <w:pStyle w:val="ListParagraph"/>
        <w:rPr>
          <w:sz w:val="20"/>
        </w:rPr>
      </w:pPr>
      <w:r>
        <w:rPr>
          <w:sz w:val="20"/>
        </w:rPr>
        <w:t>KAF DAĞI, ANKA KUŞU, MERCAN ADASI, KURABİYE ADAM, KELAMTRAŞ, MERMER HEYKEL, MONA LİSA TABLOSU, AHMET, MASA, AYŞE,KİTAP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7"/>
        <w:gridCol w:w="3340"/>
        <w:gridCol w:w="3315"/>
      </w:tblGrid>
      <w:tr w:rsidR="004C4215" w:rsidRPr="000F3C4B" w:rsidTr="000F3C4B">
        <w:tc>
          <w:tcPr>
            <w:tcW w:w="3535" w:type="dxa"/>
          </w:tcPr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jc w:val="center"/>
              <w:rPr>
                <w:sz w:val="20"/>
              </w:rPr>
            </w:pPr>
            <w:r w:rsidRPr="000F3C4B">
              <w:rPr>
                <w:sz w:val="20"/>
              </w:rPr>
              <w:t>NELİK</w:t>
            </w:r>
          </w:p>
        </w:tc>
        <w:tc>
          <w:tcPr>
            <w:tcW w:w="3535" w:type="dxa"/>
          </w:tcPr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jc w:val="center"/>
              <w:rPr>
                <w:sz w:val="20"/>
              </w:rPr>
            </w:pPr>
            <w:r w:rsidRPr="000F3C4B">
              <w:rPr>
                <w:sz w:val="20"/>
              </w:rPr>
              <w:t>GERÇEKLİK</w:t>
            </w:r>
          </w:p>
        </w:tc>
        <w:tc>
          <w:tcPr>
            <w:tcW w:w="3536" w:type="dxa"/>
          </w:tcPr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jc w:val="center"/>
              <w:rPr>
                <w:sz w:val="20"/>
              </w:rPr>
            </w:pPr>
            <w:r w:rsidRPr="000F3C4B">
              <w:rPr>
                <w:sz w:val="20"/>
              </w:rPr>
              <w:t>KİMLİK</w:t>
            </w:r>
          </w:p>
        </w:tc>
      </w:tr>
      <w:tr w:rsidR="004C4215" w:rsidRPr="000F3C4B" w:rsidTr="000F3C4B">
        <w:tc>
          <w:tcPr>
            <w:tcW w:w="3535" w:type="dxa"/>
          </w:tcPr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rPr>
                <w:sz w:val="20"/>
              </w:rPr>
            </w:pPr>
          </w:p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rPr>
                <w:sz w:val="20"/>
              </w:rPr>
            </w:pPr>
          </w:p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rPr>
                <w:sz w:val="20"/>
              </w:rPr>
            </w:pPr>
          </w:p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rPr>
                <w:sz w:val="20"/>
              </w:rPr>
            </w:pPr>
          </w:p>
        </w:tc>
        <w:tc>
          <w:tcPr>
            <w:tcW w:w="3535" w:type="dxa"/>
          </w:tcPr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rPr>
                <w:sz w:val="20"/>
              </w:rPr>
            </w:pPr>
          </w:p>
        </w:tc>
        <w:tc>
          <w:tcPr>
            <w:tcW w:w="3536" w:type="dxa"/>
          </w:tcPr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rPr>
                <w:sz w:val="20"/>
              </w:rPr>
            </w:pPr>
          </w:p>
        </w:tc>
      </w:tr>
    </w:tbl>
    <w:p w:rsidR="004C4215" w:rsidRDefault="004C4215" w:rsidP="000C0DFF">
      <w:pPr>
        <w:pStyle w:val="ListParagraph"/>
        <w:rPr>
          <w:sz w:val="20"/>
        </w:rPr>
      </w:pPr>
    </w:p>
    <w:p w:rsidR="004C4215" w:rsidRDefault="004C4215" w:rsidP="000C0DFF">
      <w:pPr>
        <w:pStyle w:val="ListParagraph"/>
        <w:numPr>
          <w:ilvl w:val="0"/>
          <w:numId w:val="1"/>
        </w:numPr>
        <w:rPr>
          <w:sz w:val="20"/>
        </w:rPr>
      </w:pPr>
      <w:r>
        <w:rPr>
          <w:sz w:val="20"/>
        </w:rPr>
        <w:t>Aşağıdaki kavram çiftlerinden  içlemi geniş olanı içlem, kaplamı geniş olanı kaplam sütununa yazınız.</w:t>
      </w:r>
    </w:p>
    <w:p w:rsidR="004C4215" w:rsidRPr="00780499" w:rsidRDefault="004C4215" w:rsidP="00780499">
      <w:pPr>
        <w:pStyle w:val="ListParagraph"/>
        <w:rPr>
          <w:sz w:val="20"/>
        </w:rPr>
      </w:pPr>
      <w:r>
        <w:rPr>
          <w:sz w:val="20"/>
        </w:rPr>
        <w:t>VARLIK- CANLI, BİTKİ-ÇİÇEK, KIRMIZI KALEM-KALEM, AYŞE-İNSAN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8"/>
        <w:gridCol w:w="4974"/>
      </w:tblGrid>
      <w:tr w:rsidR="004C4215" w:rsidRPr="000F3C4B" w:rsidTr="000F3C4B">
        <w:tc>
          <w:tcPr>
            <w:tcW w:w="5303" w:type="dxa"/>
          </w:tcPr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jc w:val="center"/>
              <w:rPr>
                <w:sz w:val="20"/>
              </w:rPr>
            </w:pPr>
            <w:r w:rsidRPr="000F3C4B">
              <w:rPr>
                <w:sz w:val="20"/>
              </w:rPr>
              <w:t>KAPLAMI GENİŞ OLAN</w:t>
            </w:r>
          </w:p>
        </w:tc>
        <w:tc>
          <w:tcPr>
            <w:tcW w:w="5303" w:type="dxa"/>
          </w:tcPr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jc w:val="center"/>
              <w:rPr>
                <w:sz w:val="20"/>
              </w:rPr>
            </w:pPr>
            <w:r w:rsidRPr="000F3C4B">
              <w:rPr>
                <w:sz w:val="20"/>
              </w:rPr>
              <w:t>İÇLEMİ GENİŞ OLAN</w:t>
            </w:r>
          </w:p>
        </w:tc>
      </w:tr>
      <w:tr w:rsidR="004C4215" w:rsidRPr="000F3C4B" w:rsidTr="000F3C4B">
        <w:tc>
          <w:tcPr>
            <w:tcW w:w="5303" w:type="dxa"/>
          </w:tcPr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rPr>
                <w:sz w:val="20"/>
              </w:rPr>
            </w:pPr>
          </w:p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rPr>
                <w:sz w:val="20"/>
              </w:rPr>
            </w:pPr>
          </w:p>
        </w:tc>
        <w:tc>
          <w:tcPr>
            <w:tcW w:w="5303" w:type="dxa"/>
          </w:tcPr>
          <w:p w:rsidR="004C4215" w:rsidRPr="000F3C4B" w:rsidRDefault="004C4215" w:rsidP="000F3C4B">
            <w:pPr>
              <w:pStyle w:val="ListParagraph"/>
              <w:spacing w:after="0" w:line="240" w:lineRule="auto"/>
              <w:ind w:left="0"/>
              <w:rPr>
                <w:sz w:val="20"/>
              </w:rPr>
            </w:pPr>
          </w:p>
        </w:tc>
      </w:tr>
    </w:tbl>
    <w:p w:rsidR="004C4215" w:rsidRDefault="004C4215" w:rsidP="00B56EBC">
      <w:pPr>
        <w:rPr>
          <w:sz w:val="20"/>
        </w:rPr>
      </w:pPr>
    </w:p>
    <w:p w:rsidR="004C4215" w:rsidRDefault="004C4215" w:rsidP="00B56EBC">
      <w:pPr>
        <w:rPr>
          <w:sz w:val="20"/>
        </w:rPr>
      </w:pPr>
    </w:p>
    <w:p w:rsidR="004C4215" w:rsidRDefault="004C4215" w:rsidP="00B56EBC">
      <w:pPr>
        <w:pStyle w:val="ListParagraph"/>
        <w:numPr>
          <w:ilvl w:val="0"/>
          <w:numId w:val="1"/>
        </w:numPr>
        <w:rPr>
          <w:sz w:val="20"/>
        </w:rPr>
      </w:pPr>
      <w:r>
        <w:rPr>
          <w:sz w:val="20"/>
        </w:rPr>
        <w:t>Aşağıdaki kavram çiftlerini uygun dairedeki kutucuklara yerleştiriniz.</w:t>
      </w:r>
    </w:p>
    <w:p w:rsidR="004C4215" w:rsidRPr="00846D87" w:rsidRDefault="004C4215" w:rsidP="00846D87">
      <w:pPr>
        <w:pStyle w:val="ListParagraph"/>
        <w:rPr>
          <w:sz w:val="20"/>
        </w:rPr>
      </w:pPr>
      <w:r>
        <w:rPr>
          <w:noProof/>
          <w:lang w:eastAsia="tr-TR"/>
        </w:rPr>
        <w:pict>
          <v:group id="Grup 288" o:spid="_x0000_s1027" href="http://dersimiz.com/" style="position:absolute;left:0;text-align:left;margin-left:8.95pt;margin-top:19.45pt;width:531.4pt;height:89.05pt;z-index:251658240" coordsize="67491,11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" o:button="t">
            <v:group id="Grup 28" o:spid="_x0000_s1028" style="position:absolute;top:723;width:11380;height:10591" coordsize="11380,10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oval id="Oval 8" o:spid="_x0000_s1029" style="position:absolute;width:11380;height:105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hlxrsA&#10;AADaAAAADwAAAGRycy9kb3ducmV2LnhtbERPSwrCMBDdC94hjOBOU0VUqlFUEFwJfkDcDc3YFpNJ&#10;aaKttzcLweXj/Zfr1hrxptqXjhWMhgkI4szpknMF18t+MAfhA7JG45gUfMjDetXtLDHVruETvc8h&#10;FzGEfYoKihCqVEqfFWTRD11FHLmHqy2GCOtc6hqbGG6NHCfJVFosOTYUWNGuoOx5flkFk4OdHM3n&#10;1PB9bwzvxjc7296U6vfazQJEoDb8xT/3QSuIW+OVeAPk6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eYZca7AAAA2gAAAA8AAAAAAAAAAAAAAAAAmAIAAGRycy9kb3ducmV2Lnht&#10;bFBLBQYAAAAABAAEAPUAAACAAwAAAAA=&#10;" filled="f" strokecolor="#243f60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0" type="#_x0000_t202" style="position:absolute;left:1315;top:2368;width:7957;height:22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<v:textbox>
                  <w:txbxContent>
                    <w:p w:rsidR="004C4215" w:rsidRDefault="004C4215" w:rsidP="00B56EBC"/>
                  </w:txbxContent>
                </v:textbox>
              </v:shape>
              <v:shape id="Metin Kutusu 2" o:spid="_x0000_s1031" type="#_x0000_t202" style="position:absolute;left:1315;top:6117;width:7957;height:22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<v:textbox>
                  <w:txbxContent>
                    <w:p w:rsidR="004C4215" w:rsidRDefault="004C4215" w:rsidP="00B56EBC"/>
                  </w:txbxContent>
                </v:textbox>
              </v:shape>
            </v:group>
            <v:group id="Grup 29" o:spid="_x0000_s1032" style="position:absolute;left:12367;top:2170;width:17959;height:7887" coordsize="17959,78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group id="Grup 11" o:spid="_x0000_s1033" style="position:absolute;width:17959;height:7886" coordsize="17959,78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oval id="Oval 4" o:spid="_x0000_s1034" style="position:absolute;left:9407;width:8552;height:78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Vvw78A&#10;AADaAAAADwAAAGRycy9kb3ducmV2LnhtbESPzarCMBSE94LvEI7gTlNFrlKNooLgSvAHxN2hObbF&#10;5KQ00da3NxcEl8PMN8MsVq014kW1Lx0rGA0TEMSZ0yXnCi7n3WAGwgdkjcYxKXiTh9Wy21lgql3D&#10;R3qdQi5iCfsUFRQhVKmUPivIoh+6ijh6d1dbDFHWudQ1NrHcGjlOkj9pseS4UGBF24Kyx+lpFUz2&#10;dnIw72PDt50xvB1f7XRzVarfa9dzEIHa8At/6b2OHPxfiTd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1W/DvwAAANoAAAAPAAAAAAAAAAAAAAAAAJgCAABkcnMvZG93bnJl&#10;di54bWxQSwUGAAAAAAQABAD1AAAAhAMAAAAA&#10;" filled="f" strokecolor="#243f60" strokeweight="2pt"/>
                <v:oval id="Oval 5" o:spid="_x0000_s1035" style="position:absolute;width:8813;height:78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KWMMA&#10;AADaAAAADwAAAGRycy9kb3ducmV2LnhtbESPzWrDMBCE74G8g9hAb7Ec4/7gWjZJIJBTIWkh9LZY&#10;W9tUWhlLiZ23rwqFHoeZ+YYp69kacaPR944VbJIUBHHjdM+tgo/3w/oFhA/IGo1jUnAnD3W1XJRY&#10;aDfxiW7n0IoIYV+ggi6EoZDSNx1Z9IkbiKP35UaLIcqxlXrEKcKtkVmaPkmLPceFDgfad9R8n69W&#10;QX60+Zu5nyb+PBjD++xin3cXpR5W8/YVRKA5/If/2ket4BF+r8QbI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KWMMAAADaAAAADwAAAAAAAAAAAAAAAACYAgAAZHJzL2Rv&#10;d25yZXYueG1sUEsFBgAAAAAEAAQA9QAAAIgDAAAAAA==&#10;" filled="f" strokecolor="#243f60" strokeweight="2pt"/>
              </v:group>
              <v:shape id="Metin Kutusu 2" o:spid="_x0000_s1036" type="#_x0000_t202" style="position:absolute;left:394;top:2434;width:7957;height:22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<v:textbox>
                  <w:txbxContent>
                    <w:p w:rsidR="004C4215" w:rsidRDefault="004C4215" w:rsidP="00B56EBC"/>
                  </w:txbxContent>
                </v:textbox>
              </v:shape>
              <v:shape id="Metin Kutusu 2" o:spid="_x0000_s1037" type="#_x0000_t202" style="position:absolute;left:9538;top:2434;width:7957;height:22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<v:textbox>
                  <w:txbxContent>
                    <w:p w:rsidR="004C4215" w:rsidRDefault="004C4215" w:rsidP="00B56EBC"/>
                  </w:txbxContent>
                </v:textbox>
              </v:shape>
            </v:group>
            <v:group id="Grup 30" o:spid="_x0000_s1038" style="position:absolute;left:33286;top:723;width:11379;height:10586" coordsize="11379,105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group id="Grup 9" o:spid="_x0000_s1039" style="position:absolute;width:11379;height:10585" coordsize="11379,105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oval id="Oval 1" o:spid="_x0000_s1040" style="position:absolute;width:11379;height:10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LMW78A&#10;AADaAAAADwAAAGRycy9kb3ducmV2LnhtbERPTYvCMBC9L/gfwgh7W1Ol6FKNooLQk1BdEG9DM9uW&#10;TSalibb++01hYU/D433OZjdYI57U+caxgvksAUFcOt1wpeDrevr4BOEDskbjmBS8yMNuO3nbYKZd&#10;zwU9L6ESMYR9hgrqENpMSl/WZNHPXEscuW/XWQwRdpXUHfYx3Bq5SJKltNhwbKixpWNN5c/lYRWk&#10;uU3P5lX0fD8Zw8fFza4ON6Xep8N+DSLQEP7Ff+5cx/kwvjJeuf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osxbvwAAANoAAAAPAAAAAAAAAAAAAAAAAJgCAABkcnMvZG93bnJl&#10;di54bWxQSwUGAAAAAAQABAD1AAAAhAMAAAAA&#10;" filled="f" strokecolor="#243f60" strokeweight="2pt"/>
                <v:oval id="Oval 3" o:spid="_x0000_s1041" style="position:absolute;left:1381;top:4670;width:8683;height:50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z3t8MA&#10;AADaAAAADwAAAGRycy9kb3ducmV2LnhtbESPwWrDMBBE74H8g9hAb4mc1LTFtRwSQ8CnQtJC6G2x&#10;traptDKWYjt/XxUKPQ4z84bJ97M1YqTBd44VbDcJCOLa6Y4bBR/vp/ULCB+QNRrHpOBOHvbFcpFj&#10;pt3EZxovoRERwj5DBW0IfSalr1uy6DeuJ47elxsshiiHRuoBpwi3Ru6S5Ela7DgutNhT2VL9fblZ&#10;BWll0zdzP0/8eTKGy93VPh+vSj2s5sMriEBz+A//tSut4BF+r8Qb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z3t8MAAADaAAAADwAAAAAAAAAAAAAAAACYAgAAZHJzL2Rv&#10;d25yZXYueG1sUEsFBgAAAAAEAAQA9QAAAIgDAAAAAA==&#10;" filled="f" strokecolor="#243f60" strokeweight="2pt"/>
              </v:group>
              <v:shape id="Metin Kutusu 2" o:spid="_x0000_s1042" type="#_x0000_t202" style="position:absolute;left:1578;top:1578;width:7957;height:22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<v:textbox>
                  <w:txbxContent>
                    <w:p w:rsidR="004C4215" w:rsidRDefault="004C4215" w:rsidP="00B56EBC"/>
                  </w:txbxContent>
                </v:textbox>
              </v:shape>
              <v:shape id="Metin Kutusu 2" o:spid="_x0000_s1043" type="#_x0000_t202" style="position:absolute;left:1578;top:6249;width:7957;height:22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<v:textbox>
                  <w:txbxContent>
                    <w:p w:rsidR="004C4215" w:rsidRDefault="004C4215" w:rsidP="00B56EBC"/>
                  </w:txbxContent>
                </v:textbox>
              </v:shape>
            </v:group>
            <v:group id="Grup 31" o:spid="_x0000_s1044" style="position:absolute;left:48943;width:18548;height:10648" coordsize="18548,10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group id="Grup 10" o:spid="_x0000_s1045" style="position:absolute;width:18548;height:10648" coordsize="18549,106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oval id="Oval 6" o:spid="_x0000_s1046" style="position:absolute;top:65;width:11379;height:105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UL8IA&#10;AADaAAAADwAAAGRycy9kb3ducmV2LnhtbESPQWvCQBSE7wX/w/KE3upGCbFEV1FByEmIFsTbI/ua&#10;hO6+DdnVxH/fFQo9DjPzDbPejtaIB/W+daxgPktAEFdOt1wr+LocPz5B+ICs0TgmBU/ysN1M3taY&#10;azdwSY9zqEWEsM9RQRNCl0vpq4Ys+pnriKP37XqLIcq+lrrHIcKtkYskyaTFluNCgx0dGqp+zner&#10;IC1sejLPcuDb0Rg+LK52ub8q9T4ddysQgcbwH/5rF1pBBq8r8Qb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S1QvwgAAANoAAAAPAAAAAAAAAAAAAAAAAJgCAABkcnMvZG93&#10;bnJldi54bWxQSwUGAAAAAAQABAD1AAAAhwMAAAAA&#10;" filled="f" strokecolor="#243f60" strokeweight="2pt"/>
                <v:oval id="Oval 7" o:spid="_x0000_s1047" style="position:absolute;left:7170;width:11379;height:10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fxtMIA&#10;AADaAAAADwAAAGRycy9kb3ducmV2LnhtbESPQWvCQBSE7wX/w/KE3upGCbVEV1FByEmIFsTbI/ua&#10;hO6+DdnVJP++KxQ8DjPzDbPeDtaIB3W+caxgPktAEJdON1wp+L4cP75A+ICs0TgmBSN52G4mb2vM&#10;tOu5oMc5VCJC2GeooA6hzaT0ZU0W/cy1xNH7cZ3FEGVXSd1hH+HWyEWSfEqLDceFGls61FT+nu9W&#10;QZrb9GTGoufb0Rg+LK52ub8q9T4ddisQgYbwCv+3c61gCc8r8Qb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/G0wgAAANoAAAAPAAAAAAAAAAAAAAAAAJgCAABkcnMvZG93&#10;bnJldi54bWxQSwUGAAAAAAQABAD1AAAAhwMAAAAA&#10;" filled="f" strokecolor="#243f60" strokeweight="2pt"/>
              </v:group>
              <v:shape id="Metin Kutusu 2" o:spid="_x0000_s1048" type="#_x0000_t202" style="position:absolute;top:4078;width:6640;height:22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<v:textbox>
                  <w:txbxContent>
                    <w:p w:rsidR="004C4215" w:rsidRDefault="004C4215" w:rsidP="00B56EBC"/>
                  </w:txbxContent>
                </v:textbox>
              </v:shape>
              <v:shape id="Metin Kutusu 2" o:spid="_x0000_s1049" type="#_x0000_t202" style="position:absolute;left:11380;top:4407;width:6439;height:22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<v:textbox>
                  <w:txbxContent>
                    <w:p w:rsidR="004C4215" w:rsidRDefault="004C4215" w:rsidP="00B56EBC"/>
                  </w:txbxContent>
                </v:textbox>
              </v:shape>
            </v:group>
          </v:group>
        </w:pict>
      </w:r>
      <w:r w:rsidRPr="00846D87">
        <w:rPr>
          <w:sz w:val="20"/>
        </w:rPr>
        <w:t xml:space="preserve">(asker-kadın)        </w:t>
      </w:r>
      <w:r w:rsidRPr="00846D87">
        <w:rPr>
          <w:sz w:val="20"/>
        </w:rPr>
        <w:tab/>
        <w:t xml:space="preserve">(canlı-kurbağa)      </w:t>
      </w:r>
      <w:r w:rsidRPr="00846D87">
        <w:rPr>
          <w:sz w:val="20"/>
        </w:rPr>
        <w:tab/>
        <w:t>(Arı-vızıldayan)                  (jaguar- tilki)</w:t>
      </w:r>
    </w:p>
    <w:p w:rsidR="004C4215" w:rsidRDefault="004C4215" w:rsidP="00846D87">
      <w:pPr>
        <w:rPr>
          <w:sz w:val="20"/>
        </w:rPr>
      </w:pPr>
    </w:p>
    <w:p w:rsidR="004C4215" w:rsidRDefault="004C4215" w:rsidP="00846D87">
      <w:pPr>
        <w:rPr>
          <w:sz w:val="20"/>
        </w:rPr>
      </w:pPr>
    </w:p>
    <w:p w:rsidR="004C4215" w:rsidRDefault="004C4215" w:rsidP="00846D87">
      <w:pPr>
        <w:rPr>
          <w:sz w:val="20"/>
        </w:rPr>
      </w:pPr>
    </w:p>
    <w:p w:rsidR="004C4215" w:rsidRDefault="004C4215" w:rsidP="00846D87">
      <w:pPr>
        <w:rPr>
          <w:sz w:val="20"/>
        </w:rPr>
      </w:pPr>
    </w:p>
    <w:p w:rsidR="004C4215" w:rsidRDefault="004C4215" w:rsidP="00846D87">
      <w:pPr>
        <w:rPr>
          <w:sz w:val="20"/>
        </w:rPr>
      </w:pPr>
    </w:p>
    <w:p w:rsidR="004C4215" w:rsidRDefault="004C4215" w:rsidP="00846D87">
      <w:pPr>
        <w:rPr>
          <w:sz w:val="20"/>
        </w:rPr>
      </w:pPr>
    </w:p>
    <w:p w:rsidR="004C4215" w:rsidRPr="00846D87" w:rsidRDefault="004C4215" w:rsidP="00846D87">
      <w:pPr>
        <w:rPr>
          <w:sz w:val="20"/>
        </w:rPr>
      </w:pPr>
    </w:p>
    <w:p w:rsidR="004C4215" w:rsidRPr="00B56EBC" w:rsidRDefault="004C4215" w:rsidP="00B56EBC">
      <w:pPr>
        <w:pStyle w:val="ListParagraph"/>
        <w:numPr>
          <w:ilvl w:val="0"/>
          <w:numId w:val="1"/>
        </w:numPr>
        <w:rPr>
          <w:sz w:val="20"/>
        </w:rPr>
      </w:pPr>
      <w:r>
        <w:rPr>
          <w:sz w:val="20"/>
        </w:rPr>
        <w:t>Aşağıda verilen şemada kavram türlerini uygun kutucuklara yerleştiriniz.</w:t>
      </w:r>
    </w:p>
    <w:p w:rsidR="004C4215" w:rsidRDefault="004C4215" w:rsidP="00846D87">
      <w:pPr>
        <w:rPr>
          <w:sz w:val="20"/>
        </w:rPr>
      </w:pPr>
      <w:r>
        <w:rPr>
          <w:noProof/>
          <w:lang w:eastAsia="tr-TR"/>
        </w:rPr>
        <w:pict>
          <v:group id="Grup 295" o:spid="_x0000_s1050" style="position:absolute;margin-left:8.85pt;margin-top:97.5pt;width:451.15pt;height:34.15pt;z-index:251659264" coordsize="57298,4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">
            <v:shape id="Metin Kutusu 2" o:spid="_x0000_s1051" type="#_x0000_t202" style="position:absolute;width:8420;height:4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37LMYA&#10;AADcAAAADwAAAGRycy9kb3ducmV2LnhtbESPT2sCMRTE74V+h/AK3jTbirZsjSKK0Jt/Wijenslz&#10;s7h52W7SdfXTG6HQ4zAzv2Ems85VoqUmlJ4VPA8yEMTam5ILBV+fq/4biBCRDVaeScGFAsymjw8T&#10;zI0/85baXSxEgnDIUYGNsc6lDNqSwzDwNXHyjr5xGJNsCmkaPCe4q+RLlo2lw5LTgsWaFpb0affr&#10;FITl5qfWx83hZM3lul62I/292ivVe+rm7yAidfE//Nf+MAqG2Svcz6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37LMYAAADcAAAADwAAAAAAAAAAAAAAAACYAgAAZHJz&#10;L2Rvd25yZXYueG1sUEsFBgAAAAAEAAQA9QAAAIsDAAAAAA==&#10;">
              <v:textbox style="mso-fit-shape-to-text:t">
                <w:txbxContent>
                  <w:p w:rsidR="004C4215" w:rsidRDefault="004C4215"/>
                </w:txbxContent>
              </v:textbox>
            </v:shape>
            <v:shape id="Metin Kutusu 2" o:spid="_x0000_s1052" type="#_x0000_t202" style="position:absolute;left:9341;width:8420;height:4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Nc2cUA&#10;AADcAAAADwAAAGRycy9kb3ducmV2LnhtbESPT2sCMRTE70K/Q3iF3jSr0KJbo5SK0Fv9B6W31+S5&#10;Wdy8rJu4rv30RhA8DjPzG2Y671wlWmpC6VnBcJCBINbelFwo2G2X/TGIEJENVp5JwYUCzGdPvSnm&#10;xp95Te0mFiJBOOSowMZY51IGbclhGPiaOHl73ziMSTaFNA2eE9xVcpRlb9JhyWnBYk2flvRhc3IK&#10;wmJ1rPV+9Xew5vL/vWhf9c/yV6mX5+7jHUSkLj7C9/aXUTCaDO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M1zZxQAAANwAAAAPAAAAAAAAAAAAAAAAAJgCAABkcnMv&#10;ZG93bnJldi54bWxQSwUGAAAAAAQABAD1AAAAigMAAAAA&#10;">
              <v:textbox style="mso-fit-shape-to-text:t">
                <w:txbxContent>
                  <w:p w:rsidR="004C4215" w:rsidRDefault="004C4215" w:rsidP="00846D87"/>
                </w:txbxContent>
              </v:textbox>
            </v:shape>
            <v:shape id="Metin Kutusu 2" o:spid="_x0000_s1053" type="#_x0000_t202" style="position:absolute;left:19143;top:65;width:8420;height:4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HCrsUA&#10;AADcAAAADwAAAGRycy9kb3ducmV2LnhtbESPQWsCMRSE7wX/Q3hCb5p1oVK3RimK0FvVFqS31+S5&#10;Wdy8bDfpuvrrTUHocZiZb5j5sne16KgNlWcFk3EGglh7U3Gp4PNjM3oGESKywdozKbhQgOVi8DDH&#10;wvgz76jbx1IkCIcCFdgYm0LKoC05DGPfECfv6FuHMcm2lKbFc4K7WuZZNpUOK04LFhtaWdKn/a9T&#10;ENbbn0Yft98nay7X93X3pA+bL6Ueh/3rC4hIffwP39tvRkE+y+H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4cKuxQAAANwAAAAPAAAAAAAAAAAAAAAAAJgCAABkcnMv&#10;ZG93bnJldi54bWxQSwUGAAAAAAQABAD1AAAAigMAAAAA&#10;">
              <v:textbox style="mso-fit-shape-to-text:t">
                <w:txbxContent>
                  <w:p w:rsidR="004C4215" w:rsidRDefault="004C4215" w:rsidP="00846D87"/>
                </w:txbxContent>
              </v:textbox>
            </v:shape>
            <v:shape id="Metin Kutusu 2" o:spid="_x0000_s1054" type="#_x0000_t202" style="position:absolute;left:29076;width:8420;height:4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1nNcYA&#10;AADcAAAADwAAAGRycy9kb3ducmV2LnhtbESPT2sCMRTE7wW/Q3iF3jRbS8VujSIVwVv9Uyi9vSbP&#10;zeLmZbuJ6+qnN4LQ4zAzv2Ems85VoqUmlJ4VPA8yEMTam5ILBV+7ZX8MIkRkg5VnUnCmALNp72GC&#10;ufEn3lC7jYVIEA45KrAx1rmUQVtyGAa+Jk7e3jcOY5JNIU2DpwR3lRxm2Ug6LDktWKzpw5I+bI9O&#10;QVis/2q9X/8erDlfPhftq/5e/ij19NjN30FE6uJ/+N5eGQXDtxe4nUlHQE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a1nNcYAAADcAAAADwAAAAAAAAAAAAAAAACYAgAAZHJz&#10;L2Rvd25yZXYueG1sUEsFBgAAAAAEAAQA9QAAAIsDAAAAAA==&#10;">
              <v:textbox style="mso-fit-shape-to-text:t">
                <w:txbxContent>
                  <w:p w:rsidR="004C4215" w:rsidRDefault="004C4215" w:rsidP="00846D87"/>
                </w:txbxContent>
              </v:textbox>
            </v:shape>
            <v:shape id="Metin Kutusu 2" o:spid="_x0000_s1055" type="#_x0000_t202" style="position:absolute;left:45522;width:11776;height:4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/QcYA&#10;AADcAAAADwAAAGRycy9kb3ducmV2LnhtbESPT2sCMRTE7wW/Q3iF3jRbacVujSIVwVv9Uyi9vSbP&#10;zeLmZbuJ6+qnN4LQ4zAzv2Ems85VoqUmlJ4VPA8yEMTam5ILBV+7ZX8MIkRkg5VnUnCmALNp72GC&#10;ufEn3lC7jYVIEA45KrAx1rmUQVtyGAa+Jk7e3jcOY5JNIU2DpwR3lRxm2Ug6LDktWKzpw5I+bI9O&#10;QVis/2q9X/8erDlfPhftq/5e/ij19NjN30FE6uJ/+N5eGQXDtxe4nUlHQE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T/QcYAAADcAAAADwAAAAAAAAAAAAAAAACYAgAAZHJz&#10;L2Rvd25yZXYueG1sUEsFBgAAAAAEAAQA9QAAAIsDAAAAAA==&#10;">
              <v:textbox style="mso-fit-shape-to-text:t">
                <w:txbxContent>
                  <w:p w:rsidR="004C4215" w:rsidRDefault="004C4215" w:rsidP="00846D87"/>
                </w:txbxContent>
              </v:textbox>
            </v:shape>
          </v:group>
        </w:pict>
      </w:r>
      <w:r w:rsidRPr="000F3C4B">
        <w:rPr>
          <w:noProof/>
          <w:sz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89" o:spid="_x0000_i1025" type="#_x0000_t75" style="width:465.75pt;height:138pt;visibility:visible">
            <v:imagedata r:id="rId7" o:title=""/>
          </v:shape>
        </w:pict>
      </w:r>
    </w:p>
    <w:p w:rsidR="004C4215" w:rsidRDefault="004C4215" w:rsidP="00846D87">
      <w:pPr>
        <w:rPr>
          <w:sz w:val="20"/>
        </w:rPr>
      </w:pPr>
    </w:p>
    <w:p w:rsidR="004C4215" w:rsidRDefault="004C4215" w:rsidP="00846D87">
      <w:pPr>
        <w:rPr>
          <w:sz w:val="20"/>
        </w:rPr>
      </w:pPr>
      <w:bookmarkStart w:id="0" w:name="_GoBack"/>
      <w:bookmarkEnd w:id="0"/>
    </w:p>
    <w:p w:rsidR="004C4215" w:rsidRPr="00846D87" w:rsidRDefault="004C4215" w:rsidP="00846D87">
      <w:pPr>
        <w:rPr>
          <w:sz w:val="20"/>
        </w:rPr>
      </w:pPr>
      <w:r>
        <w:rPr>
          <w:noProof/>
          <w:lang w:eastAsia="tr-TR"/>
        </w:rPr>
        <w:pict>
          <v:shape id="Resim 296" o:spid="_x0000_s1056" type="#_x0000_t75" style="position:absolute;margin-left:38.05pt;margin-top:23.15pt;width:470.3pt;height:370.7pt;z-index:251660288;visibility:visible">
            <v:imagedata r:id="rId8" o:title=""/>
            <w10:wrap type="square"/>
          </v:shape>
        </w:pict>
      </w:r>
    </w:p>
    <w:p w:rsidR="004C4215" w:rsidRDefault="004C4215" w:rsidP="000C0DFF">
      <w:pPr>
        <w:pStyle w:val="ListParagraph"/>
        <w:numPr>
          <w:ilvl w:val="0"/>
          <w:numId w:val="1"/>
        </w:numPr>
        <w:rPr>
          <w:sz w:val="20"/>
        </w:rPr>
      </w:pPr>
    </w:p>
    <w:p w:rsidR="004C4215" w:rsidRDefault="004C4215" w:rsidP="00007029">
      <w:pPr>
        <w:pStyle w:val="ListParagraph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Default="004C4215" w:rsidP="00846D87">
      <w:pPr>
        <w:ind w:left="360"/>
        <w:rPr>
          <w:sz w:val="20"/>
        </w:rPr>
      </w:pPr>
    </w:p>
    <w:p w:rsidR="004C4215" w:rsidRPr="00846D87" w:rsidRDefault="004C4215" w:rsidP="00846D87">
      <w:pPr>
        <w:ind w:left="360"/>
        <w:rPr>
          <w:sz w:val="20"/>
        </w:rPr>
      </w:pPr>
      <w:hyperlink r:id="rId9" w:history="1">
        <w:r w:rsidRPr="00546681">
          <w:rPr>
            <w:rStyle w:val="Hyperlink"/>
            <w:noProof/>
            <w:sz w:val="40"/>
            <w:szCs w:val="40"/>
          </w:rPr>
          <w:t>www.sorubak.com</w:t>
        </w:r>
      </w:hyperlink>
    </w:p>
    <w:sectPr w:rsidR="004C4215" w:rsidRPr="00846D87" w:rsidSect="000C0DFF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215" w:rsidRDefault="004C4215" w:rsidP="00337D3A">
      <w:pPr>
        <w:spacing w:after="0" w:line="240" w:lineRule="auto"/>
      </w:pPr>
      <w:r>
        <w:separator/>
      </w:r>
    </w:p>
  </w:endnote>
  <w:endnote w:type="continuationSeparator" w:id="0">
    <w:p w:rsidR="004C4215" w:rsidRDefault="004C4215" w:rsidP="0033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215" w:rsidRDefault="004C4215" w:rsidP="00337D3A">
    <w:pPr>
      <w:ind w:left="360"/>
      <w:rPr>
        <w:sz w:val="20"/>
      </w:rPr>
    </w:pPr>
    <w:r>
      <w:rPr>
        <w:sz w:val="20"/>
      </w:rPr>
      <w:t>Ali Cengiz YILDIRIM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Hüseyin TAŞKIN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Osman  ALTAN</w:t>
    </w:r>
  </w:p>
  <w:p w:rsidR="004C4215" w:rsidRDefault="004C4215" w:rsidP="00337D3A">
    <w:pPr>
      <w:ind w:left="360"/>
      <w:rPr>
        <w:sz w:val="20"/>
      </w:rPr>
    </w:pPr>
    <w:r>
      <w:rPr>
        <w:sz w:val="20"/>
      </w:rPr>
      <w:t>Ders Öğretmeni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Ders Öğretmeni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Okul Müdürü</w:t>
    </w:r>
  </w:p>
  <w:p w:rsidR="004C4215" w:rsidRDefault="004C42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215" w:rsidRDefault="004C4215" w:rsidP="00337D3A">
      <w:pPr>
        <w:spacing w:after="0" w:line="240" w:lineRule="auto"/>
      </w:pPr>
      <w:r>
        <w:separator/>
      </w:r>
    </w:p>
  </w:footnote>
  <w:footnote w:type="continuationSeparator" w:id="0">
    <w:p w:rsidR="004C4215" w:rsidRDefault="004C4215" w:rsidP="00337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215" w:rsidRDefault="004C4215" w:rsidP="00337D3A">
    <w:pPr>
      <w:jc w:val="center"/>
      <w:rPr>
        <w:sz w:val="20"/>
      </w:rPr>
    </w:pPr>
    <w:r w:rsidRPr="000C0DFF">
      <w:rPr>
        <w:sz w:val="20"/>
      </w:rPr>
      <w:t>BEYKOZ BOĞAZİÇİ ANADOLU İMAM HATİP LİSESİ MANTIK DERSİ 1. DÖNEM 1. YAZILI YOKLAMA SORULARI</w:t>
    </w:r>
  </w:p>
  <w:p w:rsidR="004C4215" w:rsidRDefault="004C4215">
    <w:pPr>
      <w:pStyle w:val="Header"/>
    </w:pPr>
    <w:r>
      <w:t xml:space="preserve">Adı  Soyadı: </w:t>
    </w:r>
    <w:r>
      <w:tab/>
      <w:t>Sınıfı:</w:t>
    </w:r>
    <w:r>
      <w:tab/>
      <w:t>Numarası:</w:t>
    </w:r>
  </w:p>
  <w:p w:rsidR="004C4215" w:rsidRDefault="004C4215">
    <w:pPr>
      <w:pStyle w:val="Header"/>
    </w:pPr>
    <w:r>
      <w:rPr>
        <w:noProof/>
        <w:lang w:eastAsia="tr-TR"/>
      </w:rPr>
      <w:pict>
        <v:line id="Düz Bağlayıcı 2" o:spid="_x0000_s2049" style="position:absolute;flip:y;z-index:251660288;visibility:visible" from="-34.95pt,3.8pt" to="557.1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" strokecolor="#4579b8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B4C04"/>
    <w:multiLevelType w:val="hybridMultilevel"/>
    <w:tmpl w:val="D3782D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475BFF"/>
    <w:multiLevelType w:val="hybridMultilevel"/>
    <w:tmpl w:val="D3782D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0DFF"/>
    <w:rsid w:val="00007029"/>
    <w:rsid w:val="00050D22"/>
    <w:rsid w:val="000C0DFF"/>
    <w:rsid w:val="000F3C4B"/>
    <w:rsid w:val="001975A1"/>
    <w:rsid w:val="00227D25"/>
    <w:rsid w:val="00337D3A"/>
    <w:rsid w:val="00386E4D"/>
    <w:rsid w:val="004C4215"/>
    <w:rsid w:val="00546681"/>
    <w:rsid w:val="00727963"/>
    <w:rsid w:val="00780499"/>
    <w:rsid w:val="00846D87"/>
    <w:rsid w:val="00B21560"/>
    <w:rsid w:val="00B56EBC"/>
    <w:rsid w:val="00C2499F"/>
    <w:rsid w:val="00C9597B"/>
    <w:rsid w:val="00E30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2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C0DFF"/>
    <w:pPr>
      <w:ind w:left="720"/>
      <w:contextualSpacing/>
    </w:pPr>
  </w:style>
  <w:style w:type="table" w:styleId="TableGrid">
    <w:name w:val="Table Grid"/>
    <w:basedOn w:val="TableNormal"/>
    <w:uiPriority w:val="99"/>
    <w:rsid w:val="000C0D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56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6E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qFormat/>
    <w:rsid w:val="00846D87"/>
    <w:rPr>
      <w:rFonts w:eastAsia="Times New Roman"/>
      <w:i/>
      <w:iCs/>
      <w:color w:val="000000"/>
      <w:lang w:eastAsia="tr-TR"/>
    </w:rPr>
  </w:style>
  <w:style w:type="character" w:customStyle="1" w:styleId="QuoteChar">
    <w:name w:val="Quote Char"/>
    <w:basedOn w:val="DefaultParagraphFont"/>
    <w:link w:val="Quote"/>
    <w:uiPriority w:val="99"/>
    <w:locked/>
    <w:rsid w:val="00846D87"/>
    <w:rPr>
      <w:rFonts w:eastAsia="Times New Roman" w:cs="Times New Roman"/>
      <w:i/>
      <w:iCs/>
      <w:color w:val="000000"/>
      <w:lang w:eastAsia="tr-TR"/>
    </w:rPr>
  </w:style>
  <w:style w:type="paragraph" w:styleId="Header">
    <w:name w:val="header"/>
    <w:basedOn w:val="Normal"/>
    <w:link w:val="HeaderChar"/>
    <w:uiPriority w:val="99"/>
    <w:rsid w:val="00337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37D3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37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37D3A"/>
    <w:rPr>
      <w:rFonts w:cs="Times New Roman"/>
    </w:rPr>
  </w:style>
  <w:style w:type="character" w:styleId="Hyperlink">
    <w:name w:val="Hyperlink"/>
    <w:basedOn w:val="DefaultParagraphFont"/>
    <w:uiPriority w:val="99"/>
    <w:rsid w:val="0072796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150</Words>
  <Characters>859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</dc:creator>
  <cp:keywords>www.sorubak.com</cp:keywords>
  <dcterms:created xsi:type="dcterms:W3CDTF">2014-11-05T17:36:00Z</dcterms:created>
  <dcterms:modified xsi:type="dcterms:W3CDTF">2014-11-10T20:14:00Z</dcterms:modified>
</cp:coreProperties>
</file>