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071" w:rsidRPr="00023122" w:rsidRDefault="00AF5071" w:rsidP="00023122">
      <w:pPr>
        <w:spacing w:before="100" w:beforeAutospacing="1" w:after="136" w:line="380" w:lineRule="atLeast"/>
        <w:outlineLvl w:val="0"/>
        <w:rPr>
          <w:rFonts w:ascii="Arial" w:hAnsi="Arial" w:cs="Arial"/>
          <w:b/>
          <w:kern w:val="36"/>
          <w:szCs w:val="26"/>
        </w:rPr>
      </w:pPr>
      <w:r w:rsidRPr="00023122">
        <w:rPr>
          <w:rFonts w:ascii="Arial" w:hAnsi="Arial" w:cs="Arial"/>
          <w:b/>
          <w:kern w:val="36"/>
          <w:szCs w:val="26"/>
        </w:rPr>
        <w:t>4.SINIF MADDENİN HALLERİ KONU ANLATIMI</w:t>
      </w:r>
    </w:p>
    <w:p w:rsidR="00AF5071" w:rsidRPr="00023122" w:rsidRDefault="00AF5071" w:rsidP="00023122">
      <w:pPr>
        <w:spacing w:before="100" w:beforeAutospacing="1" w:after="100" w:afterAutospacing="1" w:line="353" w:lineRule="atLeast"/>
        <w:rPr>
          <w:ins w:id="0" w:author="Unknown"/>
          <w:rFonts w:ascii="Arial" w:hAnsi="Arial" w:cs="Arial"/>
          <w:b/>
          <w:szCs w:val="26"/>
        </w:rPr>
      </w:pPr>
      <w:ins w:id="1" w:author="Unknown">
        <w:r w:rsidRPr="00023122">
          <w:rPr>
            <w:rFonts w:ascii="Arial" w:hAnsi="Arial" w:cs="Arial"/>
            <w:b/>
            <w:szCs w:val="26"/>
          </w:rPr>
          <w:t>Maddenin halleri Katı, sıvı ve gaz olmak üzere 3 çeşittir.</w:t>
        </w:r>
        <w:r w:rsidRPr="00023122">
          <w:rPr>
            <w:rFonts w:ascii="Arial" w:hAnsi="Arial" w:cs="Arial"/>
            <w:b/>
            <w:szCs w:val="26"/>
          </w:rPr>
          <w:br/>
        </w:r>
        <w:r w:rsidRPr="00023122">
          <w:rPr>
            <w:rFonts w:ascii="Arial" w:hAnsi="Arial" w:cs="Arial"/>
            <w:b/>
            <w:bCs/>
          </w:rPr>
          <w:t>MADDENİN SIVI HALİ</w:t>
        </w:r>
        <w:r w:rsidRPr="00023122">
          <w:rPr>
            <w:rFonts w:ascii="Arial" w:hAnsi="Arial" w:cs="Arial"/>
            <w:b/>
            <w:szCs w:val="26"/>
          </w:rPr>
          <w:br/>
          <w:t>Sıvı haldeki maddeler;</w:t>
        </w:r>
        <w:r w:rsidRPr="00023122">
          <w:rPr>
            <w:rFonts w:ascii="Arial" w:hAnsi="Arial" w:cs="Arial"/>
            <w:b/>
          </w:rPr>
          <w:t> </w:t>
        </w:r>
        <w:r w:rsidRPr="00023122">
          <w:rPr>
            <w:rFonts w:ascii="Arial" w:hAnsi="Arial" w:cs="Arial"/>
            <w:b/>
            <w:szCs w:val="26"/>
          </w:rPr>
          <w:br/>
          <w:t>» Belirli bir şekle sahip değildir.</w:t>
        </w:r>
        <w:r w:rsidRPr="00023122">
          <w:rPr>
            <w:rFonts w:ascii="Arial" w:hAnsi="Arial" w:cs="Arial"/>
            <w:b/>
          </w:rPr>
          <w:t> </w:t>
        </w:r>
        <w:r w:rsidRPr="00023122">
          <w:rPr>
            <w:rFonts w:ascii="Arial" w:hAnsi="Arial" w:cs="Arial"/>
            <w:b/>
            <w:szCs w:val="26"/>
          </w:rPr>
          <w:br/>
          <w:t>» Konuldukları kabın şeklini alırlar.</w:t>
        </w:r>
        <w:r w:rsidRPr="00023122">
          <w:rPr>
            <w:rFonts w:ascii="Arial" w:hAnsi="Arial" w:cs="Arial"/>
            <w:b/>
            <w:szCs w:val="26"/>
          </w:rPr>
          <w:br/>
          <w:t>» Akıcıdırlar.</w:t>
        </w:r>
      </w:ins>
    </w:p>
    <w:p w:rsidR="00AF5071" w:rsidRPr="00023122" w:rsidRDefault="00AF5071" w:rsidP="00023122">
      <w:pPr>
        <w:spacing w:after="0" w:line="353" w:lineRule="atLeast"/>
        <w:rPr>
          <w:ins w:id="2" w:author="Unknown"/>
          <w:rFonts w:ascii="Arial" w:hAnsi="Arial" w:cs="Arial"/>
          <w:b/>
          <w:szCs w:val="2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alt="maddenin halleri" style="position:absolute;margin-left:1.5pt;margin-top:10.75pt;width:239.6pt;height:141.05pt;z-index:251658240;visibility:visible">
            <v:imagedata r:id="rId4" o:title=""/>
            <w10:wrap type="square"/>
          </v:shape>
        </w:pict>
      </w:r>
    </w:p>
    <w:p w:rsidR="00AF5071" w:rsidRPr="00023122" w:rsidRDefault="00AF5071" w:rsidP="00023122">
      <w:pPr>
        <w:spacing w:before="100" w:beforeAutospacing="1" w:after="100" w:afterAutospacing="1" w:line="353" w:lineRule="atLeast"/>
        <w:rPr>
          <w:ins w:id="3" w:author="Unknown"/>
          <w:rFonts w:ascii="Arial" w:hAnsi="Arial" w:cs="Arial"/>
          <w:b/>
          <w:szCs w:val="26"/>
        </w:rPr>
      </w:pPr>
      <w:ins w:id="4" w:author="Unknown">
        <w:r w:rsidRPr="00023122">
          <w:rPr>
            <w:rFonts w:ascii="Arial" w:hAnsi="Arial" w:cs="Arial"/>
            <w:b/>
            <w:bCs/>
          </w:rPr>
          <w:t>MADDENİN KATI HALİ</w:t>
        </w:r>
        <w:r w:rsidRPr="00023122">
          <w:rPr>
            <w:rFonts w:ascii="Arial" w:hAnsi="Arial" w:cs="Arial"/>
            <w:b/>
            <w:szCs w:val="26"/>
          </w:rPr>
          <w:br/>
          <w:t>Katı halde bulunan maddeler;</w:t>
        </w:r>
        <w:r w:rsidRPr="00023122">
          <w:rPr>
            <w:rFonts w:ascii="Arial" w:hAnsi="Arial" w:cs="Arial"/>
            <w:b/>
          </w:rPr>
          <w:t> </w:t>
        </w:r>
        <w:r w:rsidRPr="00023122">
          <w:rPr>
            <w:rFonts w:ascii="Arial" w:hAnsi="Arial" w:cs="Arial"/>
            <w:b/>
            <w:szCs w:val="26"/>
          </w:rPr>
          <w:br/>
          <w:t>» Belirli bir şekle sahiptir.</w:t>
        </w:r>
        <w:r w:rsidRPr="00023122">
          <w:rPr>
            <w:rFonts w:ascii="Arial" w:hAnsi="Arial" w:cs="Arial"/>
            <w:b/>
          </w:rPr>
          <w:t> </w:t>
        </w:r>
        <w:r w:rsidRPr="00023122">
          <w:rPr>
            <w:rFonts w:ascii="Arial" w:hAnsi="Arial" w:cs="Arial"/>
            <w:b/>
            <w:szCs w:val="26"/>
          </w:rPr>
          <w:br/>
          <w:t>» Dışarıdan bir etki olmadıkça şekilleri aynı kalır.</w:t>
        </w:r>
        <w:r w:rsidRPr="00023122">
          <w:rPr>
            <w:rFonts w:ascii="Arial" w:hAnsi="Arial" w:cs="Arial"/>
            <w:b/>
          </w:rPr>
          <w:t> </w:t>
        </w:r>
        <w:r w:rsidRPr="00023122">
          <w:rPr>
            <w:rFonts w:ascii="Arial" w:hAnsi="Arial" w:cs="Arial"/>
            <w:b/>
            <w:szCs w:val="26"/>
          </w:rPr>
          <w:br/>
          <w:t>» Herhangi bir etki sonucu şekillerinde değişiklik olabilir. Örneğin; kırılan bardak, ezilen kola kutusu gibi. Şeker, tuz gibi küçük taneli katılar konuldukları kabın şeklini alır ve sıvı gibi akarlar. Ancak mercimek akıcı değildir. Sünger gibi bazı esnek katı maddeler sıkıştırılabilir ve eski haline geri dönebilirler.</w:t>
        </w:r>
      </w:ins>
    </w:p>
    <w:p w:rsidR="00AF5071" w:rsidRPr="00023122" w:rsidRDefault="00AF5071" w:rsidP="00023122">
      <w:pPr>
        <w:spacing w:before="100" w:beforeAutospacing="1" w:after="100" w:afterAutospacing="1" w:line="353" w:lineRule="atLeast"/>
        <w:rPr>
          <w:ins w:id="5" w:author="Unknown"/>
          <w:rFonts w:ascii="Arial" w:hAnsi="Arial" w:cs="Arial"/>
          <w:b/>
          <w:szCs w:val="26"/>
        </w:rPr>
      </w:pPr>
      <w:ins w:id="6" w:author="Unknown">
        <w:r w:rsidRPr="00023122">
          <w:rPr>
            <w:rFonts w:ascii="Arial" w:hAnsi="Arial" w:cs="Arial"/>
            <w:b/>
            <w:bCs/>
          </w:rPr>
          <w:t>MADDENİN GAZ HALİ</w:t>
        </w:r>
        <w:r w:rsidRPr="00023122">
          <w:rPr>
            <w:rFonts w:ascii="Arial" w:hAnsi="Arial" w:cs="Arial"/>
            <w:b/>
            <w:szCs w:val="26"/>
          </w:rPr>
          <w:br/>
          <w:t>Gazlar;</w:t>
        </w:r>
        <w:r w:rsidRPr="00023122">
          <w:rPr>
            <w:rFonts w:ascii="Arial" w:hAnsi="Arial" w:cs="Arial"/>
            <w:b/>
          </w:rPr>
          <w:t> </w:t>
        </w:r>
        <w:r w:rsidRPr="00023122">
          <w:rPr>
            <w:rFonts w:ascii="Arial" w:hAnsi="Arial" w:cs="Arial"/>
            <w:b/>
            <w:szCs w:val="26"/>
          </w:rPr>
          <w:br/>
          <w:t>» Elle tutulup, gözle görülmeyen,</w:t>
        </w:r>
        <w:r w:rsidRPr="00023122">
          <w:rPr>
            <w:rFonts w:ascii="Arial" w:hAnsi="Arial" w:cs="Arial"/>
            <w:b/>
          </w:rPr>
          <w:t> </w:t>
        </w:r>
        <w:r w:rsidRPr="00023122">
          <w:rPr>
            <w:rFonts w:ascii="Arial" w:hAnsi="Arial" w:cs="Arial"/>
            <w:b/>
            <w:szCs w:val="26"/>
          </w:rPr>
          <w:br/>
          <w:t>» Duyu organlarımızla varlığını hissettiğimiz,</w:t>
        </w:r>
        <w:r w:rsidRPr="00023122">
          <w:rPr>
            <w:rFonts w:ascii="Arial" w:hAnsi="Arial" w:cs="Arial"/>
            <w:b/>
          </w:rPr>
          <w:t> </w:t>
        </w:r>
        <w:r w:rsidRPr="00023122">
          <w:rPr>
            <w:rFonts w:ascii="Arial" w:hAnsi="Arial" w:cs="Arial"/>
            <w:b/>
            <w:szCs w:val="26"/>
          </w:rPr>
          <w:br/>
          <w:t>» Deneylerle varlığı kanıtlanan maddelerdir. Örneğin; elimize aldığımız bir yelpazeyi salladığımızda yüzümüze vuran havanın varlığını hissederiz.</w:t>
        </w:r>
      </w:ins>
    </w:p>
    <w:p w:rsidR="00AF5071" w:rsidRPr="00023122" w:rsidRDefault="00AF5071" w:rsidP="00023122">
      <w:pPr>
        <w:spacing w:before="100" w:beforeAutospacing="1" w:after="100" w:afterAutospacing="1" w:line="353" w:lineRule="atLeast"/>
        <w:rPr>
          <w:ins w:id="7" w:author="Unknown"/>
          <w:rFonts w:ascii="Arial" w:hAnsi="Arial" w:cs="Arial"/>
          <w:b/>
          <w:szCs w:val="26"/>
        </w:rPr>
      </w:pPr>
      <w:ins w:id="8" w:author="Unknown">
        <w:r w:rsidRPr="00023122">
          <w:rPr>
            <w:rFonts w:ascii="Arial" w:hAnsi="Arial" w:cs="Arial"/>
            <w:b/>
            <w:szCs w:val="26"/>
          </w:rPr>
          <w:t>Gaz maddeler;</w:t>
        </w:r>
        <w:r w:rsidRPr="00023122">
          <w:rPr>
            <w:rFonts w:ascii="Arial" w:hAnsi="Arial" w:cs="Arial"/>
            <w:b/>
            <w:szCs w:val="26"/>
          </w:rPr>
          <w:br/>
          <w:t>» Belirli bir şekle sahip değildir.</w:t>
        </w:r>
        <w:r w:rsidRPr="00023122">
          <w:rPr>
            <w:rFonts w:ascii="Arial" w:hAnsi="Arial" w:cs="Arial"/>
            <w:b/>
          </w:rPr>
          <w:t> </w:t>
        </w:r>
        <w:r w:rsidRPr="00023122">
          <w:rPr>
            <w:rFonts w:ascii="Arial" w:hAnsi="Arial" w:cs="Arial"/>
            <w:b/>
            <w:szCs w:val="26"/>
          </w:rPr>
          <w:br/>
          <w:t>» Konulduğu kabın her tarafını doldurur.</w:t>
        </w:r>
        <w:r w:rsidRPr="00023122">
          <w:rPr>
            <w:rFonts w:ascii="Arial" w:hAnsi="Arial" w:cs="Arial"/>
            <w:b/>
          </w:rPr>
          <w:t> </w:t>
        </w:r>
        <w:r w:rsidRPr="00023122">
          <w:rPr>
            <w:rFonts w:ascii="Arial" w:hAnsi="Arial" w:cs="Arial"/>
            <w:b/>
            <w:szCs w:val="26"/>
          </w:rPr>
          <w:br/>
          <w:t>» Bulundukları ortamda kolayca yayılır.</w:t>
        </w:r>
        <w:r w:rsidRPr="00023122">
          <w:rPr>
            <w:rFonts w:ascii="Arial" w:hAnsi="Arial" w:cs="Arial"/>
            <w:b/>
          </w:rPr>
          <w:t> </w:t>
        </w:r>
        <w:r w:rsidRPr="00023122">
          <w:rPr>
            <w:rFonts w:ascii="Arial" w:hAnsi="Arial" w:cs="Arial"/>
            <w:b/>
            <w:szCs w:val="26"/>
          </w:rPr>
          <w:br/>
          <w:t>Örneğin; odaya sıkılan parfümün kokusu odanın her tarafında hissedilir. Şişedeki parfüm sıvı haldedir. Kokusunu hissettiğimiz parfüm ise gaz halindedir. Gaz maddeler sıkıştırılabilir.</w:t>
        </w:r>
      </w:ins>
    </w:p>
    <w:p w:rsidR="00AF5071" w:rsidRPr="00023122" w:rsidRDefault="00AF5071" w:rsidP="00023122">
      <w:pPr>
        <w:spacing w:before="100" w:beforeAutospacing="1" w:after="100" w:afterAutospacing="1" w:line="353" w:lineRule="atLeast"/>
        <w:rPr>
          <w:ins w:id="9" w:author="Unknown"/>
          <w:rFonts w:ascii="Arial" w:hAnsi="Arial" w:cs="Arial"/>
          <w:b/>
          <w:szCs w:val="26"/>
        </w:rPr>
      </w:pPr>
      <w:ins w:id="10" w:author="Unknown">
        <w:r w:rsidRPr="00023122">
          <w:rPr>
            <w:rFonts w:ascii="Arial" w:hAnsi="Arial" w:cs="Arial"/>
            <w:b/>
            <w:szCs w:val="26"/>
          </w:rPr>
          <w:t>Gazlar çok küçük deliklerden kaçabilirler. Gazların çok küçük deliklerden kaçabilmesinin olumsuz sonuçları da olabilir (evde oluşan gaz zehirlenmeleri gibi). Gazlar; serbest hareket eder ve boşlukta yer kaplarlar. Örneğin; içinde kağıt bulunan bardağı ters çevirip suya batıralım. Bardağın içindeki kağıt ıslanmaz. Çünkü boş sandığımız bardağın içinde hava vardır. Havanın doldurduğu yere su girmez.</w:t>
        </w:r>
      </w:ins>
    </w:p>
    <w:p w:rsidR="00AF5071" w:rsidRPr="00023122" w:rsidRDefault="00AF5071" w:rsidP="00023122">
      <w:pPr>
        <w:spacing w:before="100" w:beforeAutospacing="1" w:after="100" w:afterAutospacing="1" w:line="353" w:lineRule="atLeast"/>
        <w:rPr>
          <w:ins w:id="11" w:author="Unknown"/>
          <w:rFonts w:ascii="Arial" w:hAnsi="Arial" w:cs="Arial"/>
          <w:b/>
          <w:szCs w:val="26"/>
        </w:rPr>
      </w:pPr>
      <w:ins w:id="12" w:author="Unknown">
        <w:r w:rsidRPr="00023122">
          <w:rPr>
            <w:rFonts w:ascii="Arial" w:hAnsi="Arial" w:cs="Arial"/>
            <w:b/>
            <w:szCs w:val="26"/>
          </w:rPr>
          <w:t>Doğal gaz, oksijen, hava, su buharı, gaz maddeleridir. Sıkıştırılmış gaz maddeler; Yangın söndürme tüplerinde, Tüp gazlarda, Oksijen tüplerinde ve Parfüm şişelerinde bulunur.</w:t>
        </w:r>
      </w:ins>
    </w:p>
    <w:p w:rsidR="00AF5071" w:rsidRPr="00023122" w:rsidRDefault="00AF5071">
      <w:pPr>
        <w:rPr>
          <w:b/>
          <w:sz w:val="18"/>
        </w:rPr>
      </w:pPr>
      <w:hyperlink r:id="rId5" w:history="1">
        <w:r w:rsidRPr="006A53C4">
          <w:rPr>
            <w:rStyle w:val="Hyperlink"/>
            <w:b/>
            <w:sz w:val="18"/>
          </w:rPr>
          <w:t>www.sorubak.com</w:t>
        </w:r>
      </w:hyperlink>
      <w:r>
        <w:rPr>
          <w:b/>
          <w:sz w:val="18"/>
        </w:rPr>
        <w:t xml:space="preserve"> </w:t>
      </w:r>
    </w:p>
    <w:sectPr w:rsidR="00AF5071" w:rsidRPr="00023122" w:rsidSect="0002312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3122"/>
    <w:rsid w:val="00023122"/>
    <w:rsid w:val="001522D1"/>
    <w:rsid w:val="00572F96"/>
    <w:rsid w:val="005E443F"/>
    <w:rsid w:val="006A53C4"/>
    <w:rsid w:val="00AF5071"/>
    <w:rsid w:val="00C560D3"/>
    <w:rsid w:val="00E5365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22D1"/>
    <w:pPr>
      <w:spacing w:after="200" w:line="276" w:lineRule="auto"/>
    </w:pPr>
  </w:style>
  <w:style w:type="paragraph" w:styleId="Heading1">
    <w:name w:val="heading 1"/>
    <w:basedOn w:val="Normal"/>
    <w:link w:val="Heading1Char"/>
    <w:uiPriority w:val="99"/>
    <w:qFormat/>
    <w:rsid w:val="00023122"/>
    <w:pPr>
      <w:spacing w:before="100" w:beforeAutospacing="1" w:after="100" w:afterAutospacing="1" w:line="240" w:lineRule="auto"/>
      <w:outlineLvl w:val="0"/>
    </w:pPr>
    <w:rPr>
      <w:rFonts w:ascii="Times New Roman" w:hAnsi="Times New Roman"/>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23122"/>
    <w:rPr>
      <w:rFonts w:ascii="Times New Roman" w:hAnsi="Times New Roman" w:cs="Times New Roman"/>
      <w:b/>
      <w:bCs/>
      <w:kern w:val="36"/>
      <w:sz w:val="48"/>
      <w:szCs w:val="48"/>
    </w:rPr>
  </w:style>
  <w:style w:type="paragraph" w:styleId="NormalWeb">
    <w:name w:val="Normal (Web)"/>
    <w:basedOn w:val="Normal"/>
    <w:uiPriority w:val="99"/>
    <w:semiHidden/>
    <w:rsid w:val="00023122"/>
    <w:pPr>
      <w:spacing w:before="100" w:beforeAutospacing="1" w:after="100" w:afterAutospacing="1" w:line="240" w:lineRule="auto"/>
    </w:pPr>
    <w:rPr>
      <w:rFonts w:ascii="Times New Roman" w:hAnsi="Times New Roman"/>
      <w:sz w:val="24"/>
      <w:szCs w:val="24"/>
    </w:rPr>
  </w:style>
  <w:style w:type="character" w:customStyle="1" w:styleId="f13y">
    <w:name w:val="f13y"/>
    <w:basedOn w:val="DefaultParagraphFont"/>
    <w:uiPriority w:val="99"/>
    <w:rsid w:val="00023122"/>
    <w:rPr>
      <w:rFonts w:cs="Times New Roman"/>
    </w:rPr>
  </w:style>
  <w:style w:type="character" w:customStyle="1" w:styleId="apple-converted-space">
    <w:name w:val="apple-converted-space"/>
    <w:basedOn w:val="DefaultParagraphFont"/>
    <w:uiPriority w:val="99"/>
    <w:rsid w:val="00023122"/>
    <w:rPr>
      <w:rFonts w:cs="Times New Roman"/>
    </w:rPr>
  </w:style>
  <w:style w:type="paragraph" w:styleId="BalloonText">
    <w:name w:val="Balloon Text"/>
    <w:basedOn w:val="Normal"/>
    <w:link w:val="BalloonTextChar"/>
    <w:uiPriority w:val="99"/>
    <w:semiHidden/>
    <w:rsid w:val="000231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23122"/>
    <w:rPr>
      <w:rFonts w:ascii="Tahoma" w:hAnsi="Tahoma" w:cs="Tahoma"/>
      <w:sz w:val="16"/>
      <w:szCs w:val="16"/>
    </w:rPr>
  </w:style>
  <w:style w:type="character" w:styleId="Hyperlink">
    <w:name w:val="Hyperlink"/>
    <w:basedOn w:val="DefaultParagraphFont"/>
    <w:uiPriority w:val="99"/>
    <w:rsid w:val="005E443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913783539">
      <w:marLeft w:val="0"/>
      <w:marRight w:val="0"/>
      <w:marTop w:val="0"/>
      <w:marBottom w:val="0"/>
      <w:divBdr>
        <w:top w:val="none" w:sz="0" w:space="0" w:color="auto"/>
        <w:left w:val="none" w:sz="0" w:space="0" w:color="auto"/>
        <w:bottom w:val="none" w:sz="0" w:space="0" w:color="auto"/>
        <w:right w:val="none" w:sz="0" w:space="0" w:color="auto"/>
      </w:divBdr>
      <w:divsChild>
        <w:div w:id="913783540">
          <w:marLeft w:val="408"/>
          <w:marRight w:val="408"/>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282</Words>
  <Characters>1612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Nobel</dc:creator>
  <cp:keywords>www.sorubak.com</cp:keywords>
  <dc:description/>
  <cp:lastModifiedBy>edanur</cp:lastModifiedBy>
  <cp:revision>4</cp:revision>
  <dcterms:created xsi:type="dcterms:W3CDTF">2014-11-12T06:52:00Z</dcterms:created>
  <dcterms:modified xsi:type="dcterms:W3CDTF">2014-11-16T14:28:00Z</dcterms:modified>
</cp:coreProperties>
</file>