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F5" w:rsidRPr="001227DD" w:rsidRDefault="002069F5" w:rsidP="008D3EB4">
      <w:pPr>
        <w:pStyle w:val="NoSpacing"/>
        <w:jc w:val="center"/>
        <w:rPr>
          <w:rFonts w:ascii="Comic Sans MS" w:hAnsi="Comic Sans MS"/>
          <w:b/>
          <w:bCs/>
          <w:u w:val="single"/>
        </w:rPr>
      </w:pPr>
      <w:r w:rsidRPr="001227DD">
        <w:rPr>
          <w:rFonts w:ascii="Comic Sans MS" w:hAnsi="Comic Sans MS"/>
          <w:b/>
          <w:bCs/>
          <w:u w:val="single"/>
        </w:rPr>
        <w:t>MADDEYİ TANIYALIM GENEL TEKRAR</w:t>
      </w: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26" style="position:absolute;margin-left:408.75pt;margin-top:2.65pt;width:75pt;height:18.75pt;z-index:251648512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donma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327.75pt;margin-top:2.65pt;width:75pt;height:18.75pt;z-index:251647488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dara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246.75pt;margin-top:2.65pt;width:75pt;height:18.75pt;z-index:251646464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hacim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165pt;margin-top:2.65pt;width:75pt;height:18.75pt;z-index:251645440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berk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84.75pt;margin-top:2.65pt;width:75pt;height:18.75pt;z-index:251644416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saf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5.25pt;margin-top:2.65pt;width:75pt;height:18.75pt;z-index:251643392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termometre</w:t>
                  </w:r>
                </w:p>
              </w:txbxContent>
            </v:textbox>
          </v:rect>
        </w:pict>
      </w: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32" style="position:absolute;margin-left:408.75pt;margin-top:12.1pt;width:75pt;height:18.75pt;z-index:251654656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saydam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327.75pt;margin-top:12.1pt;width:75pt;height:18.75pt;z-index:251653632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ısı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246.75pt;margin-top:12.1pt;width:75pt;height:18.75pt;z-index:251652608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parlak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165pt;margin-top:12.1pt;width:75pt;height:18.75pt;z-index:251651584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çözelti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84.75pt;margin-top:12.1pt;width:75pt;height:18.75pt;z-index:251650560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gaz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5.25pt;margin-top:12.1pt;width:75pt;height:18.75pt;z-index:251649536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yapay madde</w:t>
                  </w:r>
                </w:p>
              </w:txbxContent>
            </v:textbox>
          </v:rect>
        </w:pict>
      </w:r>
    </w:p>
    <w:p w:rsidR="002069F5" w:rsidRDefault="002069F5" w:rsidP="008D3EB4">
      <w:pPr>
        <w:pStyle w:val="NoSpacing"/>
        <w:rPr>
          <w:rFonts w:ascii="Comic Sans MS" w:hAnsi="Comic Sans MS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38" style="position:absolute;margin-left:408.75pt;margin-top:4.7pt;width:75pt;height:18.75pt;z-index:251665920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mililitre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327.75pt;margin-top:4.7pt;width:75pt;height:18.75pt;z-index:251663872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eşya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246.75pt;margin-top:4.7pt;width:75pt;height:18.75pt;z-index:251661824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çözücü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65pt;margin-top:4.7pt;width:75pt;height:18.75pt;z-index:251659776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kütle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84.75pt;margin-top:4.7pt;width:75pt;height:18.75pt;z-index:251657728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süzme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5.25pt;margin-top:4.7pt;width:75pt;height:18.75pt;z-index:251655680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demir</w:t>
                  </w:r>
                </w:p>
              </w:txbxContent>
            </v:textbox>
          </v:rect>
        </w:pict>
      </w: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44" style="position:absolute;margin-left:408.75pt;margin-top:11.85pt;width:75pt;height:18.75pt;z-index:251666944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litre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327.75pt;margin-top:11.85pt;width:75pt;height:18.75pt;z-index:251664896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çözünen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246.75pt;margin-top:11.85pt;width:75pt;height:18.75pt;z-index:251662848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bozunma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165pt;margin-top:11.85pt;width:75pt;height:18.75pt;z-index:251660800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süt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84.75pt;margin-top:11.85pt;width:75pt;height:18.75pt;z-index:251658752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işlenmiş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5.25pt;margin-top:11.85pt;width:75pt;height:18.75pt;z-index:251656704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sıvı</w:t>
                  </w:r>
                </w:p>
              </w:txbxContent>
            </v:textbox>
          </v:rect>
        </w:pict>
      </w:r>
    </w:p>
    <w:p w:rsidR="002069F5" w:rsidRDefault="002069F5" w:rsidP="008D3EB4">
      <w:pPr>
        <w:pStyle w:val="NoSpacing"/>
        <w:rPr>
          <w:rFonts w:ascii="Comic Sans MS" w:hAnsi="Comic Sans MS"/>
        </w:rPr>
      </w:pPr>
    </w:p>
    <w:p w:rsidR="002069F5" w:rsidRDefault="002069F5" w:rsidP="008E0DAE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50" style="position:absolute;margin-left:327.75pt;margin-top:5.95pt;width:75pt;height:18.75pt;z-index:251668992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şeklini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408.75pt;margin-top:5.95pt;width:75pt;height:18.75pt;z-index:251667968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katı</w:t>
                  </w:r>
                </w:p>
              </w:txbxContent>
            </v:textbox>
          </v:rect>
        </w:pict>
      </w:r>
    </w:p>
    <w:p w:rsidR="002069F5" w:rsidRDefault="002069F5" w:rsidP="008E0DA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1- …………………………… maddelerin içinde tek çeşit madde vardır.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rect id="_x0000_s1052" style="position:absolute;margin-left:408.75pt;margin-top:.8pt;width:75pt;height:18.75pt;z-index:251670016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su buharı</w:t>
                  </w:r>
                </w:p>
              </w:txbxContent>
            </v:textbox>
          </v:rect>
        </w:pict>
      </w: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2- Tuzlu su çözeltisinde su, …………………………… maddedir.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</w:rPr>
        <w:pict>
          <v:rect id="_x0000_s1053" style="position:absolute;margin-left:408.75pt;margin-top:.55pt;width:75pt;height:18.75pt;z-index:251671040">
            <v:textbox>
              <w:txbxContent>
                <w:p w:rsidR="002069F5" w:rsidRPr="00B130C4" w:rsidRDefault="002069F5" w:rsidP="008E0DA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B130C4">
                    <w:rPr>
                      <w:rFonts w:ascii="Times New Roman" w:hAnsi="Times New Roman" w:cs="Times New Roman"/>
                    </w:rPr>
                    <w:t>yoktur</w:t>
                  </w:r>
                </w:p>
              </w:txbxContent>
            </v:textbox>
          </v:rect>
        </w:pict>
      </w: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54" type="#_x0000_t75" alt="soru işareti acaba.jpg" style="position:absolute;margin-left:405.75pt;margin-top:14.15pt;width:94.5pt;height:105.75pt;z-index:-251644416;visibility:visible">
            <v:imagedata r:id="rId4" o:title=""/>
          </v:shape>
        </w:pict>
      </w:r>
      <w:r>
        <w:rPr>
          <w:rFonts w:ascii="Comic Sans MS" w:hAnsi="Comic Sans MS"/>
        </w:rPr>
        <w:t>3- …………………………… karışımları ayırma yöntemlerinden biridir.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4- Nohut-su karışımı bir …………………………… değildir.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5- Şekerli çay çözeltisinde, şeker …………………………… maddedir.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6- Işığı geçiren maddeler …………………………… maddelerdir.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7- Altın yüzük, elmas, çelik gibi maddeler …………………………… maddelerdir.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8- Mıknatısla çekilen maddelere …………………………… örnektir.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9- Kuvvet uygulandığında şekli değişen fakat eski haline dönmeyen maddeler ………………………… maddedir.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10- Günlük hayat kullandığımız maddeler …………………………… olarak adlandırılır.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11- …………………………… malzemeye örnek verilebilir.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12- Maddenin halleri ………………………… , ………………………… ve ………………………… ‘dır.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13- Varlıkların uzayda kapladığı alana ……………………………… denir.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14- Varlıkları meydana getiren madde miktarına ……………………………… denir.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15- Ölçmede kullanılan boş kabın kütlesine ……………………………… denir.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16- Hacim birimi …………………………… ve …………………………… ‘dir.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17- Sıvı maddeler bulunduğu kabın …………………………… alırlar.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18- İnsan eliyle yapılmış maddelere …………………………… madde denir.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19- Doğadaki örneklerine benzetilerek yapılmış maddelere …………………………… denir.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20- Maddelerin sıcaklığını ölçmek için …………………………… kullanılır.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21- …………………………… maddelerde hal değişikliği meydana getirir.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22-…………………………… sonucunda maddeler özelliklerini kaybeder.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23- Sıvı maddelerin ısı vererek katı hale geçmesine …………………………… denir.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2"/>
          <w:szCs w:val="12"/>
        </w:rPr>
      </w:pPr>
    </w:p>
    <w:p w:rsidR="002069F5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24- …………………………… gaz maddeye örnektir.</w:t>
      </w:r>
    </w:p>
    <w:p w:rsidR="002069F5" w:rsidRPr="00920BCB" w:rsidRDefault="002069F5" w:rsidP="008E0DAE">
      <w:pPr>
        <w:pStyle w:val="NoSpacing"/>
        <w:rPr>
          <w:rFonts w:ascii="Comic Sans MS" w:hAnsi="Comic Sans MS"/>
          <w:sz w:val="12"/>
          <w:szCs w:val="12"/>
        </w:rPr>
      </w:pPr>
    </w:p>
    <w:p w:rsidR="002069F5" w:rsidRPr="008D3EB4" w:rsidRDefault="002069F5" w:rsidP="005D6F9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25- Gazların belirli bir şekli ……………………………</w:t>
      </w:r>
    </w:p>
    <w:p w:rsidR="002069F5" w:rsidRDefault="002069F5" w:rsidP="008D3EB4">
      <w:pPr>
        <w:pStyle w:val="NoSpacing"/>
        <w:rPr>
          <w:rFonts w:ascii="Comic Sans MS" w:hAnsi="Comic Sans MS"/>
        </w:rPr>
      </w:pPr>
    </w:p>
    <w:p w:rsidR="002069F5" w:rsidRPr="008E0DAE" w:rsidRDefault="002069F5" w:rsidP="008E0DAE">
      <w:pPr>
        <w:pStyle w:val="NoSpacing"/>
        <w:jc w:val="center"/>
        <w:rPr>
          <w:rFonts w:ascii="Comic Sans MS" w:hAnsi="Comic Sans MS"/>
          <w:b/>
          <w:bCs/>
          <w:u w:val="single"/>
        </w:rPr>
      </w:pPr>
      <w:r w:rsidRPr="008E0DAE">
        <w:rPr>
          <w:rFonts w:ascii="Comic Sans MS" w:hAnsi="Comic Sans MS"/>
          <w:b/>
          <w:bCs/>
          <w:u w:val="single"/>
        </w:rPr>
        <w:t>CEVAPLAR</w:t>
      </w: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1- …</w:t>
      </w:r>
      <w:r w:rsidRPr="008E0DAE">
        <w:rPr>
          <w:rFonts w:ascii="Comic Sans MS" w:hAnsi="Comic Sans MS"/>
          <w:b/>
          <w:bCs/>
        </w:rPr>
        <w:t>saf</w:t>
      </w:r>
      <w:r>
        <w:rPr>
          <w:rFonts w:ascii="Comic Sans MS" w:hAnsi="Comic Sans MS"/>
        </w:rPr>
        <w:t>… maddelerin içinde tek çeşit madde vardır.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920BC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2- Tuzlu su çözeltisinde su, …</w:t>
      </w:r>
      <w:r w:rsidRPr="008E0DAE">
        <w:rPr>
          <w:rFonts w:ascii="Comic Sans MS" w:hAnsi="Comic Sans MS"/>
          <w:b/>
          <w:bCs/>
        </w:rPr>
        <w:t>çözücü</w:t>
      </w:r>
      <w:r>
        <w:rPr>
          <w:rFonts w:ascii="Comic Sans MS" w:hAnsi="Comic Sans MS"/>
        </w:rPr>
        <w:t>… maddedir.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3- …</w:t>
      </w:r>
      <w:r w:rsidRPr="008E0DAE">
        <w:rPr>
          <w:rFonts w:ascii="Comic Sans MS" w:hAnsi="Comic Sans MS"/>
          <w:b/>
          <w:bCs/>
        </w:rPr>
        <w:t>süzme</w:t>
      </w:r>
      <w:r>
        <w:rPr>
          <w:rFonts w:ascii="Comic Sans MS" w:hAnsi="Comic Sans MS"/>
        </w:rPr>
        <w:t>…, karışımları ayırma yöntemlerinden biridir.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4- Nohut-su karışımı bir …</w:t>
      </w:r>
      <w:r w:rsidRPr="008E0DAE">
        <w:rPr>
          <w:rFonts w:ascii="Comic Sans MS" w:hAnsi="Comic Sans MS"/>
          <w:b/>
          <w:bCs/>
        </w:rPr>
        <w:t>çözelti</w:t>
      </w:r>
      <w:r>
        <w:rPr>
          <w:rFonts w:ascii="Comic Sans MS" w:hAnsi="Comic Sans MS"/>
        </w:rPr>
        <w:t>… değildir.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5- Şekerli çay çözeltisinde, şeker …</w:t>
      </w:r>
      <w:r w:rsidRPr="008E0DAE">
        <w:rPr>
          <w:rFonts w:ascii="Comic Sans MS" w:hAnsi="Comic Sans MS"/>
          <w:b/>
          <w:bCs/>
        </w:rPr>
        <w:t>çözünen</w:t>
      </w:r>
      <w:r>
        <w:rPr>
          <w:rFonts w:ascii="Comic Sans MS" w:hAnsi="Comic Sans MS"/>
        </w:rPr>
        <w:t>… maddedir.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6- Işığı geçiren maddeler …</w:t>
      </w:r>
      <w:r w:rsidRPr="008E0DAE">
        <w:rPr>
          <w:rFonts w:ascii="Comic Sans MS" w:hAnsi="Comic Sans MS"/>
          <w:b/>
          <w:bCs/>
        </w:rPr>
        <w:t>saydam</w:t>
      </w:r>
      <w:r>
        <w:rPr>
          <w:rFonts w:ascii="Comic Sans MS" w:hAnsi="Comic Sans MS"/>
        </w:rPr>
        <w:t>… maddelerdir.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7- Altın yüzük, elmas, çelik gibi maddeler …</w:t>
      </w:r>
      <w:r w:rsidRPr="008E0DAE">
        <w:rPr>
          <w:rFonts w:ascii="Comic Sans MS" w:hAnsi="Comic Sans MS"/>
          <w:b/>
          <w:bCs/>
        </w:rPr>
        <w:t>parlak</w:t>
      </w:r>
      <w:r>
        <w:rPr>
          <w:rFonts w:ascii="Comic Sans MS" w:hAnsi="Comic Sans MS"/>
        </w:rPr>
        <w:t>… maddelerdir.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8- Mıknatısla çekilen maddelere …</w:t>
      </w:r>
      <w:r w:rsidRPr="008E0DAE">
        <w:rPr>
          <w:rFonts w:ascii="Comic Sans MS" w:hAnsi="Comic Sans MS"/>
          <w:b/>
          <w:bCs/>
        </w:rPr>
        <w:t>demir</w:t>
      </w:r>
      <w:r>
        <w:rPr>
          <w:rFonts w:ascii="Comic Sans MS" w:hAnsi="Comic Sans MS"/>
        </w:rPr>
        <w:t>… örnektir.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9- Kuvvet uygulandığında şekli değişen fakat eski haline dönmeyen maddeler …</w:t>
      </w:r>
      <w:r w:rsidRPr="008E0DAE">
        <w:rPr>
          <w:rFonts w:ascii="Comic Sans MS" w:hAnsi="Comic Sans MS"/>
          <w:b/>
          <w:bCs/>
        </w:rPr>
        <w:t>berk</w:t>
      </w:r>
      <w:r>
        <w:rPr>
          <w:rFonts w:ascii="Comic Sans MS" w:hAnsi="Comic Sans MS"/>
        </w:rPr>
        <w:t>… maddedir.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10- Günlük hayat kullandığımız maddeler …</w:t>
      </w:r>
      <w:r w:rsidRPr="008E0DAE">
        <w:rPr>
          <w:rFonts w:ascii="Comic Sans MS" w:hAnsi="Comic Sans MS"/>
          <w:b/>
          <w:bCs/>
        </w:rPr>
        <w:t>eşya</w:t>
      </w:r>
      <w:r>
        <w:rPr>
          <w:rFonts w:ascii="Comic Sans MS" w:hAnsi="Comic Sans MS"/>
        </w:rPr>
        <w:t>… olarak adlandırılır.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11- …</w:t>
      </w:r>
      <w:r w:rsidRPr="008E0DAE">
        <w:rPr>
          <w:rFonts w:ascii="Comic Sans MS" w:hAnsi="Comic Sans MS"/>
          <w:b/>
          <w:bCs/>
        </w:rPr>
        <w:t>süt</w:t>
      </w:r>
      <w:r>
        <w:rPr>
          <w:rFonts w:ascii="Comic Sans MS" w:hAnsi="Comic Sans MS"/>
        </w:rPr>
        <w:t>… malzemeye örnek verilebilir.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12- Maddenin halleri …</w:t>
      </w:r>
      <w:r w:rsidRPr="008E0DAE">
        <w:rPr>
          <w:rFonts w:ascii="Comic Sans MS" w:hAnsi="Comic Sans MS"/>
          <w:b/>
          <w:bCs/>
        </w:rPr>
        <w:t>katı</w:t>
      </w:r>
      <w:r>
        <w:rPr>
          <w:rFonts w:ascii="Comic Sans MS" w:hAnsi="Comic Sans MS"/>
        </w:rPr>
        <w:t>… , …</w:t>
      </w:r>
      <w:r w:rsidRPr="008E0DAE">
        <w:rPr>
          <w:rFonts w:ascii="Comic Sans MS" w:hAnsi="Comic Sans MS"/>
          <w:b/>
          <w:bCs/>
        </w:rPr>
        <w:t>sıvı</w:t>
      </w:r>
      <w:r>
        <w:rPr>
          <w:rFonts w:ascii="Comic Sans MS" w:hAnsi="Comic Sans MS"/>
        </w:rPr>
        <w:t>… ve …</w:t>
      </w:r>
      <w:r w:rsidRPr="008E0DAE">
        <w:rPr>
          <w:rFonts w:ascii="Comic Sans MS" w:hAnsi="Comic Sans MS"/>
          <w:b/>
          <w:bCs/>
        </w:rPr>
        <w:t>gaz</w:t>
      </w:r>
      <w:r>
        <w:rPr>
          <w:rFonts w:ascii="Comic Sans MS" w:hAnsi="Comic Sans MS"/>
        </w:rPr>
        <w:t>… ‘dır.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13- Varlıkların uzayda kapladığı alana …</w:t>
      </w:r>
      <w:r w:rsidRPr="008E0DAE">
        <w:rPr>
          <w:rFonts w:ascii="Comic Sans MS" w:hAnsi="Comic Sans MS"/>
          <w:b/>
          <w:bCs/>
        </w:rPr>
        <w:t>hacim</w:t>
      </w:r>
      <w:r>
        <w:rPr>
          <w:rFonts w:ascii="Comic Sans MS" w:hAnsi="Comic Sans MS"/>
        </w:rPr>
        <w:t>… denir.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14- Varlıkları meydana getiren madde miktarına …</w:t>
      </w:r>
      <w:r w:rsidRPr="008E0DAE">
        <w:rPr>
          <w:rFonts w:ascii="Comic Sans MS" w:hAnsi="Comic Sans MS"/>
          <w:b/>
          <w:bCs/>
        </w:rPr>
        <w:t>kütle</w:t>
      </w:r>
      <w:r>
        <w:rPr>
          <w:rFonts w:ascii="Comic Sans MS" w:hAnsi="Comic Sans MS"/>
        </w:rPr>
        <w:t>… denir.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15- Ölçmede kullanılan boş kabın kütlesine …</w:t>
      </w:r>
      <w:r w:rsidRPr="008E0DAE">
        <w:rPr>
          <w:rFonts w:ascii="Comic Sans MS" w:hAnsi="Comic Sans MS"/>
          <w:b/>
          <w:bCs/>
        </w:rPr>
        <w:t>dara</w:t>
      </w:r>
      <w:r>
        <w:rPr>
          <w:rFonts w:ascii="Comic Sans MS" w:hAnsi="Comic Sans MS"/>
        </w:rPr>
        <w:t>… denir.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16- Hacim birimi …</w:t>
      </w:r>
      <w:r w:rsidRPr="008E0DAE">
        <w:rPr>
          <w:rFonts w:ascii="Comic Sans MS" w:hAnsi="Comic Sans MS"/>
          <w:b/>
          <w:bCs/>
        </w:rPr>
        <w:t>mililitre</w:t>
      </w:r>
      <w:r>
        <w:rPr>
          <w:rFonts w:ascii="Comic Sans MS" w:hAnsi="Comic Sans MS"/>
        </w:rPr>
        <w:t>… ve …</w:t>
      </w:r>
      <w:r w:rsidRPr="008E0DAE">
        <w:rPr>
          <w:rFonts w:ascii="Comic Sans MS" w:hAnsi="Comic Sans MS"/>
          <w:b/>
          <w:bCs/>
        </w:rPr>
        <w:t>litre</w:t>
      </w:r>
      <w:r>
        <w:rPr>
          <w:rFonts w:ascii="Comic Sans MS" w:hAnsi="Comic Sans MS"/>
        </w:rPr>
        <w:t>… ‘dir.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17- Sıvı maddeler bulunduğu kabın …</w:t>
      </w:r>
      <w:r w:rsidRPr="008E0DAE">
        <w:rPr>
          <w:rFonts w:ascii="Comic Sans MS" w:hAnsi="Comic Sans MS"/>
          <w:b/>
          <w:bCs/>
        </w:rPr>
        <w:t>şeklini</w:t>
      </w:r>
      <w:r>
        <w:rPr>
          <w:rFonts w:ascii="Comic Sans MS" w:hAnsi="Comic Sans MS"/>
        </w:rPr>
        <w:t>… alırlar.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18- İnsan eliyle yapılmış maddelere …</w:t>
      </w:r>
      <w:r w:rsidRPr="008E0DAE">
        <w:rPr>
          <w:rFonts w:ascii="Comic Sans MS" w:hAnsi="Comic Sans MS"/>
          <w:b/>
          <w:bCs/>
        </w:rPr>
        <w:t>işlenmiş</w:t>
      </w:r>
      <w:r>
        <w:rPr>
          <w:rFonts w:ascii="Comic Sans MS" w:hAnsi="Comic Sans MS"/>
        </w:rPr>
        <w:t>… madde denir.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19- Doğadaki örneklerine benzetilerek yapılmış maddelere …</w:t>
      </w:r>
      <w:r w:rsidRPr="008E0DAE">
        <w:rPr>
          <w:rFonts w:ascii="Comic Sans MS" w:hAnsi="Comic Sans MS"/>
          <w:b/>
          <w:bCs/>
        </w:rPr>
        <w:t>yapay madde</w:t>
      </w:r>
      <w:r>
        <w:rPr>
          <w:rFonts w:ascii="Comic Sans MS" w:hAnsi="Comic Sans MS"/>
        </w:rPr>
        <w:t>… denir.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20- Maddelerin sıcaklığını ölçmek için …</w:t>
      </w:r>
      <w:r w:rsidRPr="008E0DAE">
        <w:rPr>
          <w:rFonts w:ascii="Comic Sans MS" w:hAnsi="Comic Sans MS"/>
          <w:b/>
          <w:bCs/>
        </w:rPr>
        <w:t>termometre</w:t>
      </w:r>
      <w:r>
        <w:rPr>
          <w:rFonts w:ascii="Comic Sans MS" w:hAnsi="Comic Sans MS"/>
        </w:rPr>
        <w:t>… kullanılır.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21- …</w:t>
      </w:r>
      <w:r w:rsidRPr="008E0DAE">
        <w:rPr>
          <w:rFonts w:ascii="Comic Sans MS" w:hAnsi="Comic Sans MS"/>
          <w:b/>
          <w:bCs/>
        </w:rPr>
        <w:t>ısı</w:t>
      </w:r>
      <w:r>
        <w:rPr>
          <w:rFonts w:ascii="Comic Sans MS" w:hAnsi="Comic Sans MS"/>
        </w:rPr>
        <w:t>… maddelerde hal değişikliği meydana getirir.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22-…</w:t>
      </w:r>
      <w:r w:rsidRPr="008E0DAE">
        <w:rPr>
          <w:rFonts w:ascii="Comic Sans MS" w:hAnsi="Comic Sans MS"/>
          <w:b/>
          <w:bCs/>
        </w:rPr>
        <w:t>bozunma</w:t>
      </w:r>
      <w:r>
        <w:rPr>
          <w:rFonts w:ascii="Comic Sans MS" w:hAnsi="Comic Sans MS"/>
        </w:rPr>
        <w:t>… sonucunda maddeler özelliklerini kaybeder.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6"/>
          <w:szCs w:val="16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23- Sıvı maddelerin ısı vererek katı hale geçmesine …</w:t>
      </w:r>
      <w:r w:rsidRPr="008E0DAE">
        <w:rPr>
          <w:rFonts w:ascii="Comic Sans MS" w:hAnsi="Comic Sans MS"/>
          <w:b/>
          <w:bCs/>
        </w:rPr>
        <w:t>donma</w:t>
      </w:r>
      <w:r>
        <w:rPr>
          <w:rFonts w:ascii="Comic Sans MS" w:hAnsi="Comic Sans MS"/>
        </w:rPr>
        <w:t>… denir.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2"/>
          <w:szCs w:val="12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24- … </w:t>
      </w:r>
      <w:r w:rsidRPr="008E0DAE">
        <w:rPr>
          <w:rFonts w:ascii="Comic Sans MS" w:hAnsi="Comic Sans MS"/>
          <w:b/>
          <w:bCs/>
        </w:rPr>
        <w:t>su buharı</w:t>
      </w:r>
      <w:r>
        <w:rPr>
          <w:rFonts w:ascii="Comic Sans MS" w:hAnsi="Comic Sans MS"/>
        </w:rPr>
        <w:t>… gaz maddeye örnektir.</w:t>
      </w:r>
    </w:p>
    <w:p w:rsidR="002069F5" w:rsidRPr="00920BCB" w:rsidRDefault="002069F5" w:rsidP="008D3EB4">
      <w:pPr>
        <w:pStyle w:val="NoSpacing"/>
        <w:rPr>
          <w:rFonts w:ascii="Comic Sans MS" w:hAnsi="Comic Sans MS"/>
          <w:sz w:val="12"/>
          <w:szCs w:val="12"/>
        </w:rPr>
      </w:pPr>
    </w:p>
    <w:p w:rsidR="002069F5" w:rsidRDefault="002069F5" w:rsidP="008D3EB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25- Gazların belirli bir şekli …</w:t>
      </w:r>
      <w:r w:rsidRPr="008E0DAE">
        <w:rPr>
          <w:rFonts w:ascii="Comic Sans MS" w:hAnsi="Comic Sans MS"/>
          <w:b/>
          <w:bCs/>
        </w:rPr>
        <w:t>yoktur</w:t>
      </w:r>
      <w:r>
        <w:rPr>
          <w:rFonts w:ascii="Comic Sans MS" w:hAnsi="Comic Sans MS"/>
        </w:rPr>
        <w:t xml:space="preserve">… </w:t>
      </w:r>
    </w:p>
    <w:p w:rsidR="002069F5" w:rsidRPr="000D31C2" w:rsidRDefault="002069F5" w:rsidP="00351DFA">
      <w:hyperlink r:id="rId5" w:history="1">
        <w:r w:rsidRPr="00E50B22">
          <w:rPr>
            <w:rStyle w:val="Hyperlink"/>
            <w:rFonts w:cs="Arial"/>
          </w:rPr>
          <w:t>www.sorubak.com</w:t>
        </w:r>
      </w:hyperlink>
      <w:r>
        <w:t xml:space="preserve"> </w:t>
      </w:r>
    </w:p>
    <w:p w:rsidR="002069F5" w:rsidRPr="008D3EB4" w:rsidRDefault="002069F5" w:rsidP="008D3EB4">
      <w:pPr>
        <w:pStyle w:val="NoSpacing"/>
        <w:rPr>
          <w:rFonts w:ascii="Comic Sans MS" w:hAnsi="Comic Sans MS"/>
        </w:rPr>
      </w:pPr>
    </w:p>
    <w:sectPr w:rsidR="002069F5" w:rsidRPr="008D3EB4" w:rsidSect="008D3E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EB4"/>
    <w:rsid w:val="000D31C2"/>
    <w:rsid w:val="001227DD"/>
    <w:rsid w:val="002069F5"/>
    <w:rsid w:val="00351DFA"/>
    <w:rsid w:val="003C7302"/>
    <w:rsid w:val="005D6F94"/>
    <w:rsid w:val="005E2C9D"/>
    <w:rsid w:val="008D3EB4"/>
    <w:rsid w:val="008E0DAE"/>
    <w:rsid w:val="00920BCB"/>
    <w:rsid w:val="00B130C4"/>
    <w:rsid w:val="00CA4975"/>
    <w:rsid w:val="00E318FE"/>
    <w:rsid w:val="00E5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97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D3EB4"/>
  </w:style>
  <w:style w:type="paragraph" w:styleId="BalloonText">
    <w:name w:val="Balloon Text"/>
    <w:basedOn w:val="Normal"/>
    <w:link w:val="BalloonTextChar"/>
    <w:uiPriority w:val="99"/>
    <w:semiHidden/>
    <w:rsid w:val="0012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27D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51D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457</Words>
  <Characters>2611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/>
  <cp:lastModifiedBy>edanur</cp:lastModifiedBy>
  <cp:revision>3</cp:revision>
  <cp:lastPrinted>2013-12-12T20:26:00Z</cp:lastPrinted>
  <dcterms:created xsi:type="dcterms:W3CDTF">2013-12-12T19:45:00Z</dcterms:created>
  <dcterms:modified xsi:type="dcterms:W3CDTF">2014-11-09T09:57:00Z</dcterms:modified>
</cp:coreProperties>
</file>