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80" w:rsidRDefault="00773B80">
      <w:r>
        <w:rPr>
          <w:noProof/>
          <w:lang w:eastAsia="tr-TR"/>
        </w:rPr>
        <w:pict>
          <v:rect id="_x0000_s1026" style="position:absolute;margin-left:-47.6pt;margin-top:-46.1pt;width:544.5pt;height:37.5pt;z-index:251658240">
            <v:textbox style="mso-next-textbox:#_x0000_s1026">
              <w:txbxContent>
                <w:p w:rsidR="00773B80" w:rsidRPr="001A6F21" w:rsidRDefault="00773B80" w:rsidP="00591BD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MADDENİN GÖRÜLEBİLİR ÖZELLİKLERİ                                                                                                                                          </w:t>
                  </w:r>
                  <w:r w:rsidRPr="001A6F21">
                    <w:rPr>
                      <w:b/>
                    </w:rPr>
                    <w:t>MADDE, CİSİM, MALZEME, ALET, EŞYA</w:t>
                  </w:r>
                </w:p>
              </w:txbxContent>
            </v:textbox>
          </v:rect>
        </w:pict>
      </w:r>
      <w:r w:rsidRPr="009E6D28">
        <w:rPr>
          <w:b/>
        </w:rPr>
        <w:t>1.</w:t>
      </w:r>
      <w:r>
        <w:t>Aşağıdakilerden hangisi bir eşyadır?</w:t>
      </w:r>
    </w:p>
    <w:p w:rsidR="00773B80" w:rsidRDefault="00773B80">
      <w:r>
        <w:t>A.kanepe                                    B.tornavida           C.testere                                    D.matkap</w:t>
      </w:r>
    </w:p>
    <w:p w:rsidR="00773B80" w:rsidRDefault="00773B80"/>
    <w:p w:rsidR="00773B80" w:rsidRDefault="00773B80">
      <w:r w:rsidRPr="006F4B61">
        <w:rPr>
          <w:b/>
        </w:rPr>
        <w:t>2.</w:t>
      </w:r>
      <w:r>
        <w:t xml:space="preserve">  “Bir madde, hem cisim, hem malzeme, hem alet, hem de eşya olarak kullanılabilir.”</w:t>
      </w:r>
    </w:p>
    <w:p w:rsidR="00773B80" w:rsidRDefault="00773B80">
      <w:r>
        <w:t>Buna göre “demir” maddesi, aşağıdakilerden hangisinde “malzeme” olarak kullanılır?</w:t>
      </w:r>
    </w:p>
    <w:p w:rsidR="00773B80" w:rsidRDefault="00773B80">
      <w:r>
        <w:t>A.inşaat demiri                   B. makas                              C. tornavida                        D. iğne</w:t>
      </w:r>
    </w:p>
    <w:p w:rsidR="00773B80" w:rsidRDefault="00773B80"/>
    <w:p w:rsidR="00773B80" w:rsidRDefault="00773B80">
      <w:r w:rsidRPr="006F4B61">
        <w:rPr>
          <w:b/>
        </w:rPr>
        <w:t>3.</w:t>
      </w:r>
      <w:r>
        <w:t xml:space="preserve">Aşağıdaki ifadelerden hangisi </w:t>
      </w:r>
      <w:r w:rsidRPr="006F4B61">
        <w:rPr>
          <w:b/>
          <w:u w:val="single"/>
        </w:rPr>
        <w:t>yanlıştır</w:t>
      </w:r>
      <w:r>
        <w:t>?</w:t>
      </w:r>
    </w:p>
    <w:p w:rsidR="00773B80" w:rsidRDefault="00773B80">
      <w:r>
        <w:t>A.Her cisim maddedir ama her madde cisim değildir.                                                       B.Eşyalar yapılırken maddelerin özellikleri dikkate alınır.                                               C.Bütün maddelerin şekil verilmiş haline cisim denir.                                                              D.Cisimler üzerinde işlem yapabilen maddelere alet denir.</w:t>
      </w:r>
    </w:p>
    <w:p w:rsidR="00773B80" w:rsidRDefault="00773B80"/>
    <w:p w:rsidR="00773B80" w:rsidRDefault="00773B80">
      <w:r w:rsidRPr="006F4B61">
        <w:rPr>
          <w:b/>
        </w:rPr>
        <w:t>5.</w:t>
      </w:r>
      <w:r>
        <w:t>Aşağıdaki maddelerin hangisini mıknatıs çekmez?</w:t>
      </w:r>
    </w:p>
    <w:p w:rsidR="00773B80" w:rsidRDefault="00773B80">
      <w:r>
        <w:t>A. demir         B. nikel      C. kobalt   D. bakır</w:t>
      </w:r>
    </w:p>
    <w:p w:rsidR="00773B80" w:rsidRDefault="00773B80"/>
    <w:p w:rsidR="00773B80" w:rsidRDefault="00773B80">
      <w:r w:rsidRPr="006F4B61">
        <w:rPr>
          <w:b/>
        </w:rPr>
        <w:t>6.</w:t>
      </w:r>
      <w:r>
        <w:t xml:space="preserve"> “Elektrik telleri, elektriği iyi ileten maddelerden yapılır.”</w:t>
      </w:r>
    </w:p>
    <w:p w:rsidR="00773B80" w:rsidRDefault="00773B80">
      <w:r>
        <w:t>Buna göre, elektrik telleri aşağıdaki maddelerden hangisinden yapılır?</w:t>
      </w:r>
    </w:p>
    <w:p w:rsidR="00773B80" w:rsidRDefault="00773B80">
      <w:r>
        <w:t>A.plastik       B. bakır     C.cam      D.tahta</w:t>
      </w:r>
    </w:p>
    <w:p w:rsidR="00773B80" w:rsidRDefault="00773B80"/>
    <w:p w:rsidR="00773B80" w:rsidRDefault="00773B80">
      <w:r w:rsidRPr="00F345D0">
        <w:rPr>
          <w:b/>
        </w:rPr>
        <w:t>7.</w:t>
      </w:r>
      <w:r>
        <w:t xml:space="preserve"> Aşağıdakilerden hangisi mat görünüşlüdür?  </w:t>
      </w:r>
    </w:p>
    <w:p w:rsidR="00773B80" w:rsidRDefault="00773B80">
      <w:r>
        <w:t xml:space="preserve">A.altın        B.gümüş      C.odun      D.alüminyum </w:t>
      </w:r>
    </w:p>
    <w:p w:rsidR="00773B80" w:rsidRPr="00984B2E" w:rsidRDefault="00773B80">
      <w:pPr>
        <w:rPr>
          <w:b/>
          <w:u w:val="single"/>
        </w:rPr>
      </w:pPr>
      <w:r w:rsidRPr="00F345D0">
        <w:rPr>
          <w:b/>
        </w:rPr>
        <w:t>8.</w:t>
      </w:r>
      <w:r>
        <w:t xml:space="preserve">Aşağıdaki ifadelerden hangisi </w:t>
      </w:r>
      <w:r w:rsidRPr="00984B2E">
        <w:rPr>
          <w:b/>
          <w:u w:val="single"/>
        </w:rPr>
        <w:t>doğrudur?</w:t>
      </w:r>
    </w:p>
    <w:p w:rsidR="00773B80" w:rsidRDefault="00773B80">
      <w:r>
        <w:t>A.Gümüş saydam bir maddedir.              B.Pamuk suda batan bir maddedir.           C.Ağaç opak bir maddedir.                                D.Altın mıknatıs tarafından çekilir.</w:t>
      </w:r>
    </w:p>
    <w:p w:rsidR="00773B80" w:rsidRDefault="00773B80"/>
    <w:p w:rsidR="00773B80" w:rsidRDefault="00773B80">
      <w:r w:rsidRPr="00984B2E">
        <w:rPr>
          <w:b/>
        </w:rPr>
        <w:t>9.</w:t>
      </w:r>
      <w:r>
        <w:t>Aşağıdaki maddelerden hangisi katı bir madde değildir?</w:t>
      </w:r>
    </w:p>
    <w:p w:rsidR="00773B80" w:rsidRDefault="00773B80">
      <w:r>
        <w:t>A.taş               B. civa          C.odun          D.kitap</w:t>
      </w:r>
    </w:p>
    <w:p w:rsidR="00773B80" w:rsidRDefault="00773B80"/>
    <w:p w:rsidR="00773B80" w:rsidRDefault="00773B80">
      <w:r w:rsidRPr="00984B2E">
        <w:rPr>
          <w:b/>
        </w:rPr>
        <w:t>10.</w:t>
      </w:r>
      <w:r>
        <w:t>Aşağıdakilerden hangisi su çekme özelliğine sahip bir maddedir?</w:t>
      </w:r>
    </w:p>
    <w:p w:rsidR="00773B80" w:rsidRDefault="00773B80">
      <w:r>
        <w:t>A.taş              B.sünger         C.demir         D.cam</w:t>
      </w:r>
    </w:p>
    <w:p w:rsidR="00773B80" w:rsidRDefault="00773B80"/>
    <w:p w:rsidR="00773B80" w:rsidRDefault="00773B80">
      <w:r w:rsidRPr="00984B2E">
        <w:rPr>
          <w:b/>
        </w:rPr>
        <w:t>11.</w:t>
      </w:r>
      <w:r>
        <w:t>Aşağıda verilenlerden hangisi saydam olmayan maddedir?</w:t>
      </w:r>
    </w:p>
    <w:p w:rsidR="00773B80" w:rsidRDefault="00773B80">
      <w:r>
        <w:t>A.yağlı kağıt     B.buzlu cam   C.hava   D.tahta</w:t>
      </w:r>
    </w:p>
    <w:p w:rsidR="00773B80" w:rsidRDefault="00773B80"/>
    <w:p w:rsidR="00773B80" w:rsidRDefault="00773B80">
      <w:r w:rsidRPr="000B6E55">
        <w:rPr>
          <w:b/>
        </w:rPr>
        <w:t>12.</w:t>
      </w:r>
      <w:r>
        <w:t>Aşağıdaki maddelerden hangisi suda yüzer?</w:t>
      </w:r>
    </w:p>
    <w:p w:rsidR="00773B80" w:rsidRDefault="00773B80">
      <w:r>
        <w:t>A.cam bilye                               B.anahtar                        C.tahta parçası                         D. taş parçası</w:t>
      </w:r>
    </w:p>
    <w:p w:rsidR="00773B80" w:rsidRDefault="00773B80" w:rsidP="00CA2CA1">
      <w:pPr>
        <w:shd w:val="clear" w:color="auto" w:fill="FFFFFF"/>
        <w:spacing w:line="240" w:lineRule="exact"/>
        <w:ind w:right="28"/>
        <w:jc w:val="both"/>
      </w:pPr>
    </w:p>
    <w:p w:rsidR="00773B80" w:rsidRPr="006A1A4A" w:rsidRDefault="00773B80" w:rsidP="00CA2CA1">
      <w:pPr>
        <w:shd w:val="clear" w:color="auto" w:fill="FFFFFF"/>
        <w:spacing w:line="240" w:lineRule="exact"/>
        <w:ind w:right="28"/>
        <w:jc w:val="both"/>
        <w:rPr>
          <w:w w:val="98"/>
        </w:rPr>
      </w:pPr>
      <w:r w:rsidRPr="00CA2CA1">
        <w:rPr>
          <w:b/>
        </w:rPr>
        <w:t>13.</w:t>
      </w:r>
      <w:r w:rsidRPr="006A1A4A">
        <w:rPr>
          <w:color w:val="000000"/>
          <w:spacing w:val="8"/>
          <w:w w:val="98"/>
        </w:rPr>
        <w:t xml:space="preserve"> Buğdaylar, biçerdöverlerle tarladan </w:t>
      </w:r>
      <w:r w:rsidRPr="006A1A4A">
        <w:rPr>
          <w:color w:val="000000"/>
          <w:spacing w:val="2"/>
          <w:w w:val="98"/>
        </w:rPr>
        <w:t>toplanarak, başaklarından ayrılır. Ba</w:t>
      </w:r>
      <w:r w:rsidRPr="006A1A4A">
        <w:rPr>
          <w:color w:val="000000"/>
          <w:spacing w:val="2"/>
          <w:w w:val="98"/>
        </w:rPr>
        <w:softHyphen/>
      </w:r>
      <w:r w:rsidRPr="006A1A4A">
        <w:rPr>
          <w:color w:val="000000"/>
          <w:spacing w:val="1"/>
          <w:w w:val="98"/>
        </w:rPr>
        <w:t xml:space="preserve">şaklarından ayrılan buğday taneleri, un </w:t>
      </w:r>
      <w:r w:rsidRPr="006A1A4A">
        <w:rPr>
          <w:color w:val="000000"/>
          <w:spacing w:val="3"/>
          <w:w w:val="98"/>
        </w:rPr>
        <w:t>hâ</w:t>
      </w:r>
      <w:r>
        <w:rPr>
          <w:color w:val="000000"/>
          <w:spacing w:val="3"/>
          <w:w w:val="98"/>
        </w:rPr>
        <w:t>line getiri</w:t>
      </w:r>
      <w:r w:rsidRPr="006A1A4A">
        <w:rPr>
          <w:color w:val="000000"/>
          <w:spacing w:val="3"/>
          <w:w w:val="98"/>
        </w:rPr>
        <w:t>leceği tesislere taşınır.</w:t>
      </w:r>
    </w:p>
    <w:p w:rsidR="00773B80" w:rsidRPr="006A1A4A" w:rsidRDefault="00773B80" w:rsidP="00CA2CA1">
      <w:pPr>
        <w:shd w:val="clear" w:color="auto" w:fill="FFFFFF"/>
        <w:spacing w:before="108" w:line="302" w:lineRule="exact"/>
        <w:ind w:right="36"/>
        <w:jc w:val="both"/>
        <w:rPr>
          <w:w w:val="98"/>
        </w:rPr>
      </w:pPr>
      <w:r w:rsidRPr="006A1A4A">
        <w:rPr>
          <w:b/>
          <w:bCs/>
          <w:color w:val="000000"/>
          <w:spacing w:val="4"/>
          <w:w w:val="98"/>
        </w:rPr>
        <w:t xml:space="preserve">Yukarıdaki paragrafta; cisim, eşya, </w:t>
      </w:r>
      <w:r w:rsidRPr="006A1A4A">
        <w:rPr>
          <w:b/>
          <w:bCs/>
          <w:color w:val="000000"/>
          <w:spacing w:val="5"/>
          <w:w w:val="98"/>
        </w:rPr>
        <w:t>malzeme, alet, gruplarından hangi</w:t>
      </w:r>
      <w:r w:rsidRPr="006A1A4A">
        <w:rPr>
          <w:b/>
          <w:bCs/>
          <w:color w:val="000000"/>
          <w:spacing w:val="5"/>
          <w:w w:val="98"/>
        </w:rPr>
        <w:softHyphen/>
      </w:r>
      <w:r w:rsidRPr="006A1A4A">
        <w:rPr>
          <w:b/>
          <w:bCs/>
          <w:color w:val="000000"/>
          <w:spacing w:val="7"/>
          <w:w w:val="98"/>
        </w:rPr>
        <w:t>sine bir örnek verilemez?</w:t>
      </w:r>
    </w:p>
    <w:p w:rsidR="00773B80" w:rsidRPr="006A1A4A" w:rsidRDefault="00773B80" w:rsidP="00CA2CA1">
      <w:pPr>
        <w:shd w:val="clear" w:color="auto" w:fill="FFFFFF"/>
        <w:tabs>
          <w:tab w:val="left" w:pos="281"/>
        </w:tabs>
        <w:spacing w:line="295" w:lineRule="exact"/>
        <w:rPr>
          <w:color w:val="000000"/>
          <w:spacing w:val="5"/>
          <w:w w:val="98"/>
        </w:rPr>
      </w:pPr>
      <w:r w:rsidRPr="006A1A4A">
        <w:rPr>
          <w:color w:val="000000"/>
          <w:spacing w:val="5"/>
          <w:w w:val="98"/>
        </w:rPr>
        <w:t>A. cisim</w:t>
      </w:r>
      <w:r w:rsidRPr="006A1A4A">
        <w:rPr>
          <w:color w:val="000000"/>
          <w:w w:val="98"/>
        </w:rPr>
        <w:t xml:space="preserve">                </w:t>
      </w:r>
      <w:r>
        <w:rPr>
          <w:color w:val="000000"/>
          <w:w w:val="98"/>
        </w:rPr>
        <w:t xml:space="preserve">                   </w:t>
      </w:r>
      <w:r w:rsidRPr="006A1A4A">
        <w:rPr>
          <w:color w:val="000000"/>
          <w:w w:val="98"/>
        </w:rPr>
        <w:t xml:space="preserve">    B. eşya</w:t>
      </w:r>
    </w:p>
    <w:p w:rsidR="00773B80" w:rsidRPr="006A1A4A" w:rsidRDefault="00773B80" w:rsidP="00CA2CA1">
      <w:pPr>
        <w:shd w:val="clear" w:color="auto" w:fill="FFFFFF"/>
        <w:tabs>
          <w:tab w:val="left" w:pos="281"/>
        </w:tabs>
        <w:spacing w:line="295" w:lineRule="exact"/>
        <w:rPr>
          <w:color w:val="000000"/>
          <w:spacing w:val="5"/>
          <w:w w:val="98"/>
        </w:rPr>
      </w:pPr>
      <w:r w:rsidRPr="006A1A4A">
        <w:rPr>
          <w:color w:val="000000"/>
          <w:spacing w:val="-1"/>
          <w:w w:val="98"/>
        </w:rPr>
        <w:t>C. malzeme</w:t>
      </w:r>
      <w:r w:rsidRPr="006A1A4A">
        <w:rPr>
          <w:color w:val="000000"/>
          <w:spacing w:val="5"/>
          <w:w w:val="98"/>
        </w:rPr>
        <w:t xml:space="preserve">          </w:t>
      </w:r>
      <w:r>
        <w:rPr>
          <w:color w:val="000000"/>
          <w:spacing w:val="5"/>
          <w:w w:val="98"/>
        </w:rPr>
        <w:t xml:space="preserve">                 </w:t>
      </w:r>
      <w:r w:rsidRPr="006A1A4A">
        <w:rPr>
          <w:color w:val="000000"/>
          <w:spacing w:val="5"/>
          <w:w w:val="98"/>
        </w:rPr>
        <w:t xml:space="preserve">   D. alet</w:t>
      </w:r>
    </w:p>
    <w:p w:rsidR="00773B80" w:rsidRPr="000B6E55" w:rsidRDefault="00773B80">
      <w:hyperlink r:id="rId4" w:history="1">
        <w:r w:rsidRPr="00E50B22">
          <w:rPr>
            <w:rStyle w:val="Hyperlink"/>
            <w:rFonts w:ascii="Comic Sans MS" w:hAnsi="Comic Sans MS"/>
            <w:sz w:val="40"/>
            <w:szCs w:val="40"/>
          </w:rPr>
          <w:t>www.sorubak.com</w:t>
        </w:r>
      </w:hyperlink>
    </w:p>
    <w:sectPr w:rsidR="00773B80" w:rsidRPr="000B6E55" w:rsidSect="009E6D28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F21"/>
    <w:rsid w:val="000B6E55"/>
    <w:rsid w:val="000C5D25"/>
    <w:rsid w:val="001A6F21"/>
    <w:rsid w:val="002272A6"/>
    <w:rsid w:val="00297ED9"/>
    <w:rsid w:val="002B03B5"/>
    <w:rsid w:val="00330B0C"/>
    <w:rsid w:val="003C45A6"/>
    <w:rsid w:val="004B1594"/>
    <w:rsid w:val="00591BD6"/>
    <w:rsid w:val="006A1A4A"/>
    <w:rsid w:val="006C088D"/>
    <w:rsid w:val="006F4B61"/>
    <w:rsid w:val="00773B80"/>
    <w:rsid w:val="008E38FA"/>
    <w:rsid w:val="00984B2E"/>
    <w:rsid w:val="009E6D28"/>
    <w:rsid w:val="00A50075"/>
    <w:rsid w:val="00A62A11"/>
    <w:rsid w:val="00AD0694"/>
    <w:rsid w:val="00B4010B"/>
    <w:rsid w:val="00CA2CA1"/>
    <w:rsid w:val="00CE0992"/>
    <w:rsid w:val="00CE4E87"/>
    <w:rsid w:val="00D07D43"/>
    <w:rsid w:val="00D81BC5"/>
    <w:rsid w:val="00DE0067"/>
    <w:rsid w:val="00E50B22"/>
    <w:rsid w:val="00F345D0"/>
    <w:rsid w:val="00F9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B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272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1</Pages>
  <Words>362</Words>
  <Characters>2064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/>
  <cp:lastModifiedBy>edanur</cp:lastModifiedBy>
  <cp:revision>7</cp:revision>
  <cp:lastPrinted>2014-11-08T09:56:00Z</cp:lastPrinted>
  <dcterms:created xsi:type="dcterms:W3CDTF">2010-11-25T21:21:00Z</dcterms:created>
  <dcterms:modified xsi:type="dcterms:W3CDTF">2014-11-09T10:44:00Z</dcterms:modified>
</cp:coreProperties>
</file>