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64F" w:rsidRDefault="003F664F" w:rsidP="00370BBE">
      <w:pPr>
        <w:pStyle w:val="Heading1"/>
        <w:jc w:val="left"/>
        <w:rPr>
          <w:rFonts w:ascii="ALFABET98" w:hAnsi="ALFABET98"/>
          <w:b w:val="0"/>
          <w:color w:val="auto"/>
          <w:sz w:val="24"/>
          <w:szCs w:val="80"/>
        </w:rPr>
      </w:pPr>
      <w:r w:rsidRPr="00370BBE">
        <w:rPr>
          <w:rFonts w:ascii="Nurhan Uz" w:hAnsi="Nurhan Uz"/>
          <w:b w:val="0"/>
          <w:color w:val="auto"/>
          <w:sz w:val="80"/>
          <w:szCs w:val="80"/>
        </w:rPr>
        <w:t xml:space="preserve"> </w:t>
      </w:r>
      <w:r w:rsidRPr="00370BBE">
        <w:rPr>
          <w:rFonts w:ascii="ALFABET98" w:hAnsi="ALFABET98"/>
          <w:b w:val="0"/>
          <w:color w:val="auto"/>
          <w:sz w:val="24"/>
          <w:szCs w:val="80"/>
        </w:rPr>
        <w:t>Sayın Veli,</w:t>
      </w:r>
      <w:r>
        <w:rPr>
          <w:rFonts w:ascii="ALFABET98" w:hAnsi="ALFABET98"/>
          <w:b w:val="0"/>
          <w:color w:val="auto"/>
          <w:sz w:val="24"/>
          <w:szCs w:val="80"/>
        </w:rPr>
        <w:t xml:space="preserve"> Ev ödevleri; öğrencilerin okulda öğrendiklerinin evde pekiştirilmesi ve kalıcılığının sağlanması amacıyla verilmektedir. Aynı zamanda çocuklarımızın ders çalışma becerisi geliştirmelerini sağlamak ve kontrol edebilmemiz açısından da çok önemlidir. </w:t>
      </w:r>
    </w:p>
    <w:p w:rsidR="003F664F" w:rsidRPr="00370BBE" w:rsidRDefault="003F664F" w:rsidP="00370BBE">
      <w:pPr>
        <w:rPr>
          <w:rFonts w:ascii="ALFABET98" w:hAnsi="ALFABET98"/>
          <w:b/>
          <w:lang w:eastAsia="tr-TR"/>
        </w:rPr>
      </w:pPr>
      <w:r>
        <w:rPr>
          <w:lang w:eastAsia="tr-TR"/>
        </w:rPr>
        <w:tab/>
      </w:r>
      <w:r w:rsidRPr="00370BBE">
        <w:rPr>
          <w:rFonts w:ascii="ALFABET98" w:hAnsi="ALFABET98"/>
          <w:b/>
          <w:lang w:eastAsia="tr-TR"/>
        </w:rPr>
        <w:t>Aşağıdaki çalışmayı çocuğunuza yaptırınız ve çalışma bittikten sonra kontrol ediniz</w:t>
      </w:r>
      <w:r>
        <w:rPr>
          <w:rFonts w:ascii="ALFABET98" w:hAnsi="ALFABET98"/>
          <w:b/>
          <w:lang w:eastAsia="tr-TR"/>
        </w:rPr>
        <w:t>.Ardından da</w:t>
      </w:r>
      <w:r w:rsidRPr="00370BBE">
        <w:rPr>
          <w:rFonts w:ascii="ALFABET98" w:hAnsi="ALFABET98"/>
          <w:b/>
          <w:lang w:eastAsia="tr-TR"/>
        </w:rPr>
        <w:t xml:space="preserve"> sayfa sonundaki veli imzası bölümünü imzalayınız. Saygılarımla</w:t>
      </w:r>
      <w:r w:rsidRPr="00370BBE">
        <w:rPr>
          <w:b/>
          <w:lang w:eastAsia="tr-TR"/>
        </w:rPr>
        <w:t>…</w:t>
      </w:r>
    </w:p>
    <w:p w:rsidR="003F664F" w:rsidRPr="00370BBE" w:rsidRDefault="003F664F" w:rsidP="00370BBE">
      <w:pPr>
        <w:pStyle w:val="Heading1"/>
        <w:jc w:val="left"/>
        <w:rPr>
          <w:rFonts w:ascii="Nurhan Uz" w:hAnsi="Nurhan Uz"/>
          <w:b w:val="0"/>
          <w:outline/>
          <w:sz w:val="80"/>
          <w:szCs w:val="80"/>
        </w:rPr>
      </w:pPr>
      <w:r>
        <w:rPr>
          <w:rFonts w:ascii="Nurhan Uz" w:hAnsi="Nurhan Uz"/>
          <w:b w:val="0"/>
          <w:outline/>
          <w:sz w:val="80"/>
          <w:szCs w:val="80"/>
        </w:rPr>
        <w:t xml:space="preserve">  </w:t>
      </w:r>
      <w:r>
        <w:rPr>
          <w:noProof/>
        </w:rPr>
        <w:pict>
          <v:group id="_x0000_s1026" style="position:absolute;margin-left:27pt;margin-top:9.4pt;width:482.4pt;height:35.45pt;z-index:251643904;mso-position-horizontal-relative:text;mso-position-vertical-relative:text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Pr="00B7427E">
        <w:rPr>
          <w:rFonts w:ascii="Nurhan Uz" w:hAnsi="Nurhan Uz"/>
          <w:color w:val="auto"/>
          <w:sz w:val="60"/>
          <w:szCs w:val="60"/>
        </w:rPr>
        <w:t>l l l l l l l l l l l l l l l l l l l l</w:t>
      </w:r>
    </w:p>
    <w:p w:rsidR="003F664F" w:rsidRPr="00B7427E" w:rsidRDefault="003F664F" w:rsidP="00370BBE">
      <w:pPr>
        <w:tabs>
          <w:tab w:val="left" w:pos="915"/>
        </w:tabs>
        <w:rPr>
          <w:rFonts w:ascii="Nurhan Uz" w:hAnsi="Nurhan Uz"/>
          <w:b/>
          <w:outline/>
          <w:sz w:val="12"/>
          <w:szCs w:val="12"/>
        </w:rPr>
      </w:pPr>
    </w:p>
    <w:p w:rsidR="003F664F" w:rsidRPr="00B06E70" w:rsidRDefault="003F664F" w:rsidP="00370BBE">
      <w:pPr>
        <w:pStyle w:val="Heading1"/>
        <w:jc w:val="left"/>
        <w:rPr>
          <w:rFonts w:ascii="Hand writing Mutlu" w:hAnsi="Hand writing Mutlu" w:cs="Arial"/>
          <w:outline/>
          <w:sz w:val="16"/>
          <w:szCs w:val="16"/>
        </w:rPr>
      </w:pPr>
      <w:r w:rsidRPr="00B7427E">
        <w:rPr>
          <w:rFonts w:ascii="Nurhan Uz" w:hAnsi="Nurhan Uz"/>
          <w:b w:val="0"/>
          <w:outline/>
          <w:sz w:val="80"/>
          <w:szCs w:val="80"/>
        </w:rPr>
        <w:t xml:space="preserve">  </w:t>
      </w:r>
      <w:r>
        <w:rPr>
          <w:noProof/>
        </w:rPr>
        <w:pict>
          <v:group id="_x0000_s1033" style="position:absolute;margin-left:27pt;margin-top:9.4pt;width:482.4pt;height:35.45pt;z-index:251644928;mso-position-horizontal-relative:text;mso-position-vertical-relative:text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 w:rsidRPr="00B06E70">
        <w:rPr>
          <w:rFonts w:ascii="Hand writing Mutlu" w:hAnsi="Hand writing Mutlu"/>
          <w:outline/>
          <w:color w:val="auto"/>
          <w:sz w:val="60"/>
          <w:szCs w:val="60"/>
        </w:rPr>
        <w:t>l l l l l l l l l l l l l l l l l l l l</w:t>
      </w:r>
    </w:p>
    <w:p w:rsidR="003F664F" w:rsidRDefault="003F664F"/>
    <w:p w:rsidR="003F664F" w:rsidRPr="00370BBE" w:rsidRDefault="003F664F" w:rsidP="00370BBE">
      <w:pPr>
        <w:pStyle w:val="Heading1"/>
        <w:jc w:val="left"/>
        <w:rPr>
          <w:rFonts w:ascii="Hand writing Mutlu" w:hAnsi="Hand writing Mutlu"/>
          <w:b w:val="0"/>
          <w:outline/>
          <w:sz w:val="80"/>
          <w:szCs w:val="80"/>
        </w:rPr>
      </w:pPr>
      <w:r>
        <w:rPr>
          <w:rFonts w:ascii="Nurhan Uz" w:hAnsi="Nurhan Uz"/>
          <w:b w:val="0"/>
          <w:outline/>
          <w:sz w:val="80"/>
          <w:szCs w:val="80"/>
        </w:rPr>
        <w:t xml:space="preserve">  </w:t>
      </w:r>
      <w:r>
        <w:rPr>
          <w:noProof/>
        </w:rPr>
        <w:pict>
          <v:group id="_x0000_s1040" style="position:absolute;margin-left:27pt;margin-top:9.4pt;width:482.4pt;height:35.45pt;z-index:251645952;mso-position-horizontal-relative:text;mso-position-vertical-relative:text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 w:rsidRPr="00370BBE">
        <w:rPr>
          <w:rFonts w:ascii="Hand writing Mutlu" w:hAnsi="Hand writing Mutlu"/>
          <w:outline/>
          <w:color w:val="auto"/>
          <w:sz w:val="60"/>
          <w:szCs w:val="60"/>
        </w:rPr>
        <w:t>l l l l l l l l l l l l l l l l l l l l</w:t>
      </w:r>
    </w:p>
    <w:p w:rsidR="003F664F" w:rsidRPr="00B7427E" w:rsidRDefault="003F664F" w:rsidP="00370BBE">
      <w:pPr>
        <w:tabs>
          <w:tab w:val="left" w:pos="915"/>
        </w:tabs>
        <w:rPr>
          <w:rFonts w:ascii="Nurhan Uz" w:hAnsi="Nurhan Uz"/>
          <w:b/>
          <w:outline/>
          <w:sz w:val="12"/>
          <w:szCs w:val="12"/>
        </w:rPr>
      </w:pPr>
    </w:p>
    <w:p w:rsidR="003F664F" w:rsidRPr="00B06E70" w:rsidRDefault="003F664F" w:rsidP="00370BBE">
      <w:pPr>
        <w:pStyle w:val="Heading1"/>
        <w:jc w:val="left"/>
        <w:rPr>
          <w:rFonts w:ascii="Hand writing Mutlu" w:hAnsi="Hand writing Mutlu" w:cs="Arial"/>
          <w:outline/>
          <w:sz w:val="16"/>
          <w:szCs w:val="16"/>
        </w:rPr>
      </w:pPr>
      <w:r w:rsidRPr="00B7427E">
        <w:rPr>
          <w:rFonts w:ascii="Nurhan Uz" w:hAnsi="Nurhan Uz"/>
          <w:b w:val="0"/>
          <w:outline/>
          <w:sz w:val="80"/>
          <w:szCs w:val="80"/>
        </w:rPr>
        <w:t xml:space="preserve">  </w:t>
      </w:r>
      <w:r>
        <w:rPr>
          <w:noProof/>
        </w:rPr>
        <w:pict>
          <v:group id="_x0000_s1047" style="position:absolute;margin-left:27pt;margin-top:9.4pt;width:482.4pt;height:35.45pt;z-index:251646976;mso-position-horizontal-relative:text;mso-position-vertical-relative:text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 w:rsidRPr="00B06E70">
        <w:rPr>
          <w:rFonts w:ascii="Hand writing Mutlu" w:hAnsi="Hand writing Mutlu"/>
          <w:outline/>
          <w:color w:val="auto"/>
          <w:sz w:val="60"/>
          <w:szCs w:val="60"/>
        </w:rPr>
        <w:t>l l l l l l l l l l l l l l l l l l l l</w:t>
      </w:r>
    </w:p>
    <w:p w:rsidR="003F664F" w:rsidRPr="00205943" w:rsidRDefault="003F664F" w:rsidP="00370BBE">
      <w:pPr>
        <w:tabs>
          <w:tab w:val="left" w:pos="2220"/>
          <w:tab w:val="left" w:pos="6150"/>
        </w:tabs>
        <w:jc w:val="center"/>
        <w:rPr>
          <w:rFonts w:ascii="Hand writing Mutlu" w:hAnsi="Hand writing Mutlu"/>
          <w:sz w:val="2"/>
          <w:szCs w:val="2"/>
          <w:lang w:eastAsia="tr-TR"/>
        </w:rPr>
      </w:pPr>
      <w:r>
        <w:rPr>
          <w:rFonts w:ascii="Hand writing Mutlu" w:hAnsi="Hand writing Mutlu"/>
          <w:sz w:val="96"/>
          <w:szCs w:val="96"/>
          <w:lang w:eastAsia="tr-TR"/>
        </w:rPr>
        <w:t xml:space="preserve">el </w:t>
      </w:r>
      <w:r w:rsidRPr="00205943">
        <w:rPr>
          <w:rFonts w:ascii="Hand writing Mutlu" w:hAnsi="Hand writing Mutlu"/>
          <w:sz w:val="96"/>
          <w:szCs w:val="96"/>
          <w:lang w:eastAsia="tr-TR"/>
        </w:rPr>
        <w:sym w:font="Wingdings" w:char="F049"/>
      </w:r>
      <w:r>
        <w:rPr>
          <w:rFonts w:ascii="Hand writing Mutlu" w:hAnsi="Hand writing Mutlu"/>
          <w:sz w:val="96"/>
          <w:szCs w:val="96"/>
          <w:lang w:eastAsia="tr-TR"/>
        </w:rPr>
        <w:t xml:space="preserve"> el </w:t>
      </w:r>
      <w:r w:rsidRPr="00205943">
        <w:rPr>
          <w:rFonts w:ascii="Hand writing Mutlu" w:hAnsi="Hand writing Mutlu"/>
          <w:sz w:val="96"/>
          <w:szCs w:val="96"/>
          <w:lang w:eastAsia="tr-TR"/>
        </w:rPr>
        <w:sym w:font="Wingdings" w:char="F049"/>
      </w:r>
      <w:r w:rsidRPr="00205943">
        <w:rPr>
          <w:rFonts w:ascii="Hand writing Mutlu" w:hAnsi="Hand writing Mutlu"/>
          <w:sz w:val="96"/>
          <w:szCs w:val="96"/>
          <w:lang w:eastAsia="tr-TR"/>
        </w:rPr>
        <w:t xml:space="preserve"> </w:t>
      </w:r>
      <w:r>
        <w:rPr>
          <w:rFonts w:ascii="Hand writing Mutlu" w:hAnsi="Hand writing Mutlu"/>
          <w:sz w:val="96"/>
          <w:szCs w:val="96"/>
          <w:lang w:eastAsia="tr-TR"/>
        </w:rPr>
        <w:t xml:space="preserve">el </w:t>
      </w:r>
      <w:r w:rsidRPr="00205943">
        <w:rPr>
          <w:rFonts w:ascii="Hand writing Mutlu" w:hAnsi="Hand writing Mutlu"/>
          <w:sz w:val="96"/>
          <w:szCs w:val="96"/>
          <w:lang w:eastAsia="tr-TR"/>
        </w:rPr>
        <w:sym w:font="Wingdings" w:char="F049"/>
      </w:r>
    </w:p>
    <w:p w:rsidR="003F664F" w:rsidRDefault="003F664F" w:rsidP="00370BBE">
      <w:pPr>
        <w:pStyle w:val="Heading1"/>
        <w:jc w:val="left"/>
        <w:rPr>
          <w:rFonts w:ascii="ALFABET98" w:hAnsi="ALFABET98"/>
          <w:color w:val="auto"/>
          <w:sz w:val="10"/>
          <w:szCs w:val="10"/>
        </w:rPr>
      </w:pPr>
      <w:r>
        <w:rPr>
          <w:noProof/>
        </w:rPr>
        <w:pict>
          <v:group id="_x0000_s1054" style="position:absolute;margin-left:-6.95pt;margin-top:9.4pt;width:518.95pt;height:35.45pt;z-index:251649024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>
        <w:rPr>
          <w:rFonts w:ascii="Nurhan Uz" w:hAnsi="Nurhan Uz"/>
          <w:color w:val="auto"/>
          <w:sz w:val="60"/>
          <w:szCs w:val="60"/>
        </w:rPr>
        <w:t xml:space="preserve">el el el el el el el el el el el el el el   </w:t>
      </w:r>
    </w:p>
    <w:p w:rsidR="003F664F" w:rsidRDefault="003F664F" w:rsidP="00370BBE">
      <w:pPr>
        <w:pStyle w:val="Heading1"/>
        <w:jc w:val="left"/>
        <w:rPr>
          <w:rFonts w:ascii="ALFABET98" w:hAnsi="ALFABET98"/>
          <w:color w:val="auto"/>
          <w:sz w:val="10"/>
          <w:szCs w:val="10"/>
        </w:rPr>
      </w:pPr>
    </w:p>
    <w:p w:rsidR="003F664F" w:rsidRPr="00370BBE" w:rsidRDefault="003F664F" w:rsidP="00370BBE">
      <w:pPr>
        <w:pStyle w:val="Heading1"/>
        <w:jc w:val="left"/>
        <w:rPr>
          <w:rFonts w:ascii="Hand writing Mutlu" w:hAnsi="Hand writing Mutlu" w:cs="Arial"/>
          <w:sz w:val="16"/>
          <w:szCs w:val="16"/>
        </w:rPr>
      </w:pPr>
      <w:r>
        <w:rPr>
          <w:noProof/>
        </w:rPr>
        <w:pict>
          <v:group id="_x0000_s1061" style="position:absolute;margin-left:-6.95pt;margin-top:9.4pt;width:518.95pt;height:35.45pt;z-index:251648000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 w:rsidRPr="00370BBE">
        <w:rPr>
          <w:rFonts w:ascii="Hand writing Mutlu" w:hAnsi="Hand writing Mutlu"/>
          <w:color w:val="auto"/>
          <w:sz w:val="60"/>
          <w:szCs w:val="60"/>
        </w:rPr>
        <w:t xml:space="preserve">el el </w:t>
      </w:r>
      <w:r w:rsidRPr="00370BBE">
        <w:rPr>
          <w:rFonts w:ascii="Hand writing Mutlu" w:hAnsi="Hand writing Mutlu"/>
          <w:outline/>
          <w:color w:val="auto"/>
          <w:sz w:val="60"/>
          <w:szCs w:val="60"/>
        </w:rPr>
        <w:t>el el el el el el el el el el el el</w:t>
      </w:r>
      <w:r w:rsidRPr="00370BBE">
        <w:rPr>
          <w:rFonts w:ascii="Hand writing Mutlu" w:hAnsi="Hand writing Mutlu"/>
          <w:color w:val="auto"/>
          <w:sz w:val="60"/>
          <w:szCs w:val="60"/>
        </w:rPr>
        <w:t xml:space="preserve"> </w:t>
      </w:r>
    </w:p>
    <w:p w:rsidR="003F664F" w:rsidRDefault="003F664F" w:rsidP="00370BBE">
      <w:pPr>
        <w:pStyle w:val="Heading1"/>
        <w:jc w:val="left"/>
        <w:rPr>
          <w:rFonts w:ascii="Nurhan Uz" w:hAnsi="Nurhan Uz"/>
          <w:color w:val="auto"/>
          <w:sz w:val="2"/>
          <w:szCs w:val="2"/>
        </w:rPr>
      </w:pPr>
    </w:p>
    <w:p w:rsidR="003F664F" w:rsidRDefault="003F664F" w:rsidP="00370BBE">
      <w:pPr>
        <w:pStyle w:val="Heading1"/>
        <w:jc w:val="left"/>
        <w:rPr>
          <w:rFonts w:ascii="Nurhan Uz" w:hAnsi="Nurhan Uz"/>
          <w:color w:val="auto"/>
          <w:sz w:val="2"/>
          <w:szCs w:val="2"/>
        </w:rPr>
      </w:pPr>
    </w:p>
    <w:p w:rsidR="003F664F" w:rsidRDefault="003F664F" w:rsidP="00370BBE">
      <w:pPr>
        <w:pStyle w:val="Heading1"/>
        <w:jc w:val="left"/>
        <w:rPr>
          <w:rFonts w:ascii="Nurhan Uz" w:hAnsi="Nurhan Uz"/>
          <w:color w:val="auto"/>
          <w:sz w:val="2"/>
          <w:szCs w:val="2"/>
        </w:rPr>
      </w:pPr>
    </w:p>
    <w:p w:rsidR="003F664F" w:rsidRDefault="003F664F" w:rsidP="00370BBE">
      <w:pPr>
        <w:pStyle w:val="Heading1"/>
        <w:jc w:val="left"/>
        <w:rPr>
          <w:rFonts w:ascii="Nurhan Uz" w:hAnsi="Nurhan Uz"/>
          <w:color w:val="auto"/>
          <w:sz w:val="2"/>
          <w:szCs w:val="2"/>
        </w:rPr>
      </w:pPr>
    </w:p>
    <w:p w:rsidR="003F664F" w:rsidRDefault="003F664F" w:rsidP="00370BBE">
      <w:pPr>
        <w:pStyle w:val="Heading1"/>
        <w:jc w:val="left"/>
        <w:rPr>
          <w:rFonts w:ascii="Nurhan Uz" w:hAnsi="Nurhan Uz"/>
          <w:color w:val="auto"/>
          <w:sz w:val="2"/>
          <w:szCs w:val="2"/>
        </w:rPr>
      </w:pPr>
    </w:p>
    <w:p w:rsidR="003F664F" w:rsidRDefault="003F664F" w:rsidP="00370BBE">
      <w:pPr>
        <w:pStyle w:val="Heading1"/>
        <w:jc w:val="left"/>
        <w:rPr>
          <w:rFonts w:ascii="Hand writing Mutlu" w:hAnsi="Hand writing Mutlu"/>
          <w:outline/>
          <w:color w:val="auto"/>
          <w:sz w:val="2"/>
          <w:szCs w:val="2"/>
        </w:rPr>
      </w:pPr>
      <w:r>
        <w:rPr>
          <w:noProof/>
        </w:rPr>
        <w:pict>
          <v:group id="_x0000_s1068" style="position:absolute;margin-left:-6.95pt;margin-top:9.4pt;width:518.95pt;height:35.45pt;z-index:251650048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 w:rsidRPr="003B4BFF">
        <w:rPr>
          <w:rFonts w:ascii="Hand writing Mutlu" w:hAnsi="Hand writing Mutlu"/>
          <w:outline/>
          <w:color w:val="auto"/>
          <w:sz w:val="60"/>
          <w:szCs w:val="60"/>
        </w:rPr>
        <w:t>e</w:t>
      </w:r>
      <w:r>
        <w:rPr>
          <w:rFonts w:ascii="Hand writing Mutlu" w:hAnsi="Hand writing Mutlu"/>
          <w:outline/>
          <w:color w:val="auto"/>
          <w:sz w:val="60"/>
          <w:szCs w:val="60"/>
        </w:rPr>
        <w:t xml:space="preserve">l el el el el el el el el </w:t>
      </w:r>
      <w:r w:rsidRPr="003B4BFF">
        <w:rPr>
          <w:rFonts w:ascii="Hand writing Mutlu" w:hAnsi="Hand writing Mutlu"/>
          <w:outline/>
          <w:color w:val="auto"/>
          <w:sz w:val="60"/>
          <w:szCs w:val="60"/>
        </w:rPr>
        <w:t xml:space="preserve">  </w:t>
      </w:r>
    </w:p>
    <w:p w:rsidR="003F664F" w:rsidRPr="00205943" w:rsidRDefault="003F664F" w:rsidP="00370BBE">
      <w:pPr>
        <w:tabs>
          <w:tab w:val="left" w:pos="2220"/>
          <w:tab w:val="left" w:pos="6150"/>
        </w:tabs>
        <w:rPr>
          <w:rFonts w:ascii="Nurhan Uz" w:hAnsi="Nurhan Uz"/>
          <w:b/>
          <w:noProof/>
          <w:sz w:val="110"/>
          <w:szCs w:val="110"/>
          <w:lang w:eastAsia="tr-TR"/>
        </w:rPr>
      </w:pPr>
      <w:r>
        <w:tab/>
      </w:r>
      <w:r>
        <w:rPr>
          <w:rFonts w:ascii="Hand writing Mutlu" w:hAnsi="Hand writing Mutlu"/>
          <w:sz w:val="96"/>
          <w:szCs w:val="96"/>
          <w:lang w:eastAsia="tr-TR"/>
        </w:rPr>
        <w:t>ele</w:t>
      </w:r>
      <w:r>
        <w:rPr>
          <w:noProof/>
          <w:lang w:eastAsia="tr-TR"/>
        </w:rPr>
      </w:r>
      <w:r w:rsidRPr="00143D75">
        <w:rPr>
          <w:rFonts w:ascii="Hand writing Mutlu" w:hAnsi="Hand writing Mutlu"/>
          <w:sz w:val="96"/>
          <w:szCs w:val="96"/>
          <w:lang w:eastAsia="tr-TR"/>
        </w:rPr>
        <w:pict>
          <v:group id="_x0000_s1075" editas="canvas" style="width:64.5pt;height:53.25pt;mso-position-horizontal-relative:char;mso-position-vertical-relative:line" coordsize="1290,106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6" type="#_x0000_t75" style="position:absolute;width:1290;height:1065" o:preferrelative="f">
              <v:fill o:detectmouseclick="t"/>
              <v:path o:extrusionok="t" o:connecttype="none"/>
              <o:lock v:ext="edit" text="t"/>
            </v:shape>
            <v:shape id="_x0000_s1077" style="position:absolute;left:834;top:74;width:436;height:842" coordsize="872,1684" path="m67,1266r-2,4l63,1278r-4,8l55,1295r-6,8l43,1313r-2,4l37,1323r-2,4l33,1331r-7,8l20,1347r-6,8l10,1361r-4,6l2,1371r-2,2l,1375r,l6,1377r2,l12,1379r6,l24,1381r4,l33,1383r6,2l47,1387r8,2l61,1391r8,l79,1395r8,1l93,1396r10,2l111,1400r8,2l127,1404r8,2l143,1408r7,l158,1410r6,2l172,1414r6,l186,1416r4,l196,1418r4,l206,1418r6,l218,1418r6,-2l232,1416r8,l250,1416r8,l266,1416r5,l277,1416r4,l287,1416r4,l297,1416r6,l307,1416r6,l319,1416r6,2l331,1418r4,l341,1418r6,2l353,1420r6,l365,1422r6,l377,1424r6,l388,1426r6,2l400,1428r6,2l414,1432r6,2l426,1436r6,2l438,1440r6,2l452,1444r4,2l464,1450r6,2l476,1456r6,2l488,1462r6,4l502,1470r5,2l513,1476r6,4l525,1486r6,4l537,1494r4,4l547,1502r4,3l557,1509r4,6l567,1519r6,8l581,1537r6,8l595,1555r4,8l603,1571r4,8l611,1587r2,8l615,1603r2,7l619,1618r,6l620,1630r,6l620,1642r,6l620,1652r,6l620,1664r-1,6l619,1676r-2,4l617,1682r2,l622,1682r4,l632,1682r4,l642,1684r6,l654,1684r8,l668,1684r8,l684,1684r10,l702,1684r8,l718,1682r10,l736,1680r7,-2l753,1678r8,-2l769,1676r8,-4l785,1670r6,-2l799,1664r4,-2l809,1658r6,-4l819,1650r4,-6l827,1640r2,-8l835,1626r2,-10l841,1608r2,-9l849,1591r,-6l851,1579r,-4l853,1569r1,-6l854,1559r2,-6l858,1547r,-6l860,1535r,-8l862,1523r,-8l864,1509r,-6l866,1498r,-8l866,1484r,-6l868,1472r,-8l868,1458r2,-8l870,1444r,-8l870,1430r,-8l872,1416r,-6l872,1404r,-8l872,1391r,-8l872,1377r-2,-8l870,1363r,-6l870,1351r-2,-8l868,1337r,-6l866,1325r,-6l866,1313r-2,-6l864,1301r-2,-6l862,1289r-2,-5l860,1278r-2,-8l856,1262r-2,-8l854,1246r-1,-10l853,1228r-4,-10l849,1208r-2,-10l845,1186r-2,-11l841,1165r,-12l839,1141r-2,-12l835,1115r-2,-12l831,1091r-2,-14l827,1064r-2,-14l825,1038r-2,-14l821,1010r-2,-14l817,982r-2,-15l813,955r-2,-14l811,927r-4,-16l805,897r-2,-14l803,869r-4,-13l799,842r-2,-16l795,814r-2,-14l791,786r,-14l789,760r-2,-13l787,735r-2,-14l785,709r-2,-12l781,685r-2,-12l779,661r-2,-10l777,640r-2,-10l775,620r-2,-10l773,602r,-10l773,584r-2,-8l771,568r,-8l771,556r-2,-8l769,543r-2,-8l767,529r,-10l767,511r,-8l767,495r-2,-8l765,477r-2,-10l763,459r-2,-10l761,439r,-9l761,422r-2,-10l757,400r,-10l755,380r,-10l755,360r-2,-12l753,338r-2,-9l749,319r,-12l747,297r-2,-10l745,277r-2,-10l741,255r-2,-10l739,235r-3,-10l736,214r-2,-10l732,194r-2,-8l730,176r-2,-10l726,156r-2,-8l722,138r-2,-8l718,122r-2,-7l714,107r-2,-8l710,91r-2,-8l706,77r-2,-6l702,65r-2,-6l698,53r-4,-6l692,43r-2,-6l688,35r-6,-8l678,23r-6,-6l664,13r-6,-2l654,11r-4,-1l644,8r-6,l632,6,626,4r-6,l615,2r-8,l601,2r-6,l587,r-8,l571,r-8,l555,r-8,l539,r-8,l523,,513,r-8,l498,2r-8,l482,2,472,4r-8,l456,4r-10,l438,6r-8,l422,6r-8,2l406,8r-6,2l392,10r-8,l377,11r-6,l363,11r-6,2l351,13r-6,2l339,15r-6,l329,17r-6,l313,19r-6,l301,21r-4,l293,21r,2l341,243r,l345,247r2,4l353,259r4,4l359,267r4,6l367,277r4,6l375,289r4,6l383,303r1,6l388,315r4,8l396,330r4,6l402,344r4,8l410,362r2,6l414,376r2,10l418,394r2,8l420,410r2,8l422,426r,8l422,441r,8l422,455r-2,8l420,469r,6l420,483r,6l418,495r,4l418,505r-2,6l416,515r,6l416,525r-2,8l414,541r-2,3l412,550r-2,8l410,560r2,2l414,564r4,6l420,574r6,8l428,586r2,6l432,596r4,6l438,608r2,6l444,620r2,8l448,634r4,8l454,650r2,9l458,667r2,10l460,681r2,6l464,693r,6l464,703r2,6l466,713r2,8l468,725r2,8l470,739r2,6l470,751r,5l470,762r,8l468,774r-2,8l464,788r-2,6l458,800r-4,6l452,812r-4,6l444,824r-4,6l434,836r-4,8l424,848r-6,8l412,860r-4,5l400,871r-6,6l388,883r-5,6l375,893r-6,6l361,905r-6,4l347,915r-6,4l335,925r-6,4l321,935r-8,4l305,943r-6,4l291,951r-6,4l277,961r-6,4l266,967r-6,3l252,974r-6,4l240,980r-6,4l228,986r-4,4l218,992r-6,2l208,998r-4,2l196,1004r-6,4l184,1010r-4,2l176,1014r,l178,1016r6,6l186,1026r6,6l196,1040r4,8l200,1052r2,6l204,1062r,6l206,1072r,7l208,1085r,6l208,1097r,6l206,1111r-2,8l204,1127r-2,8l198,1143r-2,10l192,1157r-2,6l186,1167r-4,6l178,1179r-4,3l168,1188r-4,6l158,1198r-4,6l149,1208r-6,4l137,1216r-4,6l127,1226r-4,4l117,1234r-6,2l105,1240r-6,4l91,1248r-8,6l75,1260r-4,2l67,1264r,2l67,1266xe" stroked="f">
              <v:path arrowok="t"/>
            </v:shape>
            <v:shape id="_x0000_s1078" style="position:absolute;top:303;width:470;height:742" coordsize="940,1484" path="m204,r76,208l278,208r,2l276,214r-2,6l272,226r-2,8l268,238r,4l266,248r,4l264,256r,6l264,266r,6l262,276r,6l262,288r2,6l264,298r,5l264,309r2,6l266,319r2,6l270,331r2,6l274,341r4,6l280,351r2,4l288,363r7,10l301,379r6,6l313,391r8,6l327,401r6,4l337,408r6,2l349,414r2,2l359,490r-2,l355,494r-4,6l347,510r-2,3l343,517r-4,6l337,531r-2,6l333,545r-2,8l331,559r-4,8l325,575r,8l325,591r-2,8l323,609r,8l325,626r,8l327,642r2,8l333,660r2,6l339,676r6,8l351,692r4,2l359,698r4,4l369,704r6,4l381,710r8,2l397,716r8,2l412,720r8,2l430,724r10,1l450,727r12,2l472,731r10,2l494,733r12,l518,735r11,2l541,737r14,2l567,741r12,l593,741r12,l619,741r12,l645,743r13,l672,743r12,l696,743r14,l722,743r12,l746,743r12,l771,743r12,-2l793,741r12,l817,741r10,l837,741r10,l857,741r8,-2l875,739r7,l890,739r6,-2l904,737r6,l916,737r4,l926,737r4,l932,737r6,l940,737r-2,l934,741r-6,6l922,755r-4,4l914,765r-6,4l906,775r-6,6l898,787r-4,8l890,803r-2,6l884,817r-2,8l882,832r-2,8l880,848r,8l882,866r2,6l886,882r4,8l896,898r6,8l910,914r4,4l920,922r4,4l930,932r-4,2l920,936r-4,3l912,943r-8,6l896,955r-6,8l884,969r-5,8l875,985r-4,8l867,1003r-2,4l863,1011r-2,6l861,1021r-2,6l859,1033r,4l859,1043r,3l859,1052r,6l861,1066r,4l861,1076r2,6l865,1088r,4l867,1096r2,6l871,1106r2,8l877,1122r5,6l886,1134r4,6l894,1144r4,4l900,1151r6,4l908,1157r-2,l900,1159r-4,l892,1161r-4,2l882,1165r-5,2l871,1169r-8,4l855,1177r-8,2l839,1183r-8,6l823,1193r-10,4l805,1203r-10,4l787,1215r-10,4l769,1227r-7,6l754,1241r-8,4l738,1253r-8,7l724,1268r-8,8l710,1284r-2,4l706,1294r-2,4l702,1304r-6,8l692,1322r-2,8l690,1340r-2,6l688,1354r,8l690,1369r2,8l694,1383r2,6l700,1397r2,6l706,1409r4,6l716,1419r4,6l724,1429r4,4l734,1439r8,6l750,1451r8,6l763,1459r2,2l767,1463r-2,l765,1463r-5,l756,1463r-6,l742,1463r-8,2l726,1465r-6,l716,1465r-6,l704,1467r-6,l692,1467r-6,l682,1469r-8,l668,1469r-6,l656,1471r-8,l643,1471r-6,l631,1471r-8,l617,1471r-8,l603,1472r-8,l589,1472r-8,l575,1472r-8,l561,1472r-6,l549,1472r-8,l537,1472r-8,l524,1472r-6,-1l512,1471r-6,l502,1471r-6,l490,1471r-4,-2l482,1469r-8,-2l466,1467r-6,-2l456,1463r-6,-2l444,1459r-6,l432,1459r-8,l418,1459r-8,l403,1463r-10,l385,1465r-6,2l375,1469r-4,l365,1471r-4,l355,1472r-4,l345,1474r-6,2l335,1476r-6,2l325,1480r-6,l313,1480r-6,2l303,1482r-6,l292,1482r-6,l282,1484r-6,l270,1484r-6,l258,1484r-6,-2l246,1482r-4,l236,1482r-6,-2l224,1478r-6,-2l214,1476r-6,-4l202,1471r-6,-2l190,1467r-6,-4l180,1461r-5,-2l171,1455r-6,-4l159,1447r-4,-4l149,1439r-4,-6l139,1427r-4,-8l129,1413r-4,-8l121,1397r-4,-8l113,1381r-6,-12l103,1362r-4,-10l97,1342r-4,-12l89,1320r-2,-12l85,1296r-4,-12l79,1270r-4,-12l73,1245r-2,-12l67,1219r-2,-14l63,1193r-2,-16l59,1163r-1,-12l56,1138r-2,-16l54,1108r-2,-12l50,1082r-2,-16l48,1052r-2,-13l44,1025r-2,-16l42,997,40,983r,-14l38,955r,-14l36,930r,-14l36,904r,-12l34,880r,-12l34,856,32,844r,-10l32,825,30,815r,-12l30,795r,-8l30,777r,-8l30,761r,-6l28,749r,-6l28,739r,-4l28,729r-2,-4l26,720r,-6l24,706r,-6l24,692r,-6l24,678,22,668r,-8l22,652r,-10l20,632r,-10l20,613r,-10l18,591r,-10l18,569,16,557r,-10l16,535r,-12l14,512r,-12l12,488r,-12l12,464r,-12l10,440r,-12l10,416,8,405r,-12l8,381,6,367r,-12l4,343r,-10l4,321r,-12l2,298r,-10l2,276,,266,,254r,-8l,236,,224r,-8l,206r,-8l,191r,-8l,175r,-8l,161r,-8l,147r,-6l,135r,-4l,129,,119r,-8l2,103,6,97r4,-8l16,84r6,-6l30,72r6,-6l44,60r4,-2l52,54r6,-2l61,50,71,44r8,-4l85,36r6,l95,34r6,-2l105,30r4,-4l115,24r4,l123,22r6,-2l133,18r6,l147,14r8,-4l163,10r8,-2l178,6r6,-2l190,2r6,l202,r2,l204,xe" stroked="f">
              <v:path arrowok="t"/>
            </v:shape>
            <v:shape id="_x0000_s1079" style="position:absolute;left:684;top:823;width:425;height:202" coordsize="849,404" path="m56,221r-6,6l46,233r-4,6l38,247r-4,4l30,259r-2,4l24,271r-2,4l18,281r-2,6l12,293r-2,6l8,305r-2,4l4,315r-2,4l2,324,,328r,6l,338r,6l,348r2,6l2,358r2,4l6,366r4,6l12,376r4,4l20,386r4,6l28,394r6,4l40,400r6,2l52,402r8,2l66,402r8,l82,400r8,-2l98,396r7,-2l113,390r8,-4l129,384r8,-4l145,374r8,-4l159,366r8,-4l173,358r6,-4l185,350r6,-2l195,342r6,-2l203,336r4,l213,332r2,-2l215,330r5,l222,330r6,2l232,332r6,l244,332r6,l258,334r8,l274,334r10,2l294,336r10,l314,336r10,l335,336r12,2l359,338r12,l385,338r14,2l411,340r14,l437,340r13,l464,340r16,l492,340r16,l520,338r16,l548,336r16,l575,334r16,l603,332r16,l631,328r14,l657,326r14,-2l683,323r13,-4l708,317r12,-2l730,311r10,-2l752,305r10,-4l770,297r10,-4l788,289r8,-4l803,279r6,-6l815,269r6,-6l825,257r6,-6l833,245r4,-6l839,231r2,-8l843,217r2,-5l845,204r,-6l847,192r2,-6l847,180r,-6l847,166r,-4l847,156r,-4l845,146r,-4l843,136r-2,-6l839,124r-2,-4l831,110r-6,-7l817,93r-8,-8l805,81r-5,-4l796,73r-6,-2l784,67r-6,-4l770,59r-6,-4l758,53r-8,-4l742,47r-6,-4l728,41r-8,-4l710,35r-8,-2l692,29r-9,-2l673,25r-8,-2l653,21,643,17r-12,l621,15,609,13,597,11,583,9r-12,l558,7,546,5,532,4r-14,l504,2r-16,l474,,458,,443,,427,,413,,399,,385,,371,,357,2,345,4r-12,l322,7,310,9r-12,2l288,15r-12,2l266,21r-10,4l246,29r-10,4l226,37r-8,4l209,45r-8,4l193,55r-8,6l177,65r-6,6l163,75r-6,6l151,85r-6,8l139,97r-6,6l127,109r-6,3l117,118r-6,6l107,130r-4,4l99,140r-3,6l92,150r-4,4l84,160r-2,6l76,174r-4,10l66,190r-2,8l60,204r,6l56,214r,3l56,219r,2l56,221xe" fillcolor="#ffe3a3" stroked="f">
              <v:path arrowok="t"/>
            </v:shape>
            <v:shape id="_x0000_s1080" style="position:absolute;left:426;top:954;width:130;height:76" coordsize="260,153" path="m125,8r-8,l109,10r-8,2l93,16r-8,2l79,22r-6,2l67,30r-8,2l53,36r-6,4l41,46r-6,4l29,56r-3,4l22,65r-4,4l14,75r-4,4l8,85,6,89,4,93,2,99r,6l,113r2,8l6,129r8,8l18,137r6,4l29,143r6,2l43,147r8,2l55,149r4,l65,151r4,l73,151r6,l85,151r4,2l95,153r4,l105,153r6,l117,151r4,l127,151r6,l137,151r6,l148,149r6,l158,149r6,-2l168,147r6,-2l178,143r6,l190,141r4,l202,137r10,-2l220,131r8,-4l234,121r6,-4l246,113r6,-6l254,99r2,-6l258,87r2,-6l258,73r,-8l256,60r,-6l254,48r-2,-4l252,38r-2,-4l248,24r-6,-6l238,12,232,8,228,6,222,4,218,2r-4,l210,r-6,l198,r-6,l184,r-6,l170,r-8,2l152,2r-8,2l139,6r-4,l129,6r-4,2l125,8xe" fillcolor="#ffe3a3" stroked="f">
              <v:path arrowok="t"/>
            </v:shape>
            <v:shape id="_x0000_s1081" style="position:absolute;left:651;top:804;width:321;height:120" coordsize="640,240" path="m523,26r-6,-2l510,22r-6,-2l496,20r-6,-2l482,18r-8,-2l466,14r-8,-2l450,12,440,10r-6,l424,8,416,6r-8,l398,6,389,4r-8,l371,2r-8,l353,r-8,l335,r-8,l315,r-8,l297,r-8,l280,,270,,260,r-8,l242,r-8,l222,r-8,l204,r-8,2l186,2r-6,2l170,4r-9,2l153,6r-8,2l137,10r-8,2l121,14r-6,2l107,18r-8,l91,22r-6,2l77,26r-6,2l65,30r-4,4l53,38r-4,2l44,43r-6,4l30,55r-8,8l14,71r-4,8l4,87,2,93,,101r,6l,115r2,8l4,129r2,6l12,141r4,7l22,152r6,6l36,164r8,6l49,174r8,6l65,186r10,4l79,192r6,2l89,196r4,4l99,200r4,4l109,204r4,4l117,208r6,4l127,212r6,2l137,216r6,2l147,218r4,4l161,224r7,4l178,230r8,4l190,234r4,2l200,236r6,2l210,238r8,l222,238r8,2l236,240r8,l252,240r8,l268,240r6,l283,240r8,l299,240r10,-2l317,238r10,l337,238r10,-2l355,236r10,l375,234r10,-2l395,230r9,l414,228r10,l434,226r10,-2l452,222r10,-2l470,218r10,l490,214r8,-2l508,210r7,-2l523,206r8,-2l539,200r10,-2l557,194r6,-2l571,190r8,-4l585,184r6,-4l597,176r6,-2l607,170r6,-2l617,162r6,-2l629,152r5,-7l638,137r2,-8l640,119r-2,-8l638,105r-2,-8l634,91r-3,-6l629,79r-4,-4l619,67r-4,-4l611,59r-4,-4l601,51r-6,-4l589,45r-4,-3l579,40r-6,-2l567,36r-6,-2l557,30r-6,l545,28r-2,l533,26r-4,l525,26r-2,l523,26xe" fillcolor="#ffeec8" stroked="f">
              <v:path arrowok="t"/>
            </v:shape>
            <v:shape id="_x0000_s1082" style="position:absolute;left:240;top:234;width:378;height:144" coordsize="755,289" path="m2,196r2,-8l6,182r4,-8l16,168r4,-8l28,152r4,-4l36,144r4,-4l46,136r3,-4l55,128r4,-4l65,120r4,-3l77,113r6,-4l89,107r6,-6l103,99r6,-6l117,91r8,-4l133,83r8,-4l149,77r8,-4l166,69r8,-4l184,61r8,-4l202,55r10,-4l222,49r10,-4l242,43r12,-4l264,37r10,-4l285,31r12,-2l311,25r10,-2l333,21r14,-4l359,15r14,-2l385,11r12,-1l412,10,424,6r16,l452,4r16,l482,2,498,r16,l527,r14,l557,r12,l583,r12,l607,2r12,l631,6r9,l650,8r10,2l670,11r6,4l684,17r8,4l700,25r6,2l712,31r6,4l724,39r8,8l740,57r2,4l744,65r4,6l750,75r,6l751,87r2,4l755,97r-2,4l753,107r,4l753,117r-2,5l750,126r,6l748,138r-2,6l744,148r-4,6l738,158r-4,6l732,168r-4,6l724,180r-8,8l708,198r-6,2l698,206r-6,4l688,214r-6,4l676,220r-6,4l666,227r-6,2l654,233r-6,2l642,239r-6,2l631,241r-8,2l617,247r-6,2l605,249r-6,2l593,255r-8,l579,257r-8,2l565,261r-8,l551,265r-6,l539,267r-8,2l525,269r-8,2l512,273r-8,l496,275r-6,l482,277r-6,l468,279r-8,l454,281r-8,l440,283r-8,l426,285r-8,l410,285r-8,l397,287r-8,l381,287r-8,l365,287r-6,l351,287r-8,l335,289r-6,l321,289r-8,l307,289r-8,l291,289r-8,l278,289r-8,l262,289r-8,l248,289r-8,l232,289r-6,l218,289r-6,l204,289r-6,l190,289r-8,-2l174,287r-6,l163,287r-8,-2l149,285r-6,l137,285r-6,-2l125,281r-6,l113,281r-4,-2l103,279r-4,-2l95,277r-6,-2l83,275r-4,-2l75,273r-8,-4l59,267r-8,-2l44,263r-6,-2l34,257r-6,-4l22,251r-4,-4l14,243,8,237,4,229,,222r,-8l,206,2,196r,xe" stroked="f">
              <v:path arrowok="t"/>
            </v:shape>
            <v:shape id="_x0000_s1083" style="position:absolute;left:362;top:208;width:658;height:390" coordsize="1317,781" path="m1196,12r-2,2l1192,18r-2,4l1188,26r-4,4l1182,36r-6,6l1172,48r-6,8l1160,63r-6,8l1146,79r-4,4l1136,89r-4,4l1128,99r-6,4l1118,107r-8,4l1106,117r-8,4l1093,127r-6,6l1081,137r-8,6l1065,147r-8,6l1049,159r-8,4l1033,169r-8,3l1017,178r-12,6l997,188r-10,6l977,200r-11,6l956,210r-12,6l932,222r-12,4l908,232r-14,6l882,242r-14,6l855,252r-14,6l827,264r-14,4l797,272r-14,4l767,281r-16,2l738,289r-14,2l710,295r-16,4l678,301r-14,4l650,309r-16,2l623,315r-16,4l593,321r-14,2l565,325r-16,4l535,331r-12,2l509,335r-13,2l482,339r-14,2l456,343r-14,2l430,347r-14,l404,351r-12,l381,353r-14,2l355,355r-12,2l331,357r-12,2l307,359r-10,2l287,363r-12,l266,363r-10,2l246,367r-10,l226,369r-8,l210,371r-10,l192,373r-8,l176,375r-6,l162,375r-6,2l151,379r-6,l139,381r-6,2l129,383r-10,3l113,388r-8,4l97,396r-6,6l85,410r-6,4l77,418r-4,4l71,428r-4,4l63,438r-2,6l59,450r-4,4l51,460r-4,6l45,472r-2,6l41,486r-3,5l36,499r-2,6l30,513r-2,6l26,527r-4,6l22,541r-2,8l18,557r-2,6l12,571r-2,8l10,587r-2,6l6,600r-2,8l4,616r,6l2,630,,636r,8l,650r,8l,664r,8l,678r,6l,690r,6l,702r2,5l2,711r2,8l4,723r2,4l8,733r2,4l14,745r6,8l22,757r4,2l30,761r6,2l41,765r6,2l55,769r8,2l71,773r10,2l91,775r10,2l111,777r14,2l137,779r14,2l162,781r14,l190,781r14,l220,779r14,l250,777r16,l281,775r18,l315,773r18,l351,769r18,l389,767r17,-2l424,763r18,-4l462,757r18,-2l500,751r17,-4l537,743r20,-2l575,737r20,-4l615,729r19,-4l652,721r20,-2l690,713r20,-2l728,705r19,-5l765,696r20,-4l803,686r18,-4l839,676r18,-6l874,664r16,-6l906,652r18,-4l940,642r16,-6l972,630r15,-6l1001,618r12,-6l1027,604r14,-4l1053,593r12,-4l1077,583r12,-6l1098,571r12,-4l1120,561r12,-4l1142,551r8,-4l1160,543r10,-6l1178,533r8,-4l1192,525r8,-6l1208,515r5,-2l1221,507r6,-2l1233,499r6,-2l1243,493r6,-4l1253,486r6,-4l1263,480r4,-4l1275,470r6,-6l1287,456r6,-6l1297,444r4,-6l1305,432r4,-6l1309,420r2,-6l1313,408r2,-6l1315,396r,-6l1315,384r2,-3l1315,373r,-8l1315,359r,-4l1313,349r,-4l1311,339r,-6l1309,327r,-6l1309,313r-2,-6l1307,301r-2,-6l1303,287r,-6l1301,274r-2,-8l1297,258r,-6l1295,244r-2,-8l1291,228r-2,-8l1287,214r,-8l1285,198r-2,-8l1281,182r-2,-8l1277,167r-2,-8l1273,151r,-6l1269,137r-2,-8l1265,121r,-6l1261,107r-2,-8l1259,93r-2,-6l1253,79r,-6l1251,67r-2,-4l1247,58r-2,-6l1243,46r-2,-4l1239,32r-4,-6l1233,18r-4,-4l1227,8r-2,l1221,2,1217,r-6,l1210,r-6,l1200,2r-2,2l1196,8r,2l1196,12r,xe" stroked="f">
              <v:path arrowok="t"/>
            </v:shape>
            <v:shape id="_x0000_s1084" style="position:absolute;left:463;top:293;width:318;height:81" coordsize="637,163" path="m637,32r-2,l629,30r-4,l619,28r-6,l609,26r-8,l595,24,585,22r-8,-2l571,18r-4,l563,18r-6,l553,16r-6,l543,14r-5,l532,12r-6,l520,12r-6,l508,10,502,8r-8,l488,8,482,6r-6,l468,6r-6,l456,4r-8,l442,4r-6,l428,2r-7,l415,r-8,l399,r-6,l385,r-8,l371,r-8,l355,r-6,l341,r-8,l327,r-8,2l311,2r-7,l298,2r-8,l282,2r-8,2l266,6r-6,l252,8r-8,2l236,10r-8,2l222,14r-8,2l208,18r-8,2l192,22r-5,2l179,26r-6,2l165,30r-6,4l151,36r-6,2l137,42r-6,2l125,46r-6,4l113,52r-6,4l101,58r-6,4l89,64r-6,2l79,68r-6,4l68,74r-6,4l58,82r-4,2l44,90r-8,6l30,102r-6,5l16,113r-4,6l6,123r-2,6l,133r,6l,143r,6l2,151r4,4l12,157r8,2l22,159r4,2l32,161r4,2l42,163r6,l54,163r6,l66,163r5,l79,163r8,l93,163r8,l109,163r8,l125,161r8,l141,159r8,l159,157r8,l177,155r10,l192,155r10,-2l210,151r10,-2l228,149r10,-2l248,145r8,l266,143r8,-2l282,139r10,l300,137r9,l315,135r10,-2l333,131r8,l349,129r8,-2l363,125r8,-2l377,123r8,-2l391,119r6,l403,117r6,l415,115r6,-2l424,111r6,l438,109r8,-2l456,104r8,-2l474,98r8,-2l492,92r10,-2l508,86r10,-4l526,78r10,-2l543,72r8,-4l559,66r8,-2l575,60r6,-4l587,54r8,-4l599,48r8,-2l611,44r6,-2l625,38r6,-4l635,32r2,l637,32xe" fillcolor="#ffeec8" stroked="f">
              <v:path arrowok="t"/>
            </v:shape>
            <v:shape id="_x0000_s1085" style="position:absolute;left:295;top:465;width:205;height:50" coordsize="408,101" path="m379,r-2,l371,r-4,l363,r-4,2l353,2r-6,l339,2r-8,2l323,4r-8,l307,6r-8,l291,6r-5,l280,6r-4,l272,8r-6,l262,8r-6,l252,8r-6,l242,8r-6,l232,10r-6,l222,10r-4,l212,12r-4,l202,12r-4,l194,12r-10,l176,12r-9,l161,12r-8,l147,14r-8,-2l131,12r-6,l119,12r-8,l105,12r-6,l93,12,85,10r-6,l73,8r-6,l61,8r-4,l52,6r-6,l42,6r-6,l32,4r-6,l20,2r-6,l8,,4,,,,,,,4,,6r,6l,18r,8l,34r2,8l4,50r4,8l12,66r6,8l26,80r8,5l38,87r6,2l50,91r5,2l61,93r8,2l73,95r4,l83,95r4,2l93,97r4,l103,97r6,l115,97r6,2l127,99r8,l139,99r8,l153,99r6,l167,99r5,l180,99r6,2l194,101r6,l208,101r8,l222,101r8,l238,101r8,l252,99r8,l266,99r8,l280,99r6,l291,99r8,l305,97r6,l317,95r8,l329,95r6,l341,93r6,l353,93r4,l361,91r6,l371,89r4,l379,87r6,l391,85r6,-2l401,82r2,l406,76r2,-6l408,62r,-6l408,50r-2,-6l403,36r-2,-4l397,24r-4,-6l389,12r-2,-2l381,2,379,r,xe" fillcolor="#d1dbcf" stroked="f">
              <v:path arrowok="t"/>
            </v:shape>
            <v:shape id="_x0000_s1086" style="position:absolute;left:806;top:416;width:231;height:163" coordsize="462,325" path="m435,r,l433,2r-2,4l427,10r-4,6l417,24r-4,4l409,32r-6,4l399,42r-6,4l387,52r-6,6l375,64r-8,4l359,75r-10,6l341,89r-6,2l331,95r-6,2l322,101r-6,4l310,109r-6,4l298,117r-6,2l286,123r-6,4l272,131r-6,4l260,141r-8,2l246,149r-8,4l230,155r-8,4l216,163r-8,2l201,171r-6,2l189,177r-8,2l175,182r-6,4l163,190r-6,2l151,194r-6,2l139,200r-6,2l127,204r-4,4l117,210r-4,2l107,214r-6,2l97,218r-4,2l88,222r-4,l80,226r-8,2l64,232r-8,2l48,236r-6,2l36,240r-6,2l26,244r-6,2l16,246r-8,2l4,250,,252r,l,252r,2l,258r,6l,268r2,6l4,280r2,7l8,293r4,8l18,307r6,6l32,317r8,4l44,321r6,2l56,323r8,2l68,323r8,l80,321r6,l89,319r6,l99,317r6,-2l111,313r6,l121,311r8,-2l135,307r6,-2l147,303r8,-2l161,297r6,-2l175,291r6,-2l189,287r8,-3l203,282r7,-4l216,274r8,-2l232,268r8,-2l248,262r8,-2l262,254r8,-2l278,246r6,-2l292,240r8,-4l306,232r8,-4l320,222r7,-2l333,214r8,-4l347,206r6,-4l361,198r6,-4l373,190r6,-4l385,180r6,-1l397,173r4,-4l407,165r4,-4l421,153r8,-8l435,137r5,-8l446,121r4,-8l452,105r4,-8l458,91r2,-8l460,77r2,-5l462,66r,-6l462,54r,-4l460,40r-2,-8l454,24r-4,-6l446,12,444,8,437,2,435,r,xe" fillcolor="#c9d1c7" stroked="f">
              <v:path arrowok="t"/>
            </v:shape>
            <v:shape id="_x0000_s1087" style="position:absolute;left:584;top:291;width:430;height:195" coordsize="861,390" path="m787,r-2,l781,3r-4,4l775,11r-4,4l766,21r-6,6l754,31r-8,6l740,45r-10,8l722,59r-6,4l712,69r-6,2l702,77r-6,4l690,85r-6,4l678,93r-8,4l664,103r-8,4l650,110r-7,4l637,120r-8,4l621,128r-8,6l605,138r-8,4l589,148r-10,4l569,156r-8,4l551,166r-10,4l532,176r-12,4l512,184r-12,4l490,194r-12,2l468,202r-12,4l444,210r-12,4l420,219r-11,2l395,225r-12,4l373,233r-14,4l349,239r-12,4l327,247r-12,4l305,253r-9,4l284,259r-10,4l264,265r-10,4l246,271r-10,2l226,277r-10,2l210,281r-10,2l190,285r-6,4l177,291r-8,2l161,295r-8,2l147,299r-8,2l133,303r-8,l119,307r-6,l107,309r-8,l95,311r-6,2l83,315r-4,l73,317r-4,l63,319r-3,l56,321r-8,l42,324r-6,l30,326r-6,l22,326r-4,2l16,328r-2,2l10,336r-2,4l6,344r-4,6l2,354,,360r2,4l2,370r4,6l10,380r8,4l20,386r4,2l30,390r6,l38,390r4,l46,390r4,l56,390r4,l65,390r8,l79,388r6,-2l93,384r8,l109,382r8,-2l127,378r10,l145,376r10,-4l165,370r10,-2l184,366r12,-2l206,360r12,-2l228,354r12,-2l252,348r14,-2l276,342r12,-2l301,336r12,-2l325,330r12,-4l349,322r14,-3l375,315r12,-4l401,307r12,-4l424,299r12,-4l448,289r14,-2l474,283r12,-6l498,273r12,-2l522,265r10,-4l543,257r12,-6l565,247r12,-4l587,239r12,-4l607,229r12,-4l627,221r10,-4l645,214r9,-6l662,204r10,-2l678,196r8,-4l692,188r8,-4l706,180r8,-4l720,172r8,-4l732,164r6,-4l744,156r6,-2l756,150r4,-4l766,144r5,-4l779,134r10,-6l797,122r8,-6l811,110r8,-3l825,103r6,-6l835,93r4,-4l843,85r4,-4l853,73r4,-8l859,59r2,-6l861,47r,-6l859,35r-4,-6l851,25r-4,-4l841,15r-6,-2l827,9r-6,l813,5,807,3,801,2r-4,l791,r-2,l787,r,xe" fillcolor="#d1dbcf" stroked="f">
              <v:path arrowok="t"/>
            </v:shape>
            <v:shape id="_x0000_s1088" style="position:absolute;left:405;top:54;width:519;height:179" coordsize="1039,357" path="m460,2r-10,l442,2r-8,l426,2r-9,l409,4r-10,l391,6r-10,l371,8r-8,l353,10r-8,l335,12r-8,l317,16r-10,l300,18r-10,2l282,22r-10,l264,24r-10,4l246,30r-10,2l228,34r-10,2l210,38r-10,2l192,44r-7,2l177,50r-8,1l161,53r-8,4l145,59r-8,4l129,65r-8,4l115,73r-8,2l99,79r-6,4l87,87r-8,4l73,95r-3,2l64,103r-6,4l52,111r-4,4l44,119r-6,4l34,129r-4,4l26,139r-4,4l18,147r-2,6l14,158r-2,4l10,168r-2,6l8,180r-2,4l6,190r-2,4l4,200r-2,4l2,210,,214r,6l,228r,8l,246r,8l,260r,7l,275r2,6l4,287r2,6l6,299r2,6l10,309r2,4l12,317r2,4l18,329r2,6l22,339r2,4l26,345r2,l28,345r2,-2l36,341r6,l46,339r4,l56,337r4,l66,335r5,-2l77,333r8,l91,329r8,l105,327r8,-2l121,323r8,-2l137,319r10,l155,315r10,l175,313r10,-2l194,309r10,-2l214,305r12,l236,303r10,-2l256,299r10,-2l278,295r10,-2l300,291r9,-2l321,287r10,-2l343,283r10,l365,281r12,l387,279r12,-2l409,277r10,-2l428,273r12,l450,271r10,l470,271r10,l490,271r10,-2l508,269r10,l526,269r10,l543,269r10,2l561,271r8,l575,271r10,l593,271r8,l609,273r10,2l625,275r10,2l643,277r10,2l660,279r8,4l676,283r10,2l694,287r8,2l710,289r8,2l726,293r10,2l742,295r10,4l760,301r6,2l774,303r7,4l789,307r8,4l805,313r8,2l819,317r8,2l833,321r8,l847,323r6,2l859,327r6,2l871,331r6,2l881,333r6,4l892,337r4,4l902,341r6,2l914,345r8,2l928,349r6,4l942,355r4,2l946,355r6,-2l954,349r4,-2l962,343r6,-2l972,335r6,-4l982,327r6,-6l994,315r6,-6l1006,303r5,-6l1015,289r4,-8l1025,273r4,-8l1031,256r4,-8l1037,238r2,-8l1039,224r,-6l1039,214r,-6l1039,202r,-4l1037,192r,-4l1035,182r-2,-6l1031,170r-2,-6l1025,158r-2,-5l1019,147r-2,-4l1013,135r-4,-6l1004,123r-4,-4l994,113r-4,-4l984,103r-6,-6l970,93r-6,-6l958,83r-6,-4l944,75r-8,-4l928,67r-6,-2l914,59r-8,-2l896,51r-7,-1l879,48r-8,-4l863,42,853,40r-8,-4l835,34,825,30,815,28,805,26r-8,-2l787,22r-10,l768,18,758,16r-10,l736,14,726,12,716,10r-10,l696,8,686,6r-12,l664,4r-9,l645,4,635,2r-10,l613,2r-10,l593,,583,,573,,561,,551,r-8,l534,,524,,514,,504,r-8,l486,,476,r-8,l460,2r,xe" stroked="f">
              <v:path arrowok="t"/>
            </v:shape>
            <v:shape id="_x0000_s1089" style="position:absolute;left:126;top:39;width:835;height:329" coordsize="1670,658" path="m740,16r-2,l736,16r-6,2l724,20r-4,l716,22r-6,l706,24r-6,l694,26r-6,2l682,30r-8,2l666,34r-8,2l652,38r-8,2l634,42r-7,4l619,48r-10,2l599,54r-10,2l581,58r-12,2l559,64r-10,4l539,72r-10,2l517,78r-11,4l496,85r-12,4l474,93r-12,4l452,101r-12,4l428,109r-10,4l406,119r-12,4l385,127r-12,6l363,137r-12,4l339,147r-12,6l317,157r-10,6l297,167r-12,6l276,179r-10,6l256,190r-10,6l236,202r-10,4l216,214r-10,6l198,226r-8,6l180,238r-8,6l164,250r-9,6l149,262r-8,6l133,276r-8,4l117,288r-6,4l105,299r-8,6l91,311r-6,6l81,325r-8,4l69,337r-6,4l59,349r-6,4l49,361r-4,4l43,373r-3,6l38,385r-2,6l34,397r-2,5l30,408r-2,6l28,420r,6l28,432r,4l28,442r,6l30,454r2,4l36,466r2,4l40,476r3,4l47,486r4,4l55,496r6,6l67,508r6,3l81,515r6,6l95,527r8,4l113,535r10,4l133,545r10,4l153,553r9,6l176,563r12,4l202,571r12,6l230,581r14,4l260,589r14,2l289,597r16,2l323,603r18,2l359,609r18,2l394,615r20,1l432,618r20,2l472,622r20,2l513,628r18,l553,628r22,2l595,632r22,l638,632r22,l682,632r22,l726,632r21,l771,632r22,-2l817,628r22,l862,628r22,-4l906,622r22,-2l952,618r22,-3l995,613r24,-4l1041,605r22,-4l1085,597r21,-4l1130,589r20,-6l1172,577r22,-6l1215,567r20,-8l1255,553r20,-6l1297,539r18,-6l1334,525r18,-8l1372,509r18,-9l1408,490r18,-8l1444,472r15,-10l1475,452r16,-10l1509,432r12,-12l1535,408r14,-11l1561,387r9,-10l1580,365r10,-10l1600,347r6,-12l1614,325r6,-10l1626,307r4,-10l1636,288r4,-8l1644,272r,-10l1646,254r2,-10l1650,236r-2,-8l1648,220r,-8l1648,204r-2,-6l1644,190r-2,-7l1640,177r-4,-8l1634,163r-4,-6l1628,151r-6,-6l1618,139r-4,-6l1610,129r-6,-6l1600,117r-6,-6l1590,107r-6,-4l1580,97r-6,-4l1570,89r-5,-4l1559,82r-4,-2l1551,78r-4,-4l1541,70r-4,-2l1533,66r-8,-6l1519,58r-6,-4l1509,52r-4,l1523,34r2,l1529,36r2,l1535,38r4,4l1545,44r4,2l1553,50r6,4l1565,58r5,4l1578,66r6,6l1592,78r6,5l1604,89r6,6l1618,103r6,8l1630,119r2,4l1636,127r2,6l1642,137r2,4l1646,147r2,4l1652,157r,4l1656,167r2,6l1660,179r,4l1664,189r,5l1666,200r2,6l1668,212r2,6l1670,226r,6l1670,240r,6l1670,252r-2,6l1666,266r-2,6l1664,280r-4,6l1658,292r-4,7l1652,307r-6,6l1644,321r-4,6l1634,335r-6,6l1624,349r-6,6l1612,363r-6,6l1600,377r-8,6l1586,391r-8,6l1570,404r-5,6l1557,418r-10,6l1541,432r-10,6l1523,446r-10,6l1503,458r-10,6l1485,470r-12,6l1463,484r-10,6l1444,496r-12,6l1422,508r-12,5l1398,519r-12,4l1374,529r-12,6l1352,541r-14,6l1327,551r-14,6l1301,561r-14,4l1275,571r-14,4l1249,579r-14,4l1221,587r-13,4l1194,595r-14,4l1166,603r-14,2l1138,609r-16,2l1108,615r-13,1l1079,618r-14,2l1049,624r-16,2l1019,628r-16,2l987,632r-15,2l958,636r-16,2l926,640r-16,2l896,644r-18,2l862,646r-15,2l831,650r-16,l799,652r-16,l767,654r-16,l736,654r-16,l704,656r-16,l672,656r-16,l640,658r-15,-2l609,656r-16,l577,656r-16,-2l545,654r-16,-2l513,652r-13,l484,650r-16,-2l452,648r-14,-2l422,644r-14,-2l394,640r-15,-2l365,636r-16,-4l335,632r-14,-4l307,626r-16,-4l279,620r-13,-4l252,613r-12,-4l226,607r-14,-4l200,599r-12,-4l176,591r-14,-6l151,581r-10,-4l131,571r-12,-4l109,561,99,557r-6,-4l83,547r-8,-6l67,537r-6,-6l55,527r-6,-6l43,515r-5,-4l32,506r-4,-4l24,496r-4,-6l16,484r-4,-4l10,474,8,470,6,464,4,458,2,454r,-6l,442r,-4l,432r,-4l,420r,-4l2,410r,-6l4,399r2,-4l6,389r4,-4l12,379r2,-6l16,367r4,-6l22,357r4,-6l30,347r4,-6l38,335r3,-4l43,325r6,-4l53,315r4,-6l61,305r6,-4l73,296r4,-4l83,286r4,-4l93,276r6,-4l105,268r6,-4l115,258r6,-4l127,248r6,-4l139,240r6,-6l151,230r7,-4l164,220r8,-4l178,212r8,-4l192,202r8,-4l208,194r8,-4l222,187r8,-4l238,179r8,-4l254,171r8,-4l270,163r7,-4l285,155r8,-4l301,147r8,-4l315,139r10,-4l333,133r8,-4l347,125r8,-2l363,119r8,-4l377,111r8,-2l393,105r7,-2l408,99r6,-2l420,93r8,-2l434,89r6,-4l448,83r6,-1l460,80r6,-2l472,74r6,-2l482,70r6,-2l494,66r4,l506,62r9,-2l521,56r8,-2l533,52r6,-2l545,48r8,-2l561,42r8,l575,38r10,-2l593,34r8,-2l609,28r10,-2l627,24r9,-2l644,20r8,-2l660,16r8,-2l676,12r8,-2l690,8r6,l702,6r8,-2l714,4r4,-2l722,r4,l730,r4,l740,16r,xe" fillcolor="black" stroked="f">
              <v:path arrowok="t"/>
            </v:shape>
            <v:shape id="_x0000_s1090" style="position:absolute;left:475;top:20;width:436;height:63" coordsize="872,126" path="m,47l,45r2,l4,45r6,-2l16,41r10,l28,39r6,l38,37r6,l49,35r6,l61,33r6,l75,31r6,-2l89,29r8,-2l105,27r8,-2l119,23r10,l137,23r10,-2l155,19r11,l174,17r10,l194,15r10,l214,13r10,-1l234,12r12,-2l256,10,268,8r10,l289,8,299,6r12,l323,4r12,l347,4r12,l371,2r12,l395,2r11,l418,2r12,l442,r12,l466,r14,l492,r12,2l516,2r13,2l539,4r12,l563,4r12,l585,6r10,2l607,8r10,2l627,10r9,2l646,13r10,2l664,17r10,2l682,21r10,2l700,23r6,2l714,27r8,2l730,31r8,2l744,35r7,4l757,41r6,2l769,45r6,2l781,49r6,2l791,53r8,4l807,59r10,6l823,69r8,4l839,77r6,2l849,83r6,4l863,91r5,6l872,99r,2l870,126r-2,-2l865,120r-4,-1l859,117r-4,-4l849,109r-6,-4l837,101r-8,-4l821,93r-4,-2l811,89r-4,-4l803,85r-6,-4l791,79r-4,-2l781,75r-6,-2l769,71r-8,-4l755,65r-5,-2l742,61r-6,-2l728,57r-8,-4l712,51r-8,-2l696,47r-8,-2l678,43r-8,-2l662,41,650,37r-8,-2l633,35,623,33,611,31r-10,l589,29,579,27r-12,l555,25r-12,l533,25r-14,l508,25r-14,l482,25r-14,l454,25r-12,l428,25r-12,l402,25r-11,l379,25r-12,l355,25r-12,2l333,27r-12,l309,27r-12,2l287,31r-9,l266,31r-10,2l246,33r-10,l226,35r-10,l206,37r-10,l188,39r-10,l170,41r-7,l155,41r-8,2l139,45r-8,l123,45r-8,2l107,47r-8,l93,49r-6,l81,51r-6,l69,53r-4,l59,53r-4,l49,55r-3,l42,57r-8,2l26,59r-6,l16,61r-6,2l8,65,,47r,xe" fillcolor="black" stroked="f">
              <v:path arrowok="t"/>
            </v:shape>
            <v:shape id="_x0000_s1091" style="position:absolute;left:131;top:270;width:58;height:159" coordsize="117,317" path="m,l,2,2,8r,2l2,14r2,6l8,26r,6l10,38r4,7l16,51r2,8l22,67r2,8l26,85r2,8l31,101r2,8l35,117r4,8l41,133r2,8l45,149r2,5l49,160r2,6l53,172r2,4l57,182r,2l59,188r2,4l63,200r,4l65,208r2,6l69,218r,4l71,228r,4l73,238r2,6l75,250r2,6l79,261r2,4l81,271r2,4l83,281r2,4l87,291r,4l89,299r,8l91,311r2,4l93,317r24,-10l41,51,,,,xe" fillcolor="black" stroked="f">
              <v:path arrowok="t"/>
            </v:shape>
            <v:shape id="_x0000_s1092" style="position:absolute;left:953;top:140;width:20;height:147" coordsize="39,296" path="m10,r,l10,4r,6l12,20r,4l12,28r,6l14,40r,6l14,54r2,6l16,68r,6l16,82r,6l18,95r,6l18,107r2,8l20,121r,6l22,133r,6l22,145r,4l22,155r2,4l24,163r,6l26,177r,6l28,193r,7l29,210r2,8l33,228r2,8l35,244r,6l37,256r2,4l39,264r,4l39,270,24,296r,l22,292r,-4l22,282,20,272r,-8l18,260r,-4l16,250r,-4l16,240r-2,-4l14,230r,-4l12,220r,-6l10,210r,-4l10,197,8,189r,-8l8,177,6,171r,-8l4,155r,-8l4,143r,-6l4,133r,-6l2,123r,-6l2,113r,-6l2,103r,-6l2,94r,-4l,80,,74,,66,,62,,58,10,r,xe" fillcolor="black" stroked="f">
              <v:path arrowok="t"/>
            </v:shape>
            <v:shape id="_x0000_s1093" style="position:absolute;left:235;top:161;width:691;height:178" coordsize="1382,355" path="m,351r,-4l,343r,-6l2,333r2,-6l6,321r4,-8l14,307r4,-10l24,289r4,-6l32,279r4,-4l42,269r4,-4l50,260r6,-4l61,250r6,-6l73,238r8,-6l89,226r8,-6l105,214r8,-6l123,202r10,-8l143,188r10,-6l167,176r11,-6l190,162r14,-6l218,151r14,-6l248,139r14,-8l280,125r15,-8l313,111r18,-6l351,99r20,-8l393,85r19,-8l434,71r22,-6l480,59r26,-8l531,46r24,-8l579,34r26,-6l631,24r21,-6l676,14r22,-2l722,10,744,6,765,4,787,2,809,r22,l851,r20,l892,r18,l930,r18,l968,2r16,2l1001,6r18,2l1037,10r16,2l1069,14r16,4l1101,20r13,4l1130,26r14,4l1158,34r14,4l1184,40r12,4l1210,48r10,3l1231,55r12,4l1255,63r8,4l1273,69r10,4l1291,77r10,4l1309,85r8,4l1325,93r6,2l1337,99r6,4l1348,107r4,2l1358,111r4,4l1366,117r6,2l1378,123r2,2l1382,127r-14,18l1364,143r-6,-4l1352,135r-4,-2l1341,127r-6,-4l1329,119r-4,-2l1321,115r-4,-2l1309,109r-4,-2l1299,103r-6,-2l1285,97r-6,-4l1271,91r-4,-2l1259,85r-8,-4l1243,79r-8,-2l1228,73r-10,-4l1210,67r-8,-4l1192,61r-10,-4l1172,55r-10,-4l1152,50r-10,-4l1130,44r-10,-2l1109,38r-12,-2l1085,34r-10,l1061,30r-12,-2l1035,26r-12,l1009,22r-13,l982,20r-12,l954,18r-14,l924,18r-14,l894,18r-15,l865,18r-16,2l833,20r-18,l799,20r-16,2l767,22r-15,2l736,26r-14,4l706,32r-16,2l674,36r-14,2l644,40r-15,4l615,46r-16,4l585,51r-16,4l555,57r-14,4l526,65r-14,4l498,73r-12,4l472,81r-14,4l444,89r-12,4l418,97r-11,4l395,105r-12,6l369,115r-12,4l345,123r-12,4l321,131r-12,4l299,139r-9,6l278,149r-10,4l258,156r-10,6l238,164r-8,6l220,174r-8,4l202,182r-8,4l186,190r-6,4l173,198r-8,4l159,206r-6,4l147,212r-6,4l135,220r-6,2l121,228r-8,6l105,240r-6,4l91,250r-6,6l79,260r-6,5l69,269r-4,6l59,281r-3,4l52,291r-4,4l44,301r-4,4l38,309r-2,6l30,323r-4,8l22,337r-2,6l18,347r-2,4l16,353r,2l,351r,xe" fillcolor="black" stroked="f">
              <v:path arrowok="t"/>
            </v:shape>
            <v:shape id="_x0000_s1094" style="position:absolute;left:175;top:269;width:797;height:189" coordsize="1594,376" path="m20,305r2,l26,307r6,2l34,309r4,2l44,311r6,2l54,315r6,2l65,317r8,4l79,321r8,2l95,325r8,2l111,329r8,l129,331r10,2l151,335r10,2l171,339r11,2l194,341r12,4l220,345r14,2l246,349r14,l274,351r16,2l305,353r14,l335,355r18,l367,355r18,2l403,357r17,l438,357r20,l476,357r20,l516,355r19,-2l557,353r20,l599,351r22,-2l643,347r21,-2l688,341r22,-2l734,337r26,-4l783,329r24,-2l833,321r26,-2l884,313r24,-4l932,303r24,-4l980,293r23,-6l1025,281r22,-4l1067,269r22,-4l1109,258r19,-6l1148,246r20,-6l1186,234r18,-6l1222,220r15,-6l1253,206r18,-6l1287,194r14,-8l1317,180r14,-6l1345,166r13,-6l1370,154r14,-7l1396,141r12,-6l1418,129r12,-6l1440,115r10,-6l1460,103r9,-6l1479,91r8,-6l1495,79r8,-6l1511,67r6,-4l1523,57r8,-4l1537,47r6,-3l1547,40r8,-4l1563,28r8,-8l1577,14r6,-4l1588,2r4,-2l1594,22r-2,2l1586,30r-5,6l1577,40r-8,7l1563,55r-6,4l1553,63r-6,4l1543,73r-8,4l1531,81r-8,6l1517,91r-8,6l1501,103r-8,6l1485,115r-8,4l1468,125r-8,6l1450,139r-10,4l1430,151r-12,3l1406,162r-12,6l1382,174r-12,6l1358,188r-15,6l1331,200r-16,6l1301,214r-16,6l1269,226r-16,8l1239,240r-17,6l1204,252r-18,6l1168,265r-20,4l1128,277r-19,4l1089,289r-22,4l1045,299r-22,6l1001,311r-23,6l954,321r-24,6l906,333r-25,4l855,341r-24,4l807,349r-26,4l760,357r-24,2l714,363r-24,2l666,366r-21,2l623,370r-22,l579,372r-20,2l537,376r-21,l496,376r-20,l458,376r-20,l418,376r-17,l383,376r-18,l347,374r-18,l313,374r-16,-2l282,370r-16,l252,370r-16,-4l222,366r-16,-1l194,363r-14,-2l169,359r-14,-2l145,357r-14,-4l121,353r-10,-2l101,349,89,347r-8,l73,345r-8,-2l58,341r-8,l42,337r-6,l30,335r-6,-2l20,333r-4,l8,329r-6,l,329,20,305r,xe" fillcolor="black" stroked="f">
              <v:path arrowok="t"/>
            </v:shape>
            <v:shape id="_x0000_s1095" style="position:absolute;left:170;top:257;width:842;height:247" coordsize="1686,496" path="m24,337r-2,2l18,345r-2,2l12,353r-2,4l8,363r-2,6l4,375r-2,6l2,389,,396r2,6l2,410r4,6l6,422r4,8l12,434r4,6l18,444r6,4l28,452r4,4l38,460r6,4l48,466r2,2l54,468r4,l64,470r6,2l79,474r4,l89,476r6,2l103,478r6,l117,480r6,2l133,484r8,l149,484r12,2l171,488r8,l190,490r10,l214,492r12,l238,492r14,l266,494r12,l294,494r13,l323,496r16,-2l355,494r16,l389,494r18,l424,492r18,l464,492r18,-2l502,488r22,-2l543,486r22,-2l587,480r22,-2l633,476r24,-4l680,470r24,-4l730,462r24,-4l781,454r26,-4l835,446r26,-6l891,434r27,-6l948,424r30,-8l1006,410r25,-8l1059,396r26,-5l1111,385r23,-8l1160,371r22,-8l1206,357r20,-8l1247,343r20,-8l1289,329r18,-8l1327,315r18,-6l1362,301r16,-6l1396,287r14,-7l1426,274r14,-8l1456,260r12,-6l1481,248r12,-8l1507,234r10,-8l1529,220r10,-6l1551,208r8,-6l1569,196r8,-8l1587,184r6,-5l1600,173r6,-6l1614,161r6,-4l1626,151r6,-4l1638,141r4,-4l1648,133r4,-4l1656,125r8,-8l1670,111r4,-6l1678,101r4,-6l1684,93r,-2l1684,85r,-4l1686,77r,-5l1686,68r,-6l1684,56r-2,-6l1682,46r-4,-6l1676,34r-6,-4l1666,26r-6,-6l1654,18r-8,-4l1640,12r-8,-2l1626,8r-8,-2l1614,4r-8,l1602,2r-7,l1593,2,1585,r-2,l1589,24r2,l1595,24r5,2l1606,26r6,2l1620,30r8,2l1634,36r8,2l1648,42r6,6l1658,52r6,6l1664,64r2,8l1664,73r,6l1660,85r-2,6l1650,97r-4,6l1638,111r-6,10l1626,123r-6,6l1616,131r-6,6l1604,141r-6,6l1593,151r-6,6l1581,161r-8,6l1565,171r-6,6l1551,180r-8,6l1533,192r-8,6l1515,204r-10,4l1495,214r-10,6l1476,224r-12,6l1454,236r-12,6l1428,248r-12,6l1404,260r-12,6l1378,272r-14,6l1351,284r-14,7l1323,295r-16,6l1291,307r-16,6l1259,319r-15,6l1226,331r-16,6l1190,341r-18,6l1154,353r-18,6l1117,365r-20,6l1077,375r-20,6l1035,385r-20,6l994,394r-20,6l952,404r-20,4l910,412r-19,4l869,420r-22,4l827,428r-22,4l785,434r-21,4l744,440r-20,4l702,446r-20,2l660,450r-19,2l621,454r-20,2l581,458r-20,2l543,460r-19,2l504,464r-18,2l468,466r-18,l432,468r-17,2l397,470r-18,l363,470r-16,l329,470r-16,l298,470r-14,l268,470r-14,-2l240,468r-14,l212,466r-12,l189,466r-12,l165,464r-10,l143,462r-10,l123,460r-8,l105,458r-6,-2l91,454r-8,-2l77,452r-4,-2l68,448r-4,l60,446r-4,-2l50,440r-4,-4l40,432r-4,-4l30,422r-4,-8l22,406r,-6l22,392r2,-7l24,379r4,-6l30,367r4,-4l38,355r2,l24,337r,xe" fillcolor="black" stroked="f">
              <v:path arrowok="t"/>
            </v:shape>
            <v:shape id="_x0000_s1096" style="position:absolute;left:199;top:327;width:805;height:263" coordsize="1610,527" path="m,319r,2l2,329r,6l2,341r2,6l6,355r,7l8,370r,8l10,388r1,8l13,404r2,8l17,420r2,8l19,436r2,8l23,450r,8l23,464r2,7l25,477r,6l25,487r,6l25,497r,6l27,505r4,l35,507r8,2l45,509r6,l55,511r6,l67,511r6,l81,513r8,2l95,515r10,2l113,517r10,2l130,519r10,l150,519r12,2l174,521r12,2l198,523r14,2l224,525r12,l249,525r16,2l279,527r16,l311,527r16,l343,527r16,l374,527r18,l410,525r18,l446,525r20,-2l485,521r20,l525,519r22,l567,517r20,-2l608,511r22,l652,507r22,-2l698,503r23,-4l743,495r24,-2l793,489r26,-4l842,481r26,-4l892,473r28,-4l944,462r25,-4l993,452r24,-4l1041,442r24,-4l1084,432r24,-6l1128,420r20,-4l1168,410r19,-4l1205,400r20,-6l1243,388r18,-4l1277,378r16,-6l1308,366r16,-4l1338,357r14,-6l1366,347r14,-6l1394,337r12,-6l1418,325r11,-4l1439,315r12,-4l1461,307r12,-6l1481,297r10,-6l1499,287r8,-4l1515,277r8,-4l1529,269r7,-4l1542,261r6,-4l1554,253r6,-3l1566,246r4,-2l1574,240r6,-2l1586,232r6,-6l1598,222r6,-4l1608,214r2,l1562,r-16,18l1590,204r,l1588,204r-4,2l1580,210r-6,4l1568,218r-8,6l1550,230r-6,2l1540,236r-5,2l1529,244r-8,2l1515,250r-8,3l1499,259r-8,2l1483,267r-10,4l1465,275r-10,6l1445,285r-10,6l1425,295r-11,4l1402,305r-12,6l1378,315r-14,6l1352,325r-14,6l1324,337r-16,4l1295,347r-16,4l1263,357r-16,5l1231,368r-18,6l1197,380r-19,4l1160,390r-18,4l1122,400r-20,6l1082,410r-21,6l1041,422r-22,4l997,430r-24,6l951,442r-25,4l902,450r-24,6l854,462r-25,2l803,467r-26,4l753,475r-24,4l706,481r-22,4l662,487r-24,2l616,493r-19,l577,497r-22,2l535,499r-20,2l497,503r-19,2l460,505r-18,l424,507r-18,l390,507r-16,l359,509r-16,l329,509r-16,l299,509r-14,-2l273,507r-14,l247,507r-11,-2l224,505r-12,l200,505r-10,-2l180,503r-12,-2l160,501r-10,-2l142,499r-8,-2l127,497r-8,-2l113,495r-8,-2l101,493r-8,-2l89,491r-6,-2l79,489,69,487r-6,l57,485r-2,l51,485,21,327,,319r,xe" fillcolor="black" stroked="f">
              <v:path arrowok="t"/>
            </v:shape>
            <v:shape id="_x0000_s1097" style="position:absolute;left:184;top:402;width:854;height:237" coordsize="1707,474" path="m63,314r-2,l59,315r-4,4l49,323r-6,2l38,331r-6,6l28,343r-8,6l16,357r-6,8l6,373r-4,6l2,387,,393r2,8l4,407r2,8l10,419r2,5l14,430r4,4l20,438r4,4l28,448r6,4l38,454r,2l41,456r4,l53,458r2,l61,458r4,2l71,460r4,l83,462r6,l97,464r8,l113,464r8,2l131,466r8,l149,468r11,l172,470r10,l194,470r12,2l220,472r12,l246,474r14,l276,474r13,l303,474r16,l337,474r16,l371,474r16,-2l406,472r18,-2l442,470r18,-2l482,468r20,l521,466r22,-2l565,462r20,-2l607,458r23,-2l654,452r22,-4l702,446r24,-4l751,440r24,-4l801,432r28,-4l855,424r25,-5l908,415r28,-6l966,405r27,-6l1021,393r26,-6l1073,381r25,-6l1122,369r24,-8l1170,357r24,-8l1215,343r22,-6l1257,331r20,-8l1299,319r18,-7l1336,306r18,-6l1372,292r16,-6l1404,280r16,-8l1436,266r13,-6l1465,254r12,-8l1491,240r12,-6l1517,228r10,-6l1541,216r10,-6l1563,205r9,-6l1580,193r10,-6l1598,181r8,-6l1614,171r8,-6l1630,161r6,-6l1644,149r6,-4l1656,141r4,-6l1666,131r4,-4l1676,125r6,-8l1689,111r4,-6l1697,101r6,-5l1705,94r,-2l1707,86r,-4l1707,76r,-4l1707,68r,-6l1707,56r-2,-6l1703,44r-4,-6l1695,34r-4,-4l1687,26r-5,-6l1676,18r-8,-4l1662,12r-8,-2l1648,8r-8,-2l1634,6r-6,-2l1622,2r-4,l1614,2,1608,r-2,l1612,22r2,l1618,22r6,2l1628,24r8,2l1644,28r8,4l1658,34r6,4l1670,42r8,4l1682,52r1,6l1687,64r,8l1685,74r-2,6l1682,84r-4,6l1672,96r-4,5l1660,109r-8,8l1648,119r-6,4l1638,127r-6,4l1626,135r-6,4l1614,143r-6,6l1602,153r-8,4l1586,161r-6,6l1572,173r-7,4l1555,183r-8,4l1537,193r-10,4l1517,203r-10,4l1497,212r-12,6l1473,222r-10,6l1449,232r-11,6l1426,242r-12,8l1400,254r-14,6l1372,266r-14,6l1342,276r-13,6l1313,288r-16,6l1281,298r-18,6l1247,310r-16,5l1214,319r-20,6l1176,331r-18,6l1138,343r-20,4l1098,353r-19,6l1059,363r-22,6l1015,373r-20,6l974,383r-22,4l930,391r-20,6l888,399r-22,4l845,407r-20,4l803,413r-22,4l761,419r-19,3l720,424r-22,2l676,430r-20,2l636,434r-21,2l595,436r-20,4l555,440r-20,2l515,442r-19,2l476,446r-18,2l440,448r-18,2l402,450r-17,l367,450r-16,l333,450r-16,l301,450r-16,2l270,450r-16,l240,450r-14,l212,450r-14,l186,448r-12,l160,448r-11,-2l139,446r-10,-2l119,442r-10,l99,442r-6,-2l83,438r-6,-2l69,436r-4,-2l59,432r-4,-2l49,430r-2,-2l41,424r-3,-3l32,417r-2,-4l26,405r-2,-6l24,391r4,-6l32,377r6,-8l41,361r8,-4l55,351r6,-4l65,343r6,-4l73,337r2,l63,314r,xe" fillcolor="black" stroked="f">
              <v:path arrowok="t"/>
            </v:shape>
            <v:shape id="_x0000_s1098" style="position:absolute;left:330;top:200;width:124;height:149" coordsize="248,297" path="m230,r-2,2l224,6r-2,4l219,14r-4,6l211,26r-4,4l201,38r-4,6l191,52r-6,8l179,68r-6,8l167,83r-6,8l155,99r-6,8l143,115r-6,8l133,131r-6,6l123,145r-6,6l113,157r-4,6l107,169r-5,8l100,183r-2,3l92,190r-6,6l78,204r-4,4l70,212r-6,4l60,220r-4,4l50,230r-4,4l42,240r-10,8l24,256r-8,8l10,274r-6,6l2,286,,290r2,3l10,297r4,-2l16,293r2,-1l18,290r4,-4l26,280r8,-6l42,266r8,-10l56,252r6,-6l66,242r6,-6l76,230r6,-4l86,220r6,-6l96,210r6,-6l105,200r6,-4l117,186r6,-7l129,173r4,-4l135,163r4,-8l143,151r2,-4l149,141r6,-6l157,129r6,-8l167,115r6,-6l179,101r4,-8l189,85r6,-6l199,72r6,-8l209,58r6,-8l219,42r3,-4l228,32r4,-6l236,20r2,-4l240,12r4,-2l248,4r,l230,r,xe" fillcolor="black" stroked="f">
              <v:path arrowok="t"/>
            </v:shape>
            <v:shape id="_x0000_s1099" style="position:absolute;left:398;top:186;width:112;height:149" coordsize="224,297" path="m201,5r-2,l199,7r-4,6l191,19r-6,6l179,33r-4,4l171,41r-4,6l165,51r-4,6l157,61r-4,4l151,71r-6,4l143,81r-6,4l135,89r-8,8l123,106r-6,6l113,120r-4,4l103,132r-2,6l97,144r-4,4l89,156r-4,4l82,168r-4,6l74,180r-4,6l64,194r-4,6l58,208r-6,5l48,219r-4,6l40,231r-4,6l32,243r-4,6l26,253r-6,8l16,269r-2,4l14,275r-4,2l4,285,,289r,4l2,295r6,2l12,295r4,-2l20,287r6,-6l32,275r6,-8l44,259r6,-8l52,245r4,-4l58,235r4,-4l66,223r6,-8l76,208r6,-6l84,196r3,-2l87,190r2,-2l91,184r2,-4l97,174r4,-4l105,162r6,-6l115,148r6,-8l127,132r6,-8l139,114r6,-8l151,99r8,-8l163,81r8,-8l175,65r8,-8l187,47r6,-8l199,33r5,-6l206,19r6,-4l214,9r4,-2l222,1,224,,201,5r,xe" fillcolor="black" stroked="f">
              <v:path arrowok="t"/>
            </v:shape>
            <v:shape id="_x0000_s1100" style="position:absolute;left:420;top:194;width:130;height:162" coordsize="260,323" path="m236,16r-2,l232,20r-4,4l224,32r-4,4l216,42r-2,4l210,52r-4,4l202,62r-4,6l196,74r-6,6l186,86r-4,5l178,97r-4,6l170,109r-4,6l162,123r-4,4l155,133r-4,4l149,143r-6,10l139,161r-4,2l133,167r-4,4l127,177r-6,4l117,187r-6,6l107,198r-6,6l95,212r-6,6l85,226r-8,6l73,240r-8,6l59,254r-6,6l47,266r-6,6l36,280r-4,6l26,292r-4,4l18,302r-8,7l4,317,,321r,2l22,323r,-2l28,315r2,-6l34,305r5,-5l43,296r6,-8l55,280r6,-8l67,266r8,-10l81,248r8,-8l97,230r8,-8l111,212r8,-8l127,195r6,-8l139,179r8,-8l153,163r5,-8l162,147r6,-4l172,137r4,-6l180,127r2,-4l184,123r2,-6l190,111r6,-6l202,97r6,-7l214,80r8,-8l228,64r6,-10l240,46r6,-10l252,30r2,-8l258,16r2,-6l260,8,258,2,254,r-4,l246,4r-4,2l240,10r-4,4l236,16r,xe" fillcolor="black" stroked="f">
              <v:path arrowok="t"/>
            </v:shape>
            <v:shape id="_x0000_s1101" style="position:absolute;left:478;top:165;width:136;height:191" coordsize="272,380" path="m244,6r-2,2l242,12r-4,4l234,24r-4,4l228,32r-4,6l222,43r-4,4l216,53r-4,6l208,67r-4,4l200,79r-4,6l192,93r-4,6l184,105r-4,6l176,119r-6,6l168,133r-6,6l160,145r-3,5l153,156r-4,6l145,168r-4,6l137,178r-4,6l129,192r-6,8l117,206r-4,10l107,224r-6,8l95,242r-6,8l83,259r-8,8l71,277r-8,8l59,295r-8,8l45,311r-4,8l36,327r-4,8l26,343r-6,6l18,355r-4,6l10,364r-4,4l4,372r-2,6l,380r26,l26,378r2,-4l32,368r6,-6l40,359r3,-4l45,349r6,-4l53,339r4,-4l61,329r6,-6l69,317r6,-6l77,307r4,-6l85,297r4,-6l93,285r4,-4l101,273r6,-8l111,259r4,-2l115,254r2,-4l119,246r6,-4l127,234r4,-8l137,218r6,-8l145,204r4,-4l151,194r4,-6l157,182r3,-4l164,172r4,-6l170,162r4,-8l178,148r4,-3l184,139r4,-6l192,127r4,-4l198,115r6,-6l206,103r4,-4l212,93r6,-8l220,81r4,-6l226,69r4,-4l232,59r4,-4l238,49r4,-4l244,42r4,-4l252,28r6,-6l262,14r4,-4l270,2,272,,244,6r,xe" fillcolor="black" stroked="f">
              <v:path arrowok="t"/>
            </v:shape>
            <v:shape id="_x0000_s1102" style="position:absolute;left:521;top:193;width:120;height:170" coordsize="240,339" path="m218,18r-2,2l214,24r-4,4l206,38r-4,2l200,46r-4,6l194,56r-5,6l187,68r-4,6l179,80r-4,6l171,92r-4,5l163,105r-4,6l157,117r-6,6l149,129r-4,6l141,139r-2,6l135,151r-4,8l127,169r-2,2l121,175r-2,4l115,185r-4,4l107,195r-6,5l97,208r-4,6l87,222r-4,6l77,236r-5,8l66,250r-4,8l56,266r-6,8l46,280r-6,8l34,294r-4,6l24,306r-4,5l16,317r-4,4l8,325r-2,4l4,333r-2,4l,339r22,-2l22,335r6,-6l30,323r4,-4l38,313r6,-6l48,300r4,-6l60,286r6,-8l72,268r5,-8l83,250r8,-8l95,236r2,-6l101,226r4,-4l111,212r8,-8l125,195r6,-8l137,177r6,-8l147,163r4,-8l157,147r4,-4l163,137r4,-4l169,129r2,-2l173,121r4,-6l181,109r6,-8l190,93r8,-9l204,76r6,-10l212,62r4,-6l218,52r4,-4l226,38r6,-8l236,22r2,-6l240,12r,-4l238,2,236,r-6,2l228,6r-6,4l220,14r-2,4l218,18r,xe" fillcolor="black" stroked="f">
              <v:path arrowok="t"/>
            </v:shape>
            <v:shape id="_x0000_s1103" style="position:absolute;left:597;top:166;width:110;height:186" coordsize="220,370" path="m200,r-2,2l196,6r-4,4l190,14r-4,6l184,26r-6,6l174,40r-4,7l166,53r-6,8l156,71r-5,8l147,89r-6,8l137,105r-6,8l127,123r-6,6l117,139r-4,7l109,152r-6,8l101,166r-4,6l95,178r-2,4l91,186r-2,2l89,192r-2,4l83,204r-4,4l77,214r-4,4l71,226r-6,4l61,238r-4,6l53,252r-4,7l45,267r-4,8l37,283r-3,6l30,297r-6,6l22,311r-4,6l14,325r-2,6l10,337r-4,6l4,347r-2,6l2,357,,362r4,4l10,370r6,-2l18,364r,l18,360r4,-3l24,351r2,-4l30,341r2,-4l36,329r3,-6l41,315r6,-6l51,299r4,-8l61,283r4,-6l71,267r4,-8l79,252r6,-8l89,236r4,-8l97,220r4,-6l103,206r4,-6l109,194r4,-4l115,184r2,-2l119,178r2,l123,172r4,-8l129,158r2,-6l135,146r4,-5l141,135r6,-8l151,119r4,-6l158,105r6,-8l168,89r4,-8l176,73r6,-8l184,59r6,-8l194,43r4,-5l202,32r4,-6l208,20r2,-4l214,10r2,-2l218,2r2,l200,r,xe" fillcolor="black" stroked="f">
              <v:path arrowok="t"/>
            </v:shape>
            <v:shape id="_x0000_s1104" style="position:absolute;left:633;top:170;width:117;height:181" coordsize="234,360" path="m216,r-2,2l210,8r-4,2l204,16r-3,6l197,30r-4,5l187,43r-4,8l179,61r-6,8l167,79r-2,4l163,89r-4,4l157,99r-6,8l145,117r-4,4l139,127r-2,4l133,135r-4,9l123,152r-4,10l113,170r-4,6l105,184r-4,6l99,198r-2,4l93,206r,4l93,214r-4,4l84,224r-2,4l78,234r-2,4l72,244r-4,3l64,251r-6,6l56,263r-6,6l46,275r-4,6l38,289r-6,4l28,299r-4,6l20,311r-4,4l14,321r-4,6l8,331r-6,8l2,347,,352r2,4l8,360r6,-2l16,352r,l16,351r4,-6l24,339r8,-8l34,325r4,-6l42,313r6,-6l52,301r4,-6l62,289r6,-6l72,275r4,-6l82,261r3,-6l89,247r4,-5l99,236r4,-4l107,226r4,-6l113,214r4,-4l121,202r4,-4l125,194r2,-2l129,188r2,-6l133,176r4,-6l141,164r4,-8l149,150r4,-8l157,133r6,-6l167,117r6,-8l177,99r6,-8l187,83r6,-10l197,65r4,-8l206,49r4,-8l214,35r4,-5l220,22r4,-4l226,12r4,-2l232,4r2,-2l216,r,xe" fillcolor="black" stroked="f">
              <v:path arrowok="t"/>
            </v:shape>
            <v:shape id="_x0000_s1105" style="position:absolute;left:278;top:229;width:99;height:113" coordsize="199,226" path="m177,r-2,l173,4r-4,4l165,16r-8,5l151,31r-4,6l143,41r-4,6l135,53r-6,6l125,63r-4,6l117,75r-4,4l109,85r-4,6l103,97r-4,4l95,105r-4,4l90,115r-6,6l80,128r-4,6l72,140r-6,6l60,154r-6,6l46,168r-6,8l34,184r-8,6l20,196r-6,6l10,208r-8,8l,218r2,2l6,224r4,2l16,222r2,-2l20,216r4,-6l32,206r4,-6l42,194r8,-6l56,180r8,-8l70,166r6,-8l82,152r4,-6l91,140r4,-4l99,134r,-6l105,123r2,-4l109,115r4,-6l117,105r2,-6l123,95r6,-6l133,85r4,-8l141,73r6,-6l151,61r4,-6l161,49r2,-4l169,39r4,-4l177,29r2,-6l185,21r4,-7l195,8r2,-4l199,4,177,r,xe" fillcolor="black" stroked="f">
              <v:path arrowok="t"/>
            </v:shape>
            <v:shape id="_x0000_s1106" style="position:absolute;left:706;top:175;width:90;height:159" coordsize="180,317" path="m167,r-2,2l163,8r-4,2l157,16r-4,6l149,29r-4,6l141,41r-6,10l131,59r-4,8l121,77r-2,4l115,87r-2,4l111,97r-6,8l101,115r-4,4l95,123r-2,5l89,132r-4,10l79,150r-4,8l71,166r-6,8l63,180r-4,6l57,194r-3,4l52,204r,2l52,210r-4,4l46,220r-6,6l38,234r-6,5l28,247r-6,8l18,265r-4,6l8,279r-2,6l2,293,,299r,6l,309r2,4l8,317r8,-4l20,307r2,-4l22,301r6,-8l30,287r4,-4l38,275r4,-6l46,261r4,-6l54,247r3,-6l59,235r4,-7l65,224r4,-4l69,216r2,-4l71,208r4,-4l77,198r2,-6l83,184r6,-8l91,168r4,-8l101,150r4,-8l109,136r2,-4l113,127r2,-4l121,113r6,-8l127,99r4,-4l133,89r2,-4l141,75r4,-8l151,57r4,-8l159,41r4,-6l167,27r4,-4l172,18r2,-4l178,8r2,-2l167,r,xe" fillcolor="black" stroked="f">
              <v:path arrowok="t"/>
            </v:shape>
            <v:shape id="_x0000_s1107" style="position:absolute;left:764;top:187;width:80;height:125" coordsize="159,250" path="m141,r-2,2l135,8r-4,4l127,18r-4,8l121,34r-6,8l109,50r-4,4l103,58r-2,6l97,68r-2,6l91,78r-2,6l85,88r-2,6l79,100r-2,4l73,109r-2,6l67,119r-4,6l61,131r-4,4l54,141r-2,4l48,151r-2,6l42,161r-2,6l36,171r-2,4l32,181r-4,4l26,191r-4,8l16,207r-4,5l10,220r-4,6l4,232,,236r,4l16,250r2,-8l22,236r2,-8l30,220r4,-8l40,203r6,-10l52,185r2,-4l55,175r4,-6l61,165r2,-6l67,155r4,-6l73,145r4,-6l79,135r4,-6l85,123r4,-4l91,115r4,-6l99,105r2,-5l103,96r4,-6l109,86r6,-10l121,68r4,-8l131,52r4,-8l139,38r4,-8l147,26r2,-6l153,18r4,-6l159,10,141,r,xe" fillcolor="black" stroked="f">
              <v:path arrowok="t"/>
            </v:shape>
            <v:shape id="_x0000_s1108" style="position:absolute;left:833;top:217;width:45;height:52" coordsize="89,105" path="m71,r,l67,4,63,8r-4,8l51,22,43,32r-4,4l37,40r-3,5l30,49,22,59r-6,8l10,77,6,85,2,91,,97r,4l4,105r2,-2l12,101r4,-4l24,91r6,-8l37,75,45,65r6,-8l55,51r4,-6l61,42r4,-4l71,30r6,-8l81,16r4,-6l87,8r2,l71,r,xe" fillcolor="black" stroked="f">
              <v:path arrowok="t"/>
            </v:shape>
            <v:shape id="_x0000_s1109" style="position:absolute;left:270;top:282;width:96;height:55" coordsize="193,109" path="m,12r2,2l8,16r2,2l16,21r6,2l28,27r6,4l40,35r8,4l58,45r8,4l74,53r8,6l92,63r8,4l109,71r6,6l125,81r8,4l141,89r8,4l157,97r6,2l171,103r4,l181,107r4,l189,109r2,l193,109r,-6l189,99r-6,-4l179,91r-4,-2l169,85r-6,-6l155,75r-8,-4l141,67r-8,-6l123,57r-8,-6l107,47,98,43,90,37,80,33,72,29,64,23,56,21,48,16,42,14,36,10,30,8,24,4,22,2,16,,14,,,12r,xe" fillcolor="black" stroked="f">
              <v:path arrowok="t"/>
            </v:shape>
            <v:shape id="_x0000_s1110" style="position:absolute;left:320;top:247;width:154;height:107" coordsize="307,214" path="m,12r2,2l5,18r6,4l19,28r6,6l31,36r4,4l41,44r4,4l51,52r4,4l61,60r4,4l71,68r6,4l81,76r6,4l93,84r4,4l103,92r4,3l113,99r4,2l122,105r4,4l130,111r6,4l140,119r6,4l150,127r8,4l164,135r6,4l176,143r8,6l190,153r6,4l202,161r8,4l216,169r6,6l228,179r6,4l239,187r6,4l249,193r6,4l259,200r6,2l271,206r6,6l281,212r2,2l307,214r-2,-2l299,210r-4,-4l291,204r-4,-4l283,197r-6,-4l271,189r-8,-6l257,179r-8,-4l243,169r-7,-6l230,159r-8,-6l214,147r-8,-4l198,137r-6,-6l184,127r-8,-6l170,117r-8,-6l156,107r-4,-4l146,99r-8,-6l132,92r-8,-6l119,82r-8,-8l101,68,97,64,91,60,87,56,81,52,77,48,73,44,67,42,63,38,57,34,53,30,47,26,43,22,35,16,27,10,21,4,17,2,13,,,12r,xe" fillcolor="black" stroked="f">
              <v:path arrowok="t"/>
            </v:shape>
            <v:shape id="_x0000_s1111" style="position:absolute;left:522;top:203;width:170;height:136" coordsize="341,272" path="m341,254r-4,-2l333,248r-6,-4l325,242r-6,-6l315,234r-6,-6l304,222r-8,-6l290,210r-8,-4l274,198r-8,-6l260,186r-8,-6l244,175r-8,-6l228,161r-8,-6l212,149r-6,-4l200,139r-8,-4l187,129r-4,-4l177,123r-8,-6l165,115r-4,-4l153,105r-4,-4l143,97r-4,-4l135,89r-8,-4l121,79r-6,-6l109,70r-6,-6l95,60,89,54,83,50,75,44,70,38,62,32,58,28,50,24,44,18,38,14,32,12,26,8,22,6,18,4,14,2,8,,6,2,,8r2,6l6,16r2,2l10,18r4,4l18,24r4,4l26,32r6,4l38,40r6,4l50,50r8,6l64,60r6,6l77,72r8,5l93,83r6,6l107,95r8,6l121,105r8,6l137,117r6,6l149,127r6,4l159,135r4,4l171,143r6,6l181,151r7,4l192,159r6,4l202,167r6,4l214,175r6,5l228,186r6,4l242,196r6,4l256,206r8,6l270,218r6,6l284,228r6,6l296,238r6,6l307,248r6,6l317,256r6,4l325,262r4,4l335,270r2,2l341,254r,xe" fillcolor="black" stroked="f">
              <v:path arrowok="t"/>
            </v:shape>
            <v:shape id="_x0000_s1112" style="position:absolute;left:441;top:202;width:169;height:136" coordsize="338,272" path="m336,258r-2,-2l330,256r-6,-6l318,246r-8,-6l300,234r-4,-4l290,226r-6,-2l280,220r-6,-6l268,212r-6,-6l256,202r-6,-4l246,194r-6,-4l234,188r-3,-6l225,181r-4,-4l217,175r-8,-6l203,163r-4,-2l195,157r-6,-4l185,149r-6,-6l173,139r-6,-8l161,127r-8,-8l145,113r-8,-8l129,99r-8,-8l114,85r-8,-8l98,72,90,64,82,58,74,50,68,44,60,38,54,32,46,26,42,20,36,16,32,12,26,8,24,4,18,r,l,12r2,l10,20r4,2l20,28r6,6l34,40r8,6l50,54r4,4l58,62r6,4l68,70r6,4l78,77r6,4l88,87r6,4l100,95r4,6l110,105r4,4l117,113r6,6l129,123r4,4l139,131r4,4l149,141r4,4l159,149r4,4l169,157r4,4l179,165r4,6l187,175r8,6l203,186r8,6l217,198r4,4l227,208r4,2l232,212r2,4l240,220r6,2l252,228r6,4l266,238r6,6l280,248r6,4l294,256r6,4l308,264r4,4l318,270r4,2l328,272r6,l336,270r2,-2l338,266r-2,-6l336,258r,xe" fillcolor="black" stroked="f">
              <v:path arrowok="t"/>
            </v:shape>
            <v:shape id="_x0000_s1113" style="position:absolute;left:568;top:172;width:205;height:138" coordsize="411,275" path="m411,257r-2,l405,255r-6,-4l393,247r-6,-2l383,243r-6,-2l373,238r-6,-4l361,232r-6,-2l349,226r-8,-4l335,218r-7,-4l322,210r-8,-4l308,204r-8,-4l294,196r-8,-4l280,188r-8,-4l266,180r-6,-4l254,172r-6,-4l242,166r-8,-6l230,156r-8,-6l214,146r-9,-6l197,134r-8,-5l181,123r-6,-6l171,115r-6,-4l161,109r-6,-4l151,101r-4,-4l143,95r-6,-4l131,87r-4,-4l123,79,113,73r-8,-6l99,63,95,59,92,55,88,53,78,47,70,41,62,35,56,29,48,24,42,20,36,16,30,12,26,8,22,6,18,2,16,,,16r2,l6,20r4,2l14,24r4,4l24,31r6,4l34,39r6,6l48,49r6,6l62,59r6,8l76,71r8,6l90,83r7,4l105,93r6,4l117,103r6,6l131,113r4,4l141,121r6,4l151,129r8,5l163,138r2,l167,140r4,2l177,146r4,2l189,152r8,6l205,164r4,2l213,168r5,2l222,172r6,4l234,178r4,4l244,186r4,2l254,190r6,4l266,198r4,2l276,204r6,4l288,210r4,4l298,216r6,2l308,222r6,2l318,228r6,2l330,234r3,2l339,240r4,1l349,245r8,4l367,255r6,4l381,263r6,4l393,269r6,4l403,275r8,-18l411,257xe" fillcolor="black" stroked="f">
              <v:path arrowok="t"/>
            </v:shape>
            <v:shape id="_x0000_s1114" style="position:absolute;left:642;top:165;width:98;height:74" coordsize="196,147" path="m,8r4,4l8,14r8,6l22,26r10,6l36,34r6,4l46,42r6,3l58,49r4,4l67,55r4,6l77,63r6,4l87,71r6,4l101,81r8,6l115,93r6,4l125,99r6,6l137,109r6,6l149,119r6,6l161,129r6,4l173,137r4,4l181,143r5,2l192,147r4,-4l192,137r-4,-6l183,125r-4,-4l175,115r-6,-4l163,105r-8,-6l147,93r-6,-6l131,81r-6,-6l115,67r-8,-4l99,55,91,49,83,43,75,40,67,34,60,28,52,24,46,18,40,14,34,10,30,8,26,6,20,r,l,8r,xe" fillcolor="black" stroked="f">
              <v:path arrowok="t"/>
            </v:shape>
            <v:shape id="_x0000_s1115" style="position:absolute;left:461;top:283;width:95;height:79" coordsize="191,156" path="m191,142r-2,l185,140r-4,-4l177,132r-6,-4l163,125r-8,-6l147,113r-8,-8l131,99,121,93r-6,-6l107,81,99,75,95,69,91,67,85,61,79,57,74,51,68,45,60,37,54,31,46,25,38,19,30,14,24,10,16,6,12,4,6,,4,,,2,,6r,4l4,16r4,3l12,25r6,4l24,35r6,6l38,47r6,6l54,59r6,6l68,73r9,6l85,87r8,6l103,101r6,6l119,113r6,6l133,125r8,3l147,134r6,4l159,142r4,4l169,150r6,6l177,156r14,-14l191,142xe" fillcolor="black" stroked="f">
              <v:path arrowok="t"/>
            </v:shape>
            <v:shape id="_x0000_s1116" style="position:absolute;left:757;top:208;width:106;height:65" coordsize="212,131" path="m212,115r-2,-2l208,111r-6,-2l198,107r-8,-6l183,99r-8,-6l165,89r-4,-2l155,83r-6,-2l145,79r-4,-2l135,73r-4,-2l127,69,117,63r-6,-3l105,56,99,52,93,48,87,44,81,40,75,34,66,30,58,24,50,20,42,14,32,10,26,8,18,4,12,2,8,,4,,,2,,6,2,8r6,8l12,18r6,4l24,28r8,6l38,38r8,4l54,48r10,4l71,58r10,5l85,65r6,4l95,71r6,4l109,79r10,6l123,87r6,2l133,93r4,2l147,99r8,6l163,109r8,4l177,117r6,2l187,123r5,2l198,129r4,2l212,115r,xe" fillcolor="black" stroked="f">
              <v:path arrowok="t"/>
            </v:shape>
            <v:shape id="_x0000_s1117" style="position:absolute;left:828;top:202;width:79;height:50" coordsize="159,99" path="m,16l141,99,159,89,6,,,16r,xe" fillcolor="black" stroked="f">
              <v:path arrowok="t"/>
            </v:shape>
            <v:shape id="_x0000_s1118" style="position:absolute;left:186;top:216;width:52;height:83" coordsize="103,166" path="m,154r,-1l,147r,-2l,141r2,-6l4,131r,-6l8,119r2,-8l14,105r2,-8l22,89,28,79r6,-8l37,65r2,-4l43,55r2,-4l51,44r8,-6l63,30r4,-6l71,20r6,-4l83,8,89,4,93,r2,l103,22r-2,2l95,30r-6,4l85,38r-6,6l75,49r-6,4l63,61r-4,6l53,73r-6,6l43,85r-4,6l37,99r-3,4l32,109r-2,6l28,121r-2,4l24,131r-2,6l22,143r-4,4l18,153r-2,1l16,160r-2,4l14,166,,154r,xe" fillcolor="black" stroked="f">
              <v:path arrowok="t"/>
            </v:shape>
            <v:shape id="_x0000_s1119" style="position:absolute;left:259;top:165;width:67;height:42" coordsize="134,83" path="m,67r,4l4,75r4,6l15,83r4,-2l25,75r2,-2l31,69r6,-2l43,65r4,-4l51,57r6,-2l61,51r4,-2l71,45r4,-2l81,42r6,-4l97,34r8,-4l113,28r8,-2l125,24r3,-2l130,22r,-4l134,12r,-6l130,2,125,r-6,2l111,6r-8,4l93,14r-8,4l77,22r-6,4l65,26r-4,4l55,32r-6,4l43,38r-6,4l31,45r-4,4l21,53r-6,2l10,59,6,61,,67r,l,67xe" fillcolor="black" stroked="f">
              <v:path arrowok="t"/>
            </v:shape>
            <v:shape id="_x0000_s1120" style="position:absolute;left:371;top:134;width:48;height:20" coordsize="97,40" path="m37,12r-8,2l21,16r-5,4l10,24,4,26,,30r,4l,38r2,2l6,40r6,l16,40r5,-2l27,36r8,-2l41,32r8,-2l57,28r8,-2l73,24r6,-4l87,18r4,-4l97,12r,-4l97,4,93,2,89,,85,,79,,73,,69,2r-8,l53,6,45,8r-8,4l37,12xe" fillcolor="black" stroked="f">
              <v:path arrowok="t"/>
            </v:shape>
            <v:shape id="_x0000_s1121" style="position:absolute;left:696;top:94;width:72;height:14" coordsize="145,28" path="m127,6r-10,l109,4r-8,l93,2,83,2r-8,l66,2r-6,l50,,42,,36,,28,2r-6,l18,4r-4,l10,6,6,10,4,12,,14r,4l2,22r6,2l12,24r4,l24,24r8,l36,24r4,l46,24r4,l56,24r4,l66,24r6,l77,22r6,l89,24r6,l99,24r6,l109,26r6,2l125,28r8,l139,28r4,-4l145,18r-6,-6l131,8,127,6r,xe" fillcolor="black" stroked="f">
              <v:path arrowok="t"/>
            </v:shape>
            <v:shape id="_x0000_s1122" style="position:absolute;left:862;top:123;width:62;height:45" coordsize="125,91" path="m6,r,l10,r4,l22,4r4,l32,6r4,4l42,12r6,2l56,18r6,3l70,27r6,4l84,35r6,4l95,45r4,2l105,53r2,4l111,61r6,6l121,73r2,4l125,77,115,91r-2,l111,87r-6,-6l99,77,92,69,84,63,74,55,66,49,60,45,54,41,48,39,44,35,38,33,32,31,26,29,22,27,18,23,14,21r-6,l6,20,2,18,,18,6,r,xe" fillcolor="black" stroked="f">
              <v:path arrowok="t"/>
            </v:shape>
            <v:shape id="_x0000_s1123" style="position:absolute;left:507;top:650;width:21;height:25" coordsize="42,49" path="m26,2l22,,18,,12,2,10,4,6,8,4,12,2,16r,6l,26r,4l,33r2,6l6,45r6,4l20,47r8,-2l36,37r6,-6l42,22r,-8l40,10,36,6,32,2r-6,l26,2xe" fillcolor="black" stroked="f">
              <v:path arrowok="t"/>
            </v:shape>
            <v:shape id="_x0000_s1124" style="position:absolute;left:555;top:650;width:26;height:21" coordsize="51,41" path="m25,2l19,,13,2,9,2,7,6,2,12,,20r,8l3,33r2,2l11,39r6,l25,41r6,-2l35,37r4,-2l43,33r6,-5l51,22,47,14,43,8,39,6,35,2r-6,l25,2r,xe" fillcolor="black" stroked="f">
              <v:path arrowok="t"/>
            </v:shape>
            <v:shape id="_x0000_s1125" style="position:absolute;left:665;top:646;width:23;height:25" coordsize="45,49" path="m31,2l25,,21,,16,,14,4,10,6,6,10,4,14,2,20,,28,,38r4,5l10,49r8,l27,47r8,-6l41,36,45,26r,-8l43,14,39,10,35,6,31,2r,xe" fillcolor="black" stroked="f">
              <v:path arrowok="t"/>
            </v:shape>
            <v:shape id="_x0000_s1126" style="position:absolute;left:595;top:728;width:23;height:19" coordsize="45,38" path="m26,l18,,12,2,6,8,2,16,,22r2,6l2,32r4,2l10,36r6,2l22,38r4,l30,36r6,-2l41,30r4,-4l45,20,43,14,40,8,36,6,32,2,26,r,xe" fillcolor="black" stroked="f">
              <v:path arrowok="t"/>
            </v:shape>
            <v:shape id="_x0000_s1127" style="position:absolute;left:799;top:599;width:26;height:24" coordsize="52,47" path="m40,2l34,,30,,26,2,20,4r-8,6l6,18,,26r,7l,37r2,4l6,43r6,4l16,47r6,l28,45r4,l38,41r4,-4l46,33r4,-4l52,22r,-8l52,8,48,6,44,2r-4,l40,2xe" fillcolor="black" stroked="f">
              <v:path arrowok="t"/>
            </v:shape>
            <v:shape id="_x0000_s1128" style="position:absolute;left:765;top:710;width:24;height:25" coordsize="48,49" path="m36,6l26,,18,2,14,4,10,8,8,14,4,17,2,21,,27r,4l,37r2,2l4,43r4,2l14,49r6,l26,49r4,-2l34,45r8,-4l46,37r2,-8l48,21,42,14,36,6r,xe" fillcolor="black" stroked="f">
              <v:path arrowok="t"/>
            </v:shape>
            <v:shape id="_x0000_s1129" style="position:absolute;left:890;top:621;width:27;height:19" coordsize="53,38" path="m28,l20,,14,4,6,8,4,16,,22r2,6l4,30r4,4l12,36r6,2l24,38r6,l36,36r5,l47,30r6,-6l53,18,51,10,47,8,41,4,36,2,28,r,xe" fillcolor="black" stroked="f">
              <v:path arrowok="t"/>
            </v:shape>
            <v:shape id="_x0000_s1130" style="position:absolute;left:454;top:792;width:27;height:19" coordsize="54,40" path="m46,6l38,2,32,,26,,20,,16,,12,2,8,4,6,8,,14r,8l2,30r8,8l14,38r6,2l24,38r6,l34,38r4,-2l42,32r6,l52,24r2,-6l52,10,46,6r,xe" fillcolor="black" stroked="f">
              <v:path arrowok="t"/>
            </v:shape>
            <v:shape id="_x0000_s1131" style="position:absolute;left:470;top:721;width:24;height:26" coordsize="48,52" path="m28,l18,,10,6,6,10,4,14,2,18r,6l,28r,6l,38r4,4l6,46r4,2l14,50r8,2l26,50r6,-2l36,46r4,-4l44,34r4,-8l46,22r,-6l42,12r,-4l36,2,28,r,xe" fillcolor="black" stroked="f">
              <v:path arrowok="t"/>
            </v:shape>
            <v:shape id="_x0000_s1132" style="position:absolute;left:765;top:811;width:29;height:21" coordsize="57,41" path="m44,8l40,4,36,2,30,,26,,20,,16,4,12,6,8,10,2,16,,24r,4l2,29r4,4l12,35r4,2l22,39r6,l34,41r4,l44,41r2,l52,39r3,-4l57,28,55,24,53,20,50,14,44,8r,xe" fillcolor="black" stroked="f">
              <v:path arrowok="t"/>
            </v:shape>
            <v:shape id="_x0000_s1133" style="position:absolute;left:393;top:888;width:696;height:124" coordsize="1392,248" path="m36,163r-2,2l30,169r,2l28,177r,6l28,187r,6l28,196r2,6l34,208r2,4l42,218r4,2l50,222r4,2l60,226r4,2l70,228r8,l86,230r4,-2l94,228r3,l103,228r6,-2l113,226r6,l125,226r4,-2l135,224r6,-2l147,222r4,-2l157,220r6,l171,220r4,-2l183,216r6,-2l195,214r6,-2l207,212r5,-2l220,210r4,-2l230,208r6,-2l242,204r6,-2l254,202r6,-2l266,200r6,-2l278,196r6,-1l290,195r4,-2l300,193r4,-2l310,191r8,-2l328,187r5,-2l341,185r6,-2l353,183r4,l361,183r4,l373,185r4,l383,187r6,l395,189r6,l407,191r8,l423,193r8,l439,195r7,l456,196r6,l472,198r8,l490,200r8,l506,200r10,2l524,202r8,l542,202r8,l558,204r7,-2l573,202r8,l589,202r6,-2l603,200r8,-2l619,196r8,-1l635,191r10,-2l655,187r8,-4l673,181r8,-4l690,175r8,-4l708,169r8,-4l726,163r8,-4l740,157r8,-4l756,151r8,-4l770,145r6,-2l784,141r4,-2l792,135r4,-2l799,133r4,-2l807,131r2,l815,133r4,l825,135r4,l837,137r8,2l853,139r8,2l871,145r4,l881,145r4,l891,147r4,2l903,149r4,2l913,153r5,l922,153r6,l932,155r6,l944,155r6,2l956,157r6,l966,157r6,l978,159r4,l988,159r6,2l1000,161r6,l1010,161r6,l1020,161r6,l1030,161r5,l1039,161r10,-2l1057,159r8,-2l1073,157r6,-4l1085,151r4,-2l1095,145r4,-2l1105,141r4,-2l1115,137r8,-6l1131,125r6,-6l1143,115r6,-6l1152,105r6,-6l1162,95r6,-4l1174,89r6,-1l1186,86r6,-2l1200,84r4,l1210,84r6,l1220,84r6,l1230,84r6,l1242,84r6,l1254,84r6,l1266,84r3,-2l1275,82r6,-2l1287,80r4,l1299,80r4,-2l1309,78r4,-2l1319,76r4,-2l1329,74r8,-4l1345,68r4,-6l1355,58r4,-6l1363,48r2,-6l1367,36r,-6l1369,26r,-6l1369,14r,-4l1369,8r,-6l1369,r23,8l1392,10r,8l1392,22r,6l1390,36r,8l1386,50r-1,8l1379,64r-4,8l1369,78r-8,6l1357,86r-4,3l1347,89r-6,4l1335,93r-6,2l1323,95r-6,l1311,97r-8,l1297,99r-6,l1283,99r-6,2l1271,101r-5,l1258,101r-6,l1246,101r-4,2l1234,103r-6,l1224,103r-6,l1214,103r-6,l1204,103r-2,l1194,103r-4,l1186,103r-2,l1182,107r-2,2l1174,115r-6,4l1162,127r-8,6l1145,141r-6,4l1135,149r-6,2l1123,155r-6,2l1111,161r-6,4l1099,169r-8,2l1083,173r-8,2l1069,177r-10,2l1051,181r-8,2l1035,183r-3,l1026,183r-4,l1018,183r-10,l1000,183r-6,l988,183r-4,l980,183r-6,l970,183r-6,l960,183r-4,-2l950,181r-6,-2l940,179r-6,l930,177r-4,l920,177r-4,l911,175r-4,l903,175r-10,-2l885,173r-8,-2l867,169r-8,-2l853,165r-8,l839,163r-6,-2l827,161r-6,-2l817,159r-4,-2l809,157r-4,l803,157r,l799,157r-5,2l786,165r-6,l776,167r-6,4l764,173r-6,2l752,177r-8,4l736,183r-8,4l720,189r-10,2l702,195r-4,l692,196r-4,l684,200r-5,l673,202r-4,l665,206r-6,l653,208r-4,l643,210r-6,l631,212r-4,2l621,214r-6,2l611,216r-6,2l599,220r-6,l587,220r-6,2l577,224r-8,l564,224r-6,l554,226r-6,l542,226r-6,l530,226r-6,l518,226r-6,l508,226r-6,l498,226r-6,l486,226r-4,l476,224r-4,l466,224r-4,l456,222r-4,l448,222r-9,-2l431,220r-8,l415,218r-8,-2l399,214r-8,l385,212r-6,-2l373,210r-4,-2l365,208r-8,-2l351,204r-4,-2l347,202r-4,l337,204r-6,2l326,208r-8,l310,212r-4,l302,214r-6,l292,216r-6,l282,218r-6,2l272,220r-6,2l260,224r-6,l248,226r-6,l236,228r-6,2l226,232r-8,l212,232r-5,2l201,236r-6,l189,238r-8,l177,240r-8,l163,242r-6,l151,244r-6,l139,246r-6,l127,246r-6,l115,248r-6,l103,248r-4,l94,248r-4,l84,248r-4,l74,248r-4,l66,248r-8,-2l52,246r-8,-4l38,240r-6,-2l28,234r-6,-2l18,228r-4,-2l12,224,6,216,4,210,,204r,-6l,193r,-6l2,181r2,-4l6,171r2,-2l36,163r,xe" fillcolor="black" stroked="f">
              <v:path arrowok="t"/>
            </v:shape>
            <v:shape id="_x0000_s1134" style="position:absolute;left:394;top:792;width:695;height:197" coordsize="1390,394" path="m6,357r,l10,353r6,-4l24,343r4,-4l34,337r6,-4l46,329r4,-4l58,321r6,-4l70,313r6,-6l82,305r6,-6l93,295r6,-4l105,287r4,-2l115,281r6,-1l125,276r4,-2l133,272r6,-4l143,268r2,l149,264r6,-8l161,250r2,-6l169,238r4,-4l177,228r6,-6l187,216r6,-6l199,204r4,-8l209,188r5,-6l220,174r6,-5l232,161r8,-6l248,149r6,-8l260,133r8,-6l276,121r8,-6l292,109r8,-4l308,101r8,-6l324,89r7,-4l341,81r8,-6l357,73r8,-5l375,66r6,-4l391,58r8,-4l407,50r8,-2l423,44r8,-2l441,38r7,-2l454,32r8,-2l472,28r6,-2l486,22r8,-2l502,20r6,-4l516,14r6,-2l530,12r4,-2l542,8r6,l554,6r6,-2l565,2,571,r8,l587,r8,l603,r10,l621,r10,l635,r6,l645,r6,l655,r4,l665,r6,l675,r5,2l684,2r6,2l694,4r6,l704,4r6,l714,4r6,2l726,6r4,2l734,8r6,l746,8r4,l754,8r6,2l764,10r6,2l778,12r10,l796,14r9,2l813,16r8,2l829,20r8,l843,20r10,2l857,24r6,2l867,26r6,2l879,28r4,2l889,32r8,2l903,36r6,2l916,40r8,4l930,44r6,2l942,50r8,2l958,54r8,2l974,60r8,2l990,64r8,4l1006,69r6,2l1020,75r8,2l1035,81r8,2l1051,87r8,2l1067,91r6,2l1081,97r8,2l1095,101r8,4l1109,107r8,2l1123,113r8,2l1137,117r6,2l1148,121r6,4l1160,125r6,2l1170,129r6,2l1180,133r4,2l1190,137r4,l1200,139r6,2l1210,143r6,2l1220,145r8,l1232,145r6,2l1244,147r6,2l1254,149r8,2l1267,151r8,2l1283,155r6,2l1297,157r8,2l1311,161r8,2l1325,163r8,2l1339,167r6,2l1351,169r6,4l1363,173r4,1l1371,176r6,2l1383,182r3,4l1388,192r2,8l1390,210r-2,8l1384,222r-3,2l1379,224r-2,-2l1373,218r-2,-4l1365,208r-6,-6l1353,200r-4,-4l1345,194r-6,-2l1333,190r-6,-4l1319,186r-6,-2l1305,182r-8,-2l1291,178r-8,-2l1277,174r-8,l1262,173r-8,-2l1246,169r-6,l1234,167r-6,l1222,165r-6,l1210,163r-2,l1200,163r-4,l1192,161r-4,-2l1182,157r-4,l1168,153r-8,-2l1156,149r-4,-2l1147,145r-4,l1137,141r-6,-2l1125,137r-6,-2l1111,133r-6,-2l1099,129r-6,-2l1085,125r-6,-4l1073,119r-8,-2l1059,115r-8,-2l1045,109r-8,-2l1030,105r-6,-2l1016,101r-8,-4l1000,95r-8,-2l986,89r-8,-2l970,85r-8,-4l956,79r-6,-2l942,75r-8,-2l928,71r-6,-2l914,68r-5,-4l901,64r-6,-2l889,58r-6,-2l877,56r-6,-2l865,52r-4,-2l855,50r-4,-2l841,46r-6,l825,44r-6,-2l809,40r-8,l794,38r-10,l776,36r-8,-2l762,34r-4,-2l752,32r-4,l744,32r-6,-2l734,30r-4,l724,28r-4,l714,28r-4,l702,26r-10,l688,26r-6,l677,26r-4,l669,24r-4,l659,24r-4,l645,24r-8,l627,24r-8,l609,24r-8,l593,26r-8,l577,26r-8,2l562,28r-6,2l548,30r-6,2l534,34r-8,2l516,38r-8,2l500,44r-8,2l482,50r-8,2l464,54r-8,4l446,62r-7,4l429,68r-8,5l411,75r-8,4l393,83r-8,4l377,89r-8,4l361,97r-6,4l347,105r-8,4l333,111r-6,4l322,119r-6,2l312,125r-4,2l300,133r-10,8l286,145r-4,4l276,155r-4,4l266,165r-6,4l256,174r-6,8l244,186r-4,8l234,200r-4,6l224,212r-6,6l212,226r-5,6l201,238r-6,6l191,250r-6,6l179,262r-4,6l169,272r-6,6l159,281r-4,6l151,291r-6,4l141,299r-4,4l131,305r-4,4l121,311r-4,4l113,319r-4,4l103,325r-6,2l93,331r-3,2l80,339r-8,6l62,349r-8,4l46,357r-4,4l34,365r-4,4l26,371r-2,4l20,381r-6,6l10,388r-2,4l2,394r-2,l6,357r,xe" fillcolor="black" stroked="f">
              <v:path arrowok="t"/>
            </v:shape>
            <v:shape id="_x0000_s1135" style="position:absolute;left:851;top:838;width:27;height:19" coordsize="54,38" path="m28,2l20,,14,4,6,8,4,16,,22r2,6l4,32r4,2l12,36r6,2l24,38r6,l36,38r4,-2l48,32r6,-6l54,18,52,12,48,8,42,6,36,2r-8,l28,2xe" fillcolor="black" stroked="f">
              <v:path arrowok="t"/>
            </v:shape>
            <v:shape id="_x0000_s1136" style="position:absolute;left:638;top:873;width:25;height:19" coordsize="52,37" path="m26,l18,,12,2,6,6,2,13,,19r2,8l4,29r2,2l12,33r6,4l22,37r6,l34,35r6,-2l46,29r6,-6l52,15,48,10,44,6,40,2,34,,26,r,xe" fillcolor="black" stroked="f">
              <v:path arrowok="t"/>
            </v:shape>
            <v:shape id="_x0000_s1137" style="position:absolute;left:810;top:890;width:27;height:17" coordsize="54,36" path="m28,l20,,12,4,6,8,2,14,,20r2,8l4,30r2,2l10,34r8,2l24,36r6,l34,36r6,-2l44,32r4,-2l50,26r4,-2l54,16,50,10,46,6,42,4,36,,28,r,xe" fillcolor="black" stroked="f">
              <v:path arrowok="t"/>
            </v:shape>
            <v:shape id="_x0000_s1138" style="position:absolute;left:920;top:890;width:26;height:18" coordsize="52,38" path="m18,l10,,4,4,,8r,8l,22r2,8l6,32r4,2l14,36r6,2l26,38r6,l36,36r6,l48,30r4,-6l50,16,44,10,38,6,32,4,26,,18,r,xe" fillcolor="black" stroked="f">
              <v:path arrowok="t"/>
            </v:shape>
            <v:shape id="_x0000_s1139" style="position:absolute;left:970;top:879;width:26;height:16" coordsize="52,32" path="m24,l16,,10,2,4,8,2,12,,18r2,6l4,26r4,4l12,32r8,l24,32r6,l36,32r4,l48,26r4,-4l52,16,48,10,44,6,38,4,32,,24,r,xe" fillcolor="black" stroked="f">
              <v:path arrowok="t"/>
            </v:shape>
            <v:shape id="_x0000_s1140" style="position:absolute;left:670;top:815;width:24;height:20" coordsize="47,39" path="m45,10l41,4,37,2,33,,29,,25,,19,2,15,4,11,8,4,16,2,23,,27r4,4l6,33r5,4l17,39r4,l25,39r4,l37,35r6,-4l45,25r2,-5l47,16,45,10r,xe" fillcolor="black" stroked="f">
              <v:path arrowok="t"/>
            </v:shape>
            <v:shape id="_x0000_s1141" style="position:absolute;left:337;top:806;width:20;height:26" coordsize="40,51" path="m22,4l14,,8,2,4,8,2,14,,24,2,34r2,4l6,41r4,4l14,49r8,2l30,51r6,-4l40,41r,-3l40,34r,-6l38,24,36,18,32,14,26,8,22,4r,xe" stroked="f">
              <v:path arrowok="t"/>
            </v:shape>
            <v:shape id="_x0000_s1142" style="position:absolute;left:354;top:717;width:29;height:28" coordsize="57,55" path="m34,l26,5r-8,6l10,17,4,27,,37r,6l,47r2,4l6,53r6,2l16,55r4,l26,53r4,-2l34,47r4,-4l40,39r4,-4l46,29r2,-6l50,19r2,-4l55,9,57,7,34,r,xe" stroked="f">
              <v:path arrowok="t"/>
            </v:shape>
            <v:shape id="_x0000_s1143" style="position:absolute;left:180;top:934;width:44;height:15" coordsize="87,30" path="m49,2r-5,l38,2r-6,l26,4,22,6,16,8r-4,l10,12,2,14,,20r2,2l8,26r2,2l14,28r6,l26,30r8,l40,30r6,-2l53,28r6,-2l67,24r4,-2l77,20r8,-6l87,10,83,4,79,2,71,,65,,59,,53,,49,r,2l49,2xe" stroked="f">
              <v:path arrowok="t"/>
            </v:shape>
            <v:shape id="_x0000_s1144" style="position:absolute;left:51;top:418;width:19;height:35" coordsize="40,69" path="m20,l18,r,2l16,6r-2,6l12,18r-2,6l8,32,6,38,2,44r,8l,56r,6l2,68r8,1l14,68r4,-4l20,60r4,-4l28,50r2,-6l32,38r2,-4l34,28r2,-6l38,16r2,-4l40,6r,-2l20,r,xe" stroked="f">
              <v:path arrowok="t"/>
            </v:shape>
            <v:shape id="_x0000_s1145" style="position:absolute;left:79;top:790;width:17;height:33" coordsize="33,68" path="m,6r,4l,12r2,6l2,24r,6l4,36r2,8l6,48r2,6l10,60r2,4l17,68r6,-6l27,58r2,-6l31,48r2,-6l33,36r,-4l31,26r,-4l31,16,29,12,27,8r,-2l23,2,23,,,6r,xe" stroked="f">
              <v:path arrowok="t"/>
            </v:shape>
            <v:shape id="_x0000_s1146" style="position:absolute;left:921;top:719;width:21;height:26" coordsize="42,52" path="m22,4l14,,10,2,4,8,2,16,,20r,4l,28r4,6l8,42r8,8l24,52r6,l38,48r4,-6l42,38r,-4l40,28,38,24,36,20,32,14,28,8,22,4r,xe" stroked="f">
              <v:path arrowok="t"/>
            </v:shape>
            <v:shape id="_x0000_s1147" style="position:absolute;left:976;top:589;width:21;height:23" coordsize="44,46" path="m10,4l4,,2,6,,8r,4l,16r2,6l2,26r2,4l8,36r2,4l14,42r4,2l22,46r6,l32,44r4,-2l38,42r4,-2l44,36r,-4l38,26,32,20,26,16,22,12,16,8,10,4r,xe" stroked="f">
              <v:path arrowok="t"/>
            </v:shape>
            <v:shape id="_x0000_s1148" style="position:absolute;left:1031;top:652;width:22;height:20" coordsize="44,39" path="m22,4l14,,8,4,4,10,2,18,,26r2,7l4,35r4,2l10,39r6,l20,37r6,-2l28,35r6,l38,31r6,-2l42,24,40,20,36,16,34,12,28,8,22,4r,xe" stroked="f">
              <v:path arrowok="t"/>
            </v:shape>
            <v:shape id="_x0000_s1149" style="position:absolute;left:212;top:757;width:21;height:36" coordsize="42,71" path="m20,r,l18,4,16,8r-2,6l12,18r-2,8l8,31,6,39,2,45r,8l,59r,6l,69r2,2l6,71r4,l14,69r4,-4l22,61r4,-4l28,51r2,-6l32,39r2,-6l36,28r2,-6l38,18r2,-4l40,6,42,4,20,r,xe" stroked="f">
              <v:path arrowok="t"/>
            </v:shape>
            <v:shape id="_x0000_s1150" style="position:absolute;left:1175;top:753;width:20;height:36" coordsize="40,71" path="m20,l18,r,4l16,6r-2,6l12,18r-2,6l6,32,4,39,2,45r,6l,57r,6l2,69r8,2l12,67r6,-2l20,59r4,-4l26,49r4,-4l30,39r4,-5l34,28r2,-6l36,16r2,-4l40,6r,-2l20,r,xe" stroked="f">
              <v:path arrowok="t"/>
            </v:shape>
            <v:shape id="_x0000_s1151" style="position:absolute;left:1121;top:330;width:20;height:21" coordsize="40,41" path="m22,2l16,,12,4,6,8,2,16,,24r2,8l2,33r4,4l8,39r6,2l20,41r4,l28,39r4,l38,35r2,-5l38,22,36,16,32,12,30,8,26,4,22,2r,xe" stroked="f">
              <v:path arrowok="t"/>
            </v:shape>
            <v:shape id="_x0000_s1152" style="position:absolute;left:1093;top:147;width:14;height:33" coordsize="28,68" path="m,6r,4l,14r,6l2,26r,4l2,38r,4l2,50r,4l4,58r2,4l8,66r4,2l20,66r2,-4l26,56r2,-4l28,46r,-4l28,36r,-6l28,26,26,20,24,14,22,10r,-4l18,2,18,,,6r,xe" stroked="f">
              <v:path arrowok="t"/>
            </v:shape>
            <v:shape id="_x0000_s1153" style="position:absolute;left:1161;top:198;width:31;height:43" coordsize="62,85" path="m50,l48,,46,2,42,6r-2,6l34,18r-6,8l24,34r-6,8l14,50,8,58,4,66,2,72,,76r,6l2,83r4,2l14,82,24,76r4,-6l34,64r4,-6l44,54r2,-8l50,40r2,-6l56,30r4,-8l62,20,50,r,xe" stroked="f">
              <v:path arrowok="t"/>
            </v:shape>
            <w10:anchorlock/>
          </v:group>
        </w:pict>
      </w:r>
      <w:r>
        <w:rPr>
          <w:rFonts w:ascii="Hand writing Mutlu" w:hAnsi="Hand writing Mutlu"/>
          <w:sz w:val="96"/>
          <w:szCs w:val="96"/>
          <w:lang w:eastAsia="tr-TR"/>
        </w:rPr>
        <w:t xml:space="preserve"> ele</w:t>
      </w:r>
      <w:r>
        <w:rPr>
          <w:noProof/>
          <w:lang w:eastAsia="tr-TR"/>
        </w:rPr>
      </w:r>
      <w:r w:rsidRPr="00143D75">
        <w:rPr>
          <w:rFonts w:ascii="Hand writing Mutlu" w:hAnsi="Hand writing Mutlu"/>
          <w:sz w:val="96"/>
          <w:szCs w:val="96"/>
          <w:lang w:eastAsia="tr-TR"/>
        </w:rPr>
        <w:pict>
          <v:group id="_x0000_s1154" editas="canvas" style="width:64.5pt;height:53.25pt;mso-position-horizontal-relative:char;mso-position-vertical-relative:line" coordsize="1290,1065">
            <o:lock v:ext="edit" aspectratio="t"/>
            <v:shape id="_x0000_s1155" type="#_x0000_t75" style="position:absolute;width:1290;height:1065" o:preferrelative="f">
              <v:fill o:detectmouseclick="t"/>
              <v:path o:extrusionok="t" o:connecttype="none"/>
              <o:lock v:ext="edit" text="t"/>
            </v:shape>
            <v:shape id="_x0000_s1156" style="position:absolute;left:834;top:74;width:436;height:842" coordsize="872,1684" path="m67,1266r-2,4l63,1278r-4,8l55,1295r-6,8l43,1313r-2,4l37,1323r-2,4l33,1331r-7,8l20,1347r-6,8l10,1361r-4,6l2,1371r-2,2l,1375r,l6,1377r2,l12,1379r6,l24,1381r4,l33,1383r6,2l47,1387r8,2l61,1391r8,l79,1395r8,1l93,1396r10,2l111,1400r8,2l127,1404r8,2l143,1408r7,l158,1410r6,2l172,1414r6,l186,1416r4,l196,1418r4,l206,1418r6,l218,1418r6,-2l232,1416r8,l250,1416r8,l266,1416r5,l277,1416r4,l287,1416r4,l297,1416r6,l307,1416r6,l319,1416r6,2l331,1418r4,l341,1418r6,2l353,1420r6,l365,1422r6,l377,1424r6,l388,1426r6,2l400,1428r6,2l414,1432r6,2l426,1436r6,2l438,1440r6,2l452,1444r4,2l464,1450r6,2l476,1456r6,2l488,1462r6,4l502,1470r5,2l513,1476r6,4l525,1486r6,4l537,1494r4,4l547,1502r4,3l557,1509r4,6l567,1519r6,8l581,1537r6,8l595,1555r4,8l603,1571r4,8l611,1587r2,8l615,1603r2,7l619,1618r,6l620,1630r,6l620,1642r,6l620,1652r,6l620,1664r-1,6l619,1676r-2,4l617,1682r2,l622,1682r4,l632,1682r4,l642,1684r6,l654,1684r8,l668,1684r8,l684,1684r10,l702,1684r8,l718,1682r10,l736,1680r7,-2l753,1678r8,-2l769,1676r8,-4l785,1670r6,-2l799,1664r4,-2l809,1658r6,-4l819,1650r4,-6l827,1640r2,-8l835,1626r2,-10l841,1608r2,-9l849,1591r,-6l851,1579r,-4l853,1569r1,-6l854,1559r2,-6l858,1547r,-6l860,1535r,-8l862,1523r,-8l864,1509r,-6l866,1498r,-8l866,1484r,-6l868,1472r,-8l868,1458r2,-8l870,1444r,-8l870,1430r,-8l872,1416r,-6l872,1404r,-8l872,1391r,-8l872,1377r-2,-8l870,1363r,-6l870,1351r-2,-8l868,1337r,-6l866,1325r,-6l866,1313r-2,-6l864,1301r-2,-6l862,1289r-2,-5l860,1278r-2,-8l856,1262r-2,-8l854,1246r-1,-10l853,1228r-4,-10l849,1208r-2,-10l845,1186r-2,-11l841,1165r,-12l839,1141r-2,-12l835,1115r-2,-12l831,1091r-2,-14l827,1064r-2,-14l825,1038r-2,-14l821,1010r-2,-14l817,982r-2,-15l813,955r-2,-14l811,927r-4,-16l805,897r-2,-14l803,869r-4,-13l799,842r-2,-16l795,814r-2,-14l791,786r,-14l789,760r-2,-13l787,735r-2,-14l785,709r-2,-12l781,685r-2,-12l779,661r-2,-10l777,640r-2,-10l775,620r-2,-10l773,602r,-10l773,584r-2,-8l771,568r,-8l771,556r-2,-8l769,543r-2,-8l767,529r,-10l767,511r,-8l767,495r-2,-8l765,477r-2,-10l763,459r-2,-10l761,439r,-9l761,422r-2,-10l757,400r,-10l755,380r,-10l755,360r-2,-12l753,338r-2,-9l749,319r,-12l747,297r-2,-10l745,277r-2,-10l741,255r-2,-10l739,235r-3,-10l736,214r-2,-10l732,194r-2,-8l730,176r-2,-10l726,156r-2,-8l722,138r-2,-8l718,122r-2,-7l714,107r-2,-8l710,91r-2,-8l706,77r-2,-6l702,65r-2,-6l698,53r-4,-6l692,43r-2,-6l688,35r-6,-8l678,23r-6,-6l664,13r-6,-2l654,11r-4,-1l644,8r-6,l632,6,626,4r-6,l615,2r-8,l601,2r-6,l587,r-8,l571,r-8,l555,r-8,l539,r-8,l523,,513,r-8,l498,2r-8,l482,2,472,4r-8,l456,4r-10,l438,6r-8,l422,6r-8,2l406,8r-6,2l392,10r-8,l377,11r-6,l363,11r-6,2l351,13r-6,2l339,15r-6,l329,17r-6,l313,19r-6,l301,21r-4,l293,21r,2l341,243r,l345,247r2,4l353,259r4,4l359,267r4,6l367,277r4,6l375,289r4,6l383,303r1,6l388,315r4,8l396,330r4,6l402,344r4,8l410,362r2,6l414,376r2,10l418,394r2,8l420,410r2,8l422,426r,8l422,441r,8l422,455r-2,8l420,469r,6l420,483r,6l418,495r,4l418,505r-2,6l416,515r,6l416,525r-2,8l414,541r-2,3l412,550r-2,8l410,560r2,2l414,564r4,6l420,574r6,8l428,586r2,6l432,596r4,6l438,608r2,6l444,620r2,8l448,634r4,8l454,650r2,9l458,667r2,10l460,681r2,6l464,693r,6l464,703r2,6l466,713r2,8l468,725r2,8l470,739r2,6l470,751r,5l470,762r,8l468,774r-2,8l464,788r-2,6l458,800r-4,6l452,812r-4,6l444,824r-4,6l434,836r-4,8l424,848r-6,8l412,860r-4,5l400,871r-6,6l388,883r-5,6l375,893r-6,6l361,905r-6,4l347,915r-6,4l335,925r-6,4l321,935r-8,4l305,943r-6,4l291,951r-6,4l277,961r-6,4l266,967r-6,3l252,974r-6,4l240,980r-6,4l228,986r-4,4l218,992r-6,2l208,998r-4,2l196,1004r-6,4l184,1010r-4,2l176,1014r,l178,1016r6,6l186,1026r6,6l196,1040r4,8l200,1052r2,6l204,1062r,6l206,1072r,7l208,1085r,6l208,1097r,6l206,1111r-2,8l204,1127r-2,8l198,1143r-2,10l192,1157r-2,6l186,1167r-4,6l178,1179r-4,3l168,1188r-4,6l158,1198r-4,6l149,1208r-6,4l137,1216r-4,6l127,1226r-4,4l117,1234r-6,2l105,1240r-6,4l91,1248r-8,6l75,1260r-4,2l67,1264r,2l67,1266xe" stroked="f">
              <v:path arrowok="t"/>
            </v:shape>
            <v:shape id="_x0000_s1157" style="position:absolute;top:303;width:470;height:742" coordsize="940,1484" path="m204,r76,208l278,208r,2l276,214r-2,6l272,226r-2,8l268,238r,4l266,248r,4l264,256r,6l264,266r,6l262,276r,6l262,288r2,6l264,298r,5l264,309r2,6l266,319r2,6l270,331r2,6l274,341r4,6l280,351r2,4l288,363r7,10l301,379r6,6l313,391r8,6l327,401r6,4l337,408r6,2l349,414r2,2l359,490r-2,l355,494r-4,6l347,510r-2,3l343,517r-4,6l337,531r-2,6l333,545r-2,8l331,559r-4,8l325,575r,8l325,591r-2,8l323,609r,8l325,626r,8l327,642r2,8l333,660r2,6l339,676r6,8l351,692r4,2l359,698r4,4l369,704r6,4l381,710r8,2l397,716r8,2l412,720r8,2l430,724r10,1l450,727r12,2l472,731r10,2l494,733r12,l518,735r11,2l541,737r14,2l567,741r12,l593,741r12,l619,741r12,l645,743r13,l672,743r12,l696,743r14,l722,743r12,l746,743r12,l771,743r12,-2l793,741r12,l817,741r10,l837,741r10,l857,741r8,-2l875,739r7,l890,739r6,-2l904,737r6,l916,737r4,l926,737r4,l932,737r6,l940,737r-2,l934,741r-6,6l922,755r-4,4l914,765r-6,4l906,775r-6,6l898,787r-4,8l890,803r-2,6l884,817r-2,8l882,832r-2,8l880,848r,8l882,866r2,6l886,882r4,8l896,898r6,8l910,914r4,4l920,922r4,4l930,932r-4,2l920,936r-4,3l912,943r-8,6l896,955r-6,8l884,969r-5,8l875,985r-4,8l867,1003r-2,4l863,1011r-2,6l861,1021r-2,6l859,1033r,4l859,1043r,3l859,1052r,6l861,1066r,4l861,1076r2,6l865,1088r,4l867,1096r2,6l871,1106r2,8l877,1122r5,6l886,1134r4,6l894,1144r4,4l900,1151r6,4l908,1157r-2,l900,1159r-4,l892,1161r-4,2l882,1165r-5,2l871,1169r-8,4l855,1177r-8,2l839,1183r-8,6l823,1193r-10,4l805,1203r-10,4l787,1215r-10,4l769,1227r-7,6l754,1241r-8,4l738,1253r-8,7l724,1268r-8,8l710,1284r-2,4l706,1294r-2,4l702,1304r-6,8l692,1322r-2,8l690,1340r-2,6l688,1354r,8l690,1369r2,8l694,1383r2,6l700,1397r2,6l706,1409r4,6l716,1419r4,6l724,1429r4,4l734,1439r8,6l750,1451r8,6l763,1459r2,2l767,1463r-2,l765,1463r-5,l756,1463r-6,l742,1463r-8,2l726,1465r-6,l716,1465r-6,l704,1467r-6,l692,1467r-6,l682,1469r-8,l668,1469r-6,l656,1471r-8,l643,1471r-6,l631,1471r-8,l617,1471r-8,l603,1472r-8,l589,1472r-8,l575,1472r-8,l561,1472r-6,l549,1472r-8,l537,1472r-8,l524,1472r-6,-1l512,1471r-6,l502,1471r-6,l490,1471r-4,-2l482,1469r-8,-2l466,1467r-6,-2l456,1463r-6,-2l444,1459r-6,l432,1459r-8,l418,1459r-8,l403,1463r-10,l385,1465r-6,2l375,1469r-4,l365,1471r-4,l355,1472r-4,l345,1474r-6,2l335,1476r-6,2l325,1480r-6,l313,1480r-6,2l303,1482r-6,l292,1482r-6,l282,1484r-6,l270,1484r-6,l258,1484r-6,-2l246,1482r-4,l236,1482r-6,-2l224,1478r-6,-2l214,1476r-6,-4l202,1471r-6,-2l190,1467r-6,-4l180,1461r-5,-2l171,1455r-6,-4l159,1447r-4,-4l149,1439r-4,-6l139,1427r-4,-8l129,1413r-4,-8l121,1397r-4,-8l113,1381r-6,-12l103,1362r-4,-10l97,1342r-4,-12l89,1320r-2,-12l85,1296r-4,-12l79,1270r-4,-12l73,1245r-2,-12l67,1219r-2,-14l63,1193r-2,-16l59,1163r-1,-12l56,1138r-2,-16l54,1108r-2,-12l50,1082r-2,-16l48,1052r-2,-13l44,1025r-2,-16l42,997,40,983r,-14l38,955r,-14l36,930r,-14l36,904r,-12l34,880r,-12l34,856,32,844r,-10l32,825,30,815r,-12l30,795r,-8l30,777r,-8l30,761r,-6l28,749r,-6l28,739r,-4l28,729r-2,-4l26,720r,-6l24,706r,-6l24,692r,-6l24,678,22,668r,-8l22,652r,-10l20,632r,-10l20,613r,-10l18,591r,-10l18,569,16,557r,-10l16,535r,-12l14,512r,-12l12,488r,-12l12,464r,-12l10,440r,-12l10,416,8,405r,-12l8,381,6,367r,-12l4,343r,-10l4,321r,-12l2,298r,-10l2,276,,266,,254r,-8l,236,,224r,-8l,206r,-8l,191r,-8l,175r,-8l,161r,-8l,147r,-6l,135r,-4l,129,,119r,-8l2,103,6,97r4,-8l16,84r6,-6l30,72r6,-6l44,60r4,-2l52,54r6,-2l61,50,71,44r8,-4l85,36r6,l95,34r6,-2l105,30r4,-4l115,24r4,l123,22r6,-2l133,18r6,l147,14r8,-4l163,10r8,-2l178,6r6,-2l190,2r6,l202,r2,l204,xe" stroked="f">
              <v:path arrowok="t"/>
            </v:shape>
            <v:shape id="_x0000_s1158" style="position:absolute;left:684;top:823;width:425;height:202" coordsize="849,404" path="m56,221r-6,6l46,233r-4,6l38,247r-4,4l30,259r-2,4l24,271r-2,4l18,281r-2,6l12,293r-2,6l8,305r-2,4l4,315r-2,4l2,324,,328r,6l,338r,6l,348r2,6l2,358r2,4l6,366r4,6l12,376r4,4l20,386r4,6l28,394r6,4l40,400r6,2l52,402r8,2l66,402r8,l82,400r8,-2l98,396r7,-2l113,390r8,-4l129,384r8,-4l145,374r8,-4l159,366r8,-4l173,358r6,-4l185,350r6,-2l195,342r6,-2l203,336r4,l213,332r2,-2l215,330r5,l222,330r6,2l232,332r6,l244,332r6,l258,334r8,l274,334r10,2l294,336r10,l314,336r10,l335,336r12,2l359,338r12,l385,338r14,2l411,340r14,l437,340r13,l464,340r16,l492,340r16,l520,338r16,l548,336r16,l575,334r16,l603,332r16,l631,328r14,l657,326r14,-2l683,323r13,-4l708,317r12,-2l730,311r10,-2l752,305r10,-4l770,297r10,-4l788,289r8,-4l803,279r6,-6l815,269r6,-6l825,257r6,-6l833,245r4,-6l839,231r2,-8l843,217r2,-5l845,204r,-6l847,192r2,-6l847,180r,-6l847,166r,-4l847,156r,-4l845,146r,-4l843,136r-2,-6l839,124r-2,-4l831,110r-6,-7l817,93r-8,-8l805,81r-5,-4l796,73r-6,-2l784,67r-6,-4l770,59r-6,-4l758,53r-8,-4l742,47r-6,-4l728,41r-8,-4l710,35r-8,-2l692,29r-9,-2l673,25r-8,-2l653,21,643,17r-12,l621,15,609,13,597,11,583,9r-12,l558,7,546,5,532,4r-14,l504,2r-16,l474,,458,,443,,427,,413,,399,,385,,371,,357,2,345,4r-12,l322,7,310,9r-12,2l288,15r-12,2l266,21r-10,4l246,29r-10,4l226,37r-8,4l209,45r-8,4l193,55r-8,6l177,65r-6,6l163,75r-6,6l151,85r-6,8l139,97r-6,6l127,109r-6,3l117,118r-6,6l107,130r-4,4l99,140r-3,6l92,150r-4,4l84,160r-2,6l76,174r-4,10l66,190r-2,8l60,204r,6l56,214r,3l56,219r,2l56,221xe" fillcolor="#ffe3a3" stroked="f">
              <v:path arrowok="t"/>
            </v:shape>
            <v:shape id="_x0000_s1159" style="position:absolute;left:426;top:954;width:130;height:76" coordsize="260,153" path="m125,8r-8,l109,10r-8,2l93,16r-8,2l79,22r-6,2l67,30r-8,2l53,36r-6,4l41,46r-6,4l29,56r-3,4l22,65r-4,4l14,75r-4,4l8,85,6,89,4,93,2,99r,6l,113r2,8l6,129r8,8l18,137r6,4l29,143r6,2l43,147r8,2l55,149r4,l65,151r4,l73,151r6,l85,151r4,2l95,153r4,l105,153r6,l117,151r4,l127,151r6,l137,151r6,l148,149r6,l158,149r6,-2l168,147r6,-2l178,143r6,l190,141r4,l202,137r10,-2l220,131r8,-4l234,121r6,-4l246,113r6,-6l254,99r2,-6l258,87r2,-6l258,73r,-8l256,60r,-6l254,48r-2,-4l252,38r-2,-4l248,24r-6,-6l238,12,232,8,228,6,222,4,218,2r-4,l210,r-6,l198,r-6,l184,r-6,l170,r-8,2l152,2r-8,2l139,6r-4,l129,6r-4,2l125,8xe" fillcolor="#ffe3a3" stroked="f">
              <v:path arrowok="t"/>
            </v:shape>
            <v:shape id="_x0000_s1160" style="position:absolute;left:651;top:804;width:321;height:120" coordsize="640,240" path="m523,26r-6,-2l510,22r-6,-2l496,20r-6,-2l482,18r-8,-2l466,14r-8,-2l450,12,440,10r-6,l424,8,416,6r-8,l398,6,389,4r-8,l371,2r-8,l353,r-8,l335,r-8,l315,r-8,l297,r-8,l280,,270,,260,r-8,l242,r-8,l222,r-8,l204,r-8,2l186,2r-6,2l170,4r-9,2l153,6r-8,2l137,10r-8,2l121,14r-6,2l107,18r-8,l91,22r-6,2l77,26r-6,2l65,30r-4,4l53,38r-4,2l44,43r-6,4l30,55r-8,8l14,71r-4,8l4,87,2,93,,101r,6l,115r2,8l4,129r2,6l12,141r4,7l22,152r6,6l36,164r8,6l49,174r8,6l65,186r10,4l79,192r6,2l89,196r4,4l99,200r4,4l109,204r4,4l117,208r6,4l127,212r6,2l137,216r6,2l147,218r4,4l161,224r7,4l178,230r8,4l190,234r4,2l200,236r6,2l210,238r8,l222,238r8,2l236,240r8,l252,240r8,l268,240r6,l283,240r8,l299,240r10,-2l317,238r10,l337,238r10,-2l355,236r10,l375,234r10,-2l395,230r9,l414,228r10,l434,226r10,-2l452,222r10,-2l470,218r10,l490,214r8,-2l508,210r7,-2l523,206r8,-2l539,200r10,-2l557,194r6,-2l571,190r8,-4l585,184r6,-4l597,176r6,-2l607,170r6,-2l617,162r6,-2l629,152r5,-7l638,137r2,-8l640,119r-2,-8l638,105r-2,-8l634,91r-3,-6l629,79r-4,-4l619,67r-4,-4l611,59r-4,-4l601,51r-6,-4l589,45r-4,-3l579,40r-6,-2l567,36r-6,-2l557,30r-6,l545,28r-2,l533,26r-4,l525,26r-2,l523,26xe" fillcolor="#ffeec8" stroked="f">
              <v:path arrowok="t"/>
            </v:shape>
            <v:shape id="_x0000_s1161" style="position:absolute;left:240;top:234;width:378;height:144" coordsize="755,289" path="m2,196r2,-8l6,182r4,-8l16,168r4,-8l28,152r4,-4l36,144r4,-4l46,136r3,-4l55,128r4,-4l65,120r4,-3l77,113r6,-4l89,107r6,-6l103,99r6,-6l117,91r8,-4l133,83r8,-4l149,77r8,-4l166,69r8,-4l184,61r8,-4l202,55r10,-4l222,49r10,-4l242,43r12,-4l264,37r10,-4l285,31r12,-2l311,25r10,-2l333,21r14,-4l359,15r14,-2l385,11r12,-1l412,10,424,6r16,l452,4r16,l482,2,498,r16,l527,r14,l557,r12,l583,r12,l607,2r12,l631,6r9,l650,8r10,2l670,11r6,4l684,17r8,4l700,25r6,2l712,31r6,4l724,39r8,8l740,57r2,4l744,65r4,6l750,75r,6l751,87r2,4l755,97r-2,4l753,107r,4l753,117r-2,5l750,126r,6l748,138r-2,6l744,148r-4,6l738,158r-4,6l732,168r-4,6l724,180r-8,8l708,198r-6,2l698,206r-6,4l688,214r-6,4l676,220r-6,4l666,227r-6,2l654,233r-6,2l642,239r-6,2l631,241r-8,2l617,247r-6,2l605,249r-6,2l593,255r-8,l579,257r-8,2l565,261r-8,l551,265r-6,l539,267r-8,2l525,269r-8,2l512,273r-8,l496,275r-6,l482,277r-6,l468,279r-8,l454,281r-8,l440,283r-8,l426,285r-8,l410,285r-8,l397,287r-8,l381,287r-8,l365,287r-6,l351,287r-8,l335,289r-6,l321,289r-8,l307,289r-8,l291,289r-8,l278,289r-8,l262,289r-8,l248,289r-8,l232,289r-6,l218,289r-6,l204,289r-6,l190,289r-8,-2l174,287r-6,l163,287r-8,-2l149,285r-6,l137,285r-6,-2l125,281r-6,l113,281r-4,-2l103,279r-4,-2l95,277r-6,-2l83,275r-4,-2l75,273r-8,-4l59,267r-8,-2l44,263r-6,-2l34,257r-6,-4l22,251r-4,-4l14,243,8,237,4,229,,222r,-8l,206,2,196r,xe" stroked="f">
              <v:path arrowok="t"/>
            </v:shape>
            <v:shape id="_x0000_s1162" style="position:absolute;left:362;top:208;width:658;height:390" coordsize="1317,781" path="m1196,12r-2,2l1192,18r-2,4l1188,26r-4,4l1182,36r-6,6l1172,48r-6,8l1160,63r-6,8l1146,79r-4,4l1136,89r-4,4l1128,99r-6,4l1118,107r-8,4l1106,117r-8,4l1093,127r-6,6l1081,137r-8,6l1065,147r-8,6l1049,159r-8,4l1033,169r-8,3l1017,178r-12,6l997,188r-10,6l977,200r-11,6l956,210r-12,6l932,222r-12,4l908,232r-14,6l882,242r-14,6l855,252r-14,6l827,264r-14,4l797,272r-14,4l767,281r-16,2l738,289r-14,2l710,295r-16,4l678,301r-14,4l650,309r-16,2l623,315r-16,4l593,321r-14,2l565,325r-16,4l535,331r-12,2l509,335r-13,2l482,339r-14,2l456,343r-14,2l430,347r-14,l404,351r-12,l381,353r-14,2l355,355r-12,2l331,357r-12,2l307,359r-10,2l287,363r-12,l266,363r-10,2l246,367r-10,l226,369r-8,l210,371r-10,l192,373r-8,l176,375r-6,l162,375r-6,2l151,379r-6,l139,381r-6,2l129,383r-10,3l113,388r-8,4l97,396r-6,6l85,410r-6,4l77,418r-4,4l71,428r-4,4l63,438r-2,6l59,450r-4,4l51,460r-4,6l45,472r-2,6l41,486r-3,5l36,499r-2,6l30,513r-2,6l26,527r-4,6l22,541r-2,8l18,557r-2,6l12,571r-2,8l10,587r-2,6l6,600r-2,8l4,616r,6l2,630,,636r,8l,650r,8l,664r,8l,678r,6l,690r,6l,702r2,5l2,711r2,8l4,723r2,4l8,733r2,4l14,745r6,8l22,757r4,2l30,761r6,2l41,765r6,2l55,769r8,2l71,773r10,2l91,775r10,2l111,777r14,2l137,779r14,2l162,781r14,l190,781r14,l220,779r14,l250,777r16,l281,775r18,l315,773r18,l351,769r18,l389,767r17,-2l424,763r18,-4l462,757r18,-2l500,751r17,-4l537,743r20,-2l575,737r20,-4l615,729r19,-4l652,721r20,-2l690,713r20,-2l728,705r19,-5l765,696r20,-4l803,686r18,-4l839,676r18,-6l874,664r16,-6l906,652r18,-4l940,642r16,-6l972,630r15,-6l1001,618r12,-6l1027,604r14,-4l1053,593r12,-4l1077,583r12,-6l1098,571r12,-4l1120,561r12,-4l1142,551r8,-4l1160,543r10,-6l1178,533r8,-4l1192,525r8,-6l1208,515r5,-2l1221,507r6,-2l1233,499r6,-2l1243,493r6,-4l1253,486r6,-4l1263,480r4,-4l1275,470r6,-6l1287,456r6,-6l1297,444r4,-6l1305,432r4,-6l1309,420r2,-6l1313,408r2,-6l1315,396r,-6l1315,384r2,-3l1315,373r,-8l1315,359r,-4l1313,349r,-4l1311,339r,-6l1309,327r,-6l1309,313r-2,-6l1307,301r-2,-6l1303,287r,-6l1301,274r-2,-8l1297,258r,-6l1295,244r-2,-8l1291,228r-2,-8l1287,214r,-8l1285,198r-2,-8l1281,182r-2,-8l1277,167r-2,-8l1273,151r,-6l1269,137r-2,-8l1265,121r,-6l1261,107r-2,-8l1259,93r-2,-6l1253,79r,-6l1251,67r-2,-4l1247,58r-2,-6l1243,46r-2,-4l1239,32r-4,-6l1233,18r-4,-4l1227,8r-2,l1221,2,1217,r-6,l1210,r-6,l1200,2r-2,2l1196,8r,2l1196,12r,xe" stroked="f">
              <v:path arrowok="t"/>
            </v:shape>
            <v:shape id="_x0000_s1163" style="position:absolute;left:463;top:293;width:318;height:81" coordsize="637,163" path="m637,32r-2,l629,30r-4,l619,28r-6,l609,26r-8,l595,24,585,22r-8,-2l571,18r-4,l563,18r-6,l553,16r-6,l543,14r-5,l532,12r-6,l520,12r-6,l508,10,502,8r-8,l488,8,482,6r-6,l468,6r-6,l456,4r-8,l442,4r-6,l428,2r-7,l415,r-8,l399,r-6,l385,r-8,l371,r-8,l355,r-6,l341,r-8,l327,r-8,2l311,2r-7,l298,2r-8,l282,2r-8,2l266,6r-6,l252,8r-8,2l236,10r-8,2l222,14r-8,2l208,18r-8,2l192,22r-5,2l179,26r-6,2l165,30r-6,4l151,36r-6,2l137,42r-6,2l125,46r-6,4l113,52r-6,4l101,58r-6,4l89,64r-6,2l79,68r-6,4l68,74r-6,4l58,82r-4,2l44,90r-8,6l30,102r-6,5l16,113r-4,6l6,123r-2,6l,133r,6l,143r,6l2,151r4,4l12,157r8,2l22,159r4,2l32,161r4,2l42,163r6,l54,163r6,l66,163r5,l79,163r8,l93,163r8,l109,163r8,l125,161r8,l141,159r8,l159,157r8,l177,155r10,l192,155r10,-2l210,151r10,-2l228,149r10,-2l248,145r8,l266,143r8,-2l282,139r10,l300,137r9,l315,135r10,-2l333,131r8,l349,129r8,-2l363,125r8,-2l377,123r8,-2l391,119r6,l403,117r6,l415,115r6,-2l424,111r6,l438,109r8,-2l456,104r8,-2l474,98r8,-2l492,92r10,-2l508,86r10,-4l526,78r10,-2l543,72r8,-4l559,66r8,-2l575,60r6,-4l587,54r8,-4l599,48r8,-2l611,44r6,-2l625,38r6,-4l635,32r2,l637,32xe" fillcolor="#ffeec8" stroked="f">
              <v:path arrowok="t"/>
            </v:shape>
            <v:shape id="_x0000_s1164" style="position:absolute;left:295;top:465;width:205;height:50" coordsize="408,101" path="m379,r-2,l371,r-4,l363,r-4,2l353,2r-6,l339,2r-8,2l323,4r-8,l307,6r-8,l291,6r-5,l280,6r-4,l272,8r-6,l262,8r-6,l252,8r-6,l242,8r-6,l232,10r-6,l222,10r-4,l212,12r-4,l202,12r-4,l194,12r-10,l176,12r-9,l161,12r-8,l147,14r-8,-2l131,12r-6,l119,12r-8,l105,12r-6,l93,12,85,10r-6,l73,8r-6,l61,8r-4,l52,6r-6,l42,6r-6,l32,4r-6,l20,2r-6,l8,,4,,,,,,,4,,6r,6l,18r,8l,34r2,8l4,50r4,8l12,66r6,8l26,80r8,5l38,87r6,2l50,91r5,2l61,93r8,2l73,95r4,l83,95r4,2l93,97r4,l103,97r6,l115,97r6,2l127,99r8,l139,99r8,l153,99r6,l167,99r5,l180,99r6,2l194,101r6,l208,101r8,l222,101r8,l238,101r8,l252,99r8,l266,99r8,l280,99r6,l291,99r8,l305,97r6,l317,95r8,l329,95r6,l341,93r6,l353,93r4,l361,91r6,l371,89r4,l379,87r6,l391,85r6,-2l401,82r2,l406,76r2,-6l408,62r,-6l408,50r-2,-6l403,36r-2,-4l397,24r-4,-6l389,12r-2,-2l381,2,379,r,xe" fillcolor="#d1dbcf" stroked="f">
              <v:path arrowok="t"/>
            </v:shape>
            <v:shape id="_x0000_s1165" style="position:absolute;left:806;top:416;width:231;height:163" coordsize="462,325" path="m435,r,l433,2r-2,4l427,10r-4,6l417,24r-4,4l409,32r-6,4l399,42r-6,4l387,52r-6,6l375,64r-8,4l359,75r-10,6l341,89r-6,2l331,95r-6,2l322,101r-6,4l310,109r-6,4l298,117r-6,2l286,123r-6,4l272,131r-6,4l260,141r-8,2l246,149r-8,4l230,155r-8,4l216,163r-8,2l201,171r-6,2l189,177r-8,2l175,182r-6,4l163,190r-6,2l151,194r-6,2l139,200r-6,2l127,204r-4,4l117,210r-4,2l107,214r-6,2l97,218r-4,2l88,222r-4,l80,226r-8,2l64,232r-8,2l48,236r-6,2l36,240r-6,2l26,244r-6,2l16,246r-8,2l4,250,,252r,l,252r,2l,258r,6l,268r2,6l4,280r2,7l8,293r4,8l18,307r6,6l32,317r8,4l44,321r6,2l56,323r8,2l68,323r8,l80,321r6,l89,319r6,l99,317r6,-2l111,313r6,l121,311r8,-2l135,307r6,-2l147,303r8,-2l161,297r6,-2l175,291r6,-2l189,287r8,-3l203,282r7,-4l216,274r8,-2l232,268r8,-2l248,262r8,-2l262,254r8,-2l278,246r6,-2l292,240r8,-4l306,232r8,-4l320,222r7,-2l333,214r8,-4l347,206r6,-4l361,198r6,-4l373,190r6,-4l385,180r6,-1l397,173r4,-4l407,165r4,-4l421,153r8,-8l435,137r5,-8l446,121r4,-8l452,105r4,-8l458,91r2,-8l460,77r2,-5l462,66r,-6l462,54r,-4l460,40r-2,-8l454,24r-4,-6l446,12,444,8,437,2,435,r,xe" fillcolor="#c9d1c7" stroked="f">
              <v:path arrowok="t"/>
            </v:shape>
            <v:shape id="_x0000_s1166" style="position:absolute;left:584;top:291;width:430;height:195" coordsize="861,390" path="m787,r-2,l781,3r-4,4l775,11r-4,4l766,21r-6,6l754,31r-8,6l740,45r-10,8l722,59r-6,4l712,69r-6,2l702,77r-6,4l690,85r-6,4l678,93r-8,4l664,103r-8,4l650,110r-7,4l637,120r-8,4l621,128r-8,6l605,138r-8,4l589,148r-10,4l569,156r-8,4l551,166r-10,4l532,176r-12,4l512,184r-12,4l490,194r-12,2l468,202r-12,4l444,210r-12,4l420,219r-11,2l395,225r-12,4l373,233r-14,4l349,239r-12,4l327,247r-12,4l305,253r-9,4l284,259r-10,4l264,265r-10,4l246,271r-10,2l226,277r-10,2l210,281r-10,2l190,285r-6,4l177,291r-8,2l161,295r-8,2l147,299r-8,2l133,303r-8,l119,307r-6,l107,309r-8,l95,311r-6,2l83,315r-4,l73,317r-4,l63,319r-3,l56,321r-8,l42,324r-6,l30,326r-6,l22,326r-4,2l16,328r-2,2l10,336r-2,4l6,344r-4,6l2,354,,360r2,4l2,370r4,6l10,380r8,4l20,386r4,2l30,390r6,l38,390r4,l46,390r4,l56,390r4,l65,390r8,l79,388r6,-2l93,384r8,l109,382r8,-2l127,378r10,l145,376r10,-4l165,370r10,-2l184,366r12,-2l206,360r12,-2l228,354r12,-2l252,348r14,-2l276,342r12,-2l301,336r12,-2l325,330r12,-4l349,322r14,-3l375,315r12,-4l401,307r12,-4l424,299r12,-4l448,289r14,-2l474,283r12,-6l498,273r12,-2l522,265r10,-4l543,257r12,-6l565,247r12,-4l587,239r12,-4l607,229r12,-4l627,221r10,-4l645,214r9,-6l662,204r10,-2l678,196r8,-4l692,188r8,-4l706,180r8,-4l720,172r8,-4l732,164r6,-4l744,156r6,-2l756,150r4,-4l766,144r5,-4l779,134r10,-6l797,122r8,-6l811,110r8,-3l825,103r6,-6l835,93r4,-4l843,85r4,-4l853,73r4,-8l859,59r2,-6l861,47r,-6l859,35r-4,-6l851,25r-4,-4l841,15r-6,-2l827,9r-6,l813,5,807,3,801,2r-4,l791,r-2,l787,r,xe" fillcolor="#d1dbcf" stroked="f">
              <v:path arrowok="t"/>
            </v:shape>
            <v:shape id="_x0000_s1167" style="position:absolute;left:405;top:54;width:519;height:179" coordsize="1039,357" path="m460,2r-10,l442,2r-8,l426,2r-9,l409,4r-10,l391,6r-10,l371,8r-8,l353,10r-8,l335,12r-8,l317,16r-10,l300,18r-10,2l282,22r-10,l264,24r-10,4l246,30r-10,2l228,34r-10,2l210,38r-10,2l192,44r-7,2l177,50r-8,1l161,53r-8,4l145,59r-8,4l129,65r-8,4l115,73r-8,2l99,79r-6,4l87,87r-8,4l73,95r-3,2l64,103r-6,4l52,111r-4,4l44,119r-6,4l34,129r-4,4l26,139r-4,4l18,147r-2,6l14,158r-2,4l10,168r-2,6l8,180r-2,4l6,190r-2,4l4,200r-2,4l2,210,,214r,6l,228r,8l,246r,8l,260r,7l,275r2,6l4,287r2,6l6,299r2,6l10,309r2,4l12,317r2,4l18,329r2,6l22,339r2,4l26,345r2,l28,345r2,-2l36,341r6,l46,339r4,l56,337r4,l66,335r5,-2l77,333r8,l91,329r8,l105,327r8,-2l121,323r8,-2l137,319r10,l155,315r10,l175,313r10,-2l194,309r10,-2l214,305r12,l236,303r10,-2l256,299r10,-2l278,295r10,-2l300,291r9,-2l321,287r10,-2l343,283r10,l365,281r12,l387,279r12,-2l409,277r10,-2l428,273r12,l450,271r10,l470,271r10,l490,271r10,-2l508,269r10,l526,269r10,l543,269r10,2l561,271r8,l575,271r10,l593,271r8,l609,273r10,2l625,275r10,2l643,277r10,2l660,279r8,4l676,283r10,2l694,287r8,2l710,289r8,2l726,293r10,2l742,295r10,4l760,301r6,2l774,303r7,4l789,307r8,4l805,313r8,2l819,317r8,2l833,321r8,l847,323r6,2l859,327r6,2l871,331r6,2l881,333r6,4l892,337r4,4l902,341r6,2l914,345r8,2l928,349r6,4l942,355r4,2l946,355r6,-2l954,349r4,-2l962,343r6,-2l972,335r6,-4l982,327r6,-6l994,315r6,-6l1006,303r5,-6l1015,289r4,-8l1025,273r4,-8l1031,256r4,-8l1037,238r2,-8l1039,224r,-6l1039,214r,-6l1039,202r,-4l1037,192r,-4l1035,182r-2,-6l1031,170r-2,-6l1025,158r-2,-5l1019,147r-2,-4l1013,135r-4,-6l1004,123r-4,-4l994,113r-4,-4l984,103r-6,-6l970,93r-6,-6l958,83r-6,-4l944,75r-8,-4l928,67r-6,-2l914,59r-8,-2l896,51r-7,-1l879,48r-8,-4l863,42,853,40r-8,-4l835,34,825,30,815,28,805,26r-8,-2l787,22r-10,l768,18,758,16r-10,l736,14,726,12,716,10r-10,l696,8,686,6r-12,l664,4r-9,l645,4,635,2r-10,l613,2r-10,l593,,583,,573,,561,,551,r-8,l534,,524,,514,,504,r-8,l486,,476,r-8,l460,2r,xe" stroked="f">
              <v:path arrowok="t"/>
            </v:shape>
            <v:shape id="_x0000_s1168" style="position:absolute;left:126;top:39;width:835;height:329" coordsize="1670,658" path="m740,16r-2,l736,16r-6,2l724,20r-4,l716,22r-6,l706,24r-6,l694,26r-6,2l682,30r-8,2l666,34r-8,2l652,38r-8,2l634,42r-7,4l619,48r-10,2l599,54r-10,2l581,58r-12,2l559,64r-10,4l539,72r-10,2l517,78r-11,4l496,85r-12,4l474,93r-12,4l452,101r-12,4l428,109r-10,4l406,119r-12,4l385,127r-12,6l363,137r-12,4l339,147r-12,6l317,157r-10,6l297,167r-12,6l276,179r-10,6l256,190r-10,6l236,202r-10,4l216,214r-10,6l198,226r-8,6l180,238r-8,6l164,250r-9,6l149,262r-8,6l133,276r-8,4l117,288r-6,4l105,299r-8,6l91,311r-6,6l81,325r-8,4l69,337r-6,4l59,349r-6,4l49,361r-4,4l43,373r-3,6l38,385r-2,6l34,397r-2,5l30,408r-2,6l28,420r,6l28,432r,4l28,442r,6l30,454r2,4l36,466r2,4l40,476r3,4l47,486r4,4l55,496r6,6l67,508r6,3l81,515r6,6l95,527r8,4l113,535r10,4l133,545r10,4l153,553r9,6l176,563r12,4l202,571r12,6l230,581r14,4l260,589r14,2l289,597r16,2l323,603r18,2l359,609r18,2l394,615r20,1l432,618r20,2l472,622r20,2l513,628r18,l553,628r22,2l595,632r22,l638,632r22,l682,632r22,l726,632r21,l771,632r22,-2l817,628r22,l862,628r22,-4l906,622r22,-2l952,618r22,-3l995,613r24,-4l1041,605r22,-4l1085,597r21,-4l1130,589r20,-6l1172,577r22,-6l1215,567r20,-8l1255,553r20,-6l1297,539r18,-6l1334,525r18,-8l1372,509r18,-9l1408,490r18,-8l1444,472r15,-10l1475,452r16,-10l1509,432r12,-12l1535,408r14,-11l1561,387r9,-10l1580,365r10,-10l1600,347r6,-12l1614,325r6,-10l1626,307r4,-10l1636,288r4,-8l1644,272r,-10l1646,254r2,-10l1650,236r-2,-8l1648,220r,-8l1648,204r-2,-6l1644,190r-2,-7l1640,177r-4,-8l1634,163r-4,-6l1628,151r-6,-6l1618,139r-4,-6l1610,129r-6,-6l1600,117r-6,-6l1590,107r-6,-4l1580,97r-6,-4l1570,89r-5,-4l1559,82r-4,-2l1551,78r-4,-4l1541,70r-4,-2l1533,66r-8,-6l1519,58r-6,-4l1509,52r-4,l1523,34r2,l1529,36r2,l1535,38r4,4l1545,44r4,2l1553,50r6,4l1565,58r5,4l1578,66r6,6l1592,78r6,5l1604,89r6,6l1618,103r6,8l1630,119r2,4l1636,127r2,6l1642,137r2,4l1646,147r2,4l1652,157r,4l1656,167r2,6l1660,179r,4l1664,189r,5l1666,200r2,6l1668,212r2,6l1670,226r,6l1670,240r,6l1670,252r-2,6l1666,266r-2,6l1664,280r-4,6l1658,292r-4,7l1652,307r-6,6l1644,321r-4,6l1634,335r-6,6l1624,349r-6,6l1612,363r-6,6l1600,377r-8,6l1586,391r-8,6l1570,404r-5,6l1557,418r-10,6l1541,432r-10,6l1523,446r-10,6l1503,458r-10,6l1485,470r-12,6l1463,484r-10,6l1444,496r-12,6l1422,508r-12,5l1398,519r-12,4l1374,529r-12,6l1352,541r-14,6l1327,551r-14,6l1301,561r-14,4l1275,571r-14,4l1249,579r-14,4l1221,587r-13,4l1194,595r-14,4l1166,603r-14,2l1138,609r-16,2l1108,615r-13,1l1079,618r-14,2l1049,624r-16,2l1019,628r-16,2l987,632r-15,2l958,636r-16,2l926,640r-16,2l896,644r-18,2l862,646r-15,2l831,650r-16,l799,652r-16,l767,654r-16,l736,654r-16,l704,656r-16,l672,656r-16,l640,658r-15,-2l609,656r-16,l577,656r-16,-2l545,654r-16,-2l513,652r-13,l484,650r-16,-2l452,648r-14,-2l422,644r-14,-2l394,640r-15,-2l365,636r-16,-4l335,632r-14,-4l307,626r-16,-4l279,620r-13,-4l252,613r-12,-4l226,607r-14,-4l200,599r-12,-4l176,591r-14,-6l151,581r-10,-4l131,571r-12,-4l109,561,99,557r-6,-4l83,547r-8,-6l67,537r-6,-6l55,527r-6,-6l43,515r-5,-4l32,506r-4,-4l24,496r-4,-6l16,484r-4,-4l10,474,8,470,6,464,4,458,2,454r,-6l,442r,-4l,432r,-4l,420r,-4l2,410r,-6l4,399r2,-4l6,389r4,-4l12,379r2,-6l16,367r4,-6l22,357r4,-6l30,347r4,-6l38,335r3,-4l43,325r6,-4l53,315r4,-6l61,305r6,-4l73,296r4,-4l83,286r4,-4l93,276r6,-4l105,268r6,-4l115,258r6,-4l127,248r6,-4l139,240r6,-6l151,230r7,-4l164,220r8,-4l178,212r8,-4l192,202r8,-4l208,194r8,-4l222,187r8,-4l238,179r8,-4l254,171r8,-4l270,163r7,-4l285,155r8,-4l301,147r8,-4l315,139r10,-4l333,133r8,-4l347,125r8,-2l363,119r8,-4l377,111r8,-2l393,105r7,-2l408,99r6,-2l420,93r8,-2l434,89r6,-4l448,83r6,-1l460,80r6,-2l472,74r6,-2l482,70r6,-2l494,66r4,l506,62r9,-2l521,56r8,-2l533,52r6,-2l545,48r8,-2l561,42r8,l575,38r10,-2l593,34r8,-2l609,28r10,-2l627,24r9,-2l644,20r8,-2l660,16r8,-2l676,12r8,-2l690,8r6,l702,6r8,-2l714,4r4,-2l722,r4,l730,r4,l740,16r,xe" fillcolor="black" stroked="f">
              <v:path arrowok="t"/>
            </v:shape>
            <v:shape id="_x0000_s1169" style="position:absolute;left:475;top:20;width:436;height:63" coordsize="872,126" path="m,47l,45r2,l4,45r6,-2l16,41r10,l28,39r6,l38,37r6,l49,35r6,l61,33r6,l75,31r6,-2l89,29r8,-2l105,27r8,-2l119,23r10,l137,23r10,-2l155,19r11,l174,17r10,l194,15r10,l214,13r10,-1l234,12r12,-2l256,10,268,8r10,l289,8,299,6r12,l323,4r12,l347,4r12,l371,2r12,l395,2r11,l418,2r12,l442,r12,l466,r14,l492,r12,2l516,2r13,2l539,4r12,l563,4r12,l585,6r10,2l607,8r10,2l627,10r9,2l646,13r10,2l664,17r10,2l682,21r10,2l700,23r6,2l714,27r8,2l730,31r8,2l744,35r7,4l757,41r6,2l769,45r6,2l781,49r6,2l791,53r8,4l807,59r10,6l823,69r8,4l839,77r6,2l849,83r6,4l863,91r5,6l872,99r,2l870,126r-2,-2l865,120r-4,-1l859,117r-4,-4l849,109r-6,-4l837,101r-8,-4l821,93r-4,-2l811,89r-4,-4l803,85r-6,-4l791,79r-4,-2l781,75r-6,-2l769,71r-8,-4l755,65r-5,-2l742,61r-6,-2l728,57r-8,-4l712,51r-8,-2l696,47r-8,-2l678,43r-8,-2l662,41,650,37r-8,-2l633,35,623,33,611,31r-10,l589,29,579,27r-12,l555,25r-12,l533,25r-14,l508,25r-14,l482,25r-14,l454,25r-12,l428,25r-12,l402,25r-11,l379,25r-12,l355,25r-12,2l333,27r-12,l309,27r-12,2l287,31r-9,l266,31r-10,2l246,33r-10,l226,35r-10,l206,37r-10,l188,39r-10,l170,41r-7,l155,41r-8,2l139,45r-8,l123,45r-8,2l107,47r-8,l93,49r-6,l81,51r-6,l69,53r-4,l59,53r-4,l49,55r-3,l42,57r-8,2l26,59r-6,l16,61r-6,2l8,65,,47r,xe" fillcolor="black" stroked="f">
              <v:path arrowok="t"/>
            </v:shape>
            <v:shape id="_x0000_s1170" style="position:absolute;left:131;top:270;width:58;height:159" coordsize="117,317" path="m,l,2,2,8r,2l2,14r2,6l8,26r,6l10,38r4,7l16,51r2,8l22,67r2,8l26,85r2,8l31,101r2,8l35,117r4,8l41,133r2,8l45,149r2,5l49,160r2,6l53,172r2,4l57,182r,2l59,188r2,4l63,200r,4l65,208r2,6l69,218r,4l71,228r,4l73,238r2,6l75,250r2,6l79,261r2,4l81,271r2,4l83,281r2,4l87,291r,4l89,299r,8l91,311r2,4l93,317r24,-10l41,51,,,,xe" fillcolor="black" stroked="f">
              <v:path arrowok="t"/>
            </v:shape>
            <v:shape id="_x0000_s1171" style="position:absolute;left:953;top:140;width:20;height:147" coordsize="39,296" path="m10,r,l10,4r,6l12,20r,4l12,28r,6l14,40r,6l14,54r2,6l16,68r,6l16,82r,6l18,95r,6l18,107r2,8l20,121r,6l22,133r,6l22,145r,4l22,155r2,4l24,163r,6l26,177r,6l28,193r,7l29,210r2,8l33,228r2,8l35,244r,6l37,256r2,4l39,264r,4l39,270,24,296r,l22,292r,-4l22,282,20,272r,-8l18,260r,-4l16,250r,-4l16,240r-2,-4l14,230r,-4l12,220r,-6l10,210r,-4l10,197,8,189r,-8l8,177,6,171r,-8l4,155r,-8l4,143r,-6l4,133r,-6l2,123r,-6l2,113r,-6l2,103r,-6l2,94r,-4l,80,,74,,66,,62,,58,10,r,xe" fillcolor="black" stroked="f">
              <v:path arrowok="t"/>
            </v:shape>
            <v:shape id="_x0000_s1172" style="position:absolute;left:235;top:161;width:691;height:178" coordsize="1382,355" path="m,351r,-4l,343r,-6l2,333r2,-6l6,321r4,-8l14,307r4,-10l24,289r4,-6l32,279r4,-4l42,269r4,-4l50,260r6,-4l61,250r6,-6l73,238r8,-6l89,226r8,-6l105,214r8,-6l123,202r10,-8l143,188r10,-6l167,176r11,-6l190,162r14,-6l218,151r14,-6l248,139r14,-8l280,125r15,-8l313,111r18,-6l351,99r20,-8l393,85r19,-8l434,71r22,-6l480,59r26,-8l531,46r24,-8l579,34r26,-6l631,24r21,-6l676,14r22,-2l722,10,744,6,765,4,787,2,809,r22,l851,r20,l892,r18,l930,r18,l968,2r16,2l1001,6r18,2l1037,10r16,2l1069,14r16,4l1101,20r13,4l1130,26r14,4l1158,34r14,4l1184,40r12,4l1210,48r10,3l1231,55r12,4l1255,63r8,4l1273,69r10,4l1291,77r10,4l1309,85r8,4l1325,93r6,2l1337,99r6,4l1348,107r4,2l1358,111r4,4l1366,117r6,2l1378,123r2,2l1382,127r-14,18l1364,143r-6,-4l1352,135r-4,-2l1341,127r-6,-4l1329,119r-4,-2l1321,115r-4,-2l1309,109r-4,-2l1299,103r-6,-2l1285,97r-6,-4l1271,91r-4,-2l1259,85r-8,-4l1243,79r-8,-2l1228,73r-10,-4l1210,67r-8,-4l1192,61r-10,-4l1172,55r-10,-4l1152,50r-10,-4l1130,44r-10,-2l1109,38r-12,-2l1085,34r-10,l1061,30r-12,-2l1035,26r-12,l1009,22r-13,l982,20r-12,l954,18r-14,l924,18r-14,l894,18r-15,l865,18r-16,2l833,20r-18,l799,20r-16,2l767,22r-15,2l736,26r-14,4l706,32r-16,2l674,36r-14,2l644,40r-15,4l615,46r-16,4l585,51r-16,4l555,57r-14,4l526,65r-14,4l498,73r-12,4l472,81r-14,4l444,89r-12,4l418,97r-11,4l395,105r-12,6l369,115r-12,4l345,123r-12,4l321,131r-12,4l299,139r-9,6l278,149r-10,4l258,156r-10,6l238,164r-8,6l220,174r-8,4l202,182r-8,4l186,190r-6,4l173,198r-8,4l159,206r-6,4l147,212r-6,4l135,220r-6,2l121,228r-8,6l105,240r-6,4l91,250r-6,6l79,260r-6,5l69,269r-4,6l59,281r-3,4l52,291r-4,4l44,301r-4,4l38,309r-2,6l30,323r-4,8l22,337r-2,6l18,347r-2,4l16,353r,2l,351r,xe" fillcolor="black" stroked="f">
              <v:path arrowok="t"/>
            </v:shape>
            <v:shape id="_x0000_s1173" style="position:absolute;left:175;top:269;width:797;height:189" coordsize="1594,376" path="m20,305r2,l26,307r6,2l34,309r4,2l44,311r6,2l54,315r6,2l65,317r8,4l79,321r8,2l95,325r8,2l111,329r8,l129,331r10,2l151,335r10,2l171,339r11,2l194,341r12,4l220,345r14,2l246,349r14,l274,351r16,2l305,353r14,l335,355r18,l367,355r18,2l403,357r17,l438,357r20,l476,357r20,l516,355r19,-2l557,353r20,l599,351r22,-2l643,347r21,-2l688,341r22,-2l734,337r26,-4l783,329r24,-2l833,321r26,-2l884,313r24,-4l932,303r24,-4l980,293r23,-6l1025,281r22,-4l1067,269r22,-4l1109,258r19,-6l1148,246r20,-6l1186,234r18,-6l1222,220r15,-6l1253,206r18,-6l1287,194r14,-8l1317,180r14,-6l1345,166r13,-6l1370,154r14,-7l1396,141r12,-6l1418,129r12,-6l1440,115r10,-6l1460,103r9,-6l1479,91r8,-6l1495,79r8,-6l1511,67r6,-4l1523,57r8,-4l1537,47r6,-3l1547,40r8,-4l1563,28r8,-8l1577,14r6,-4l1588,2r4,-2l1594,22r-2,2l1586,30r-5,6l1577,40r-8,7l1563,55r-6,4l1553,63r-6,4l1543,73r-8,4l1531,81r-8,6l1517,91r-8,6l1501,103r-8,6l1485,115r-8,4l1468,125r-8,6l1450,139r-10,4l1430,151r-12,3l1406,162r-12,6l1382,174r-12,6l1358,188r-15,6l1331,200r-16,6l1301,214r-16,6l1269,226r-16,8l1239,240r-17,6l1204,252r-18,6l1168,265r-20,4l1128,277r-19,4l1089,289r-22,4l1045,299r-22,6l1001,311r-23,6l954,321r-24,6l906,333r-25,4l855,341r-24,4l807,349r-26,4l760,357r-24,2l714,363r-24,2l666,366r-21,2l623,370r-22,l579,372r-20,2l537,376r-21,l496,376r-20,l458,376r-20,l418,376r-17,l383,376r-18,l347,374r-18,l313,374r-16,-2l282,370r-16,l252,370r-16,-4l222,366r-16,-1l194,363r-14,-2l169,359r-14,-2l145,357r-14,-4l121,353r-10,-2l101,349,89,347r-8,l73,345r-8,-2l58,341r-8,l42,337r-6,l30,335r-6,-2l20,333r-4,l8,329r-6,l,329,20,305r,xe" fillcolor="black" stroked="f">
              <v:path arrowok="t"/>
            </v:shape>
            <v:shape id="_x0000_s1174" style="position:absolute;left:170;top:257;width:842;height:247" coordsize="1686,496" path="m24,337r-2,2l18,345r-2,2l12,353r-2,4l8,363r-2,6l4,375r-2,6l2,389,,396r2,6l2,410r4,6l6,422r4,8l12,434r4,6l18,444r6,4l28,452r4,4l38,460r6,4l48,466r2,2l54,468r4,l64,470r6,2l79,474r4,l89,476r6,2l103,478r6,l117,480r6,2l133,484r8,l149,484r12,2l171,488r8,l190,490r10,l214,492r12,l238,492r14,l266,494r12,l294,494r13,l323,496r16,-2l355,494r16,l389,494r18,l424,492r18,l464,492r18,-2l502,488r22,-2l543,486r22,-2l587,480r22,-2l633,476r24,-4l680,470r24,-4l730,462r24,-4l781,454r26,-4l835,446r26,-6l891,434r27,-6l948,424r30,-8l1006,410r25,-8l1059,396r26,-5l1111,385r23,-8l1160,371r22,-8l1206,357r20,-8l1247,343r20,-8l1289,329r18,-8l1327,315r18,-6l1362,301r16,-6l1396,287r14,-7l1426,274r14,-8l1456,260r12,-6l1481,248r12,-8l1507,234r10,-8l1529,220r10,-6l1551,208r8,-6l1569,196r8,-8l1587,184r6,-5l1600,173r6,-6l1614,161r6,-4l1626,151r6,-4l1638,141r4,-4l1648,133r4,-4l1656,125r8,-8l1670,111r4,-6l1678,101r4,-6l1684,93r,-2l1684,85r,-4l1686,77r,-5l1686,68r,-6l1684,56r-2,-6l1682,46r-4,-6l1676,34r-6,-4l1666,26r-6,-6l1654,18r-8,-4l1640,12r-8,-2l1626,8r-8,-2l1614,4r-8,l1602,2r-7,l1593,2,1585,r-2,l1589,24r2,l1595,24r5,2l1606,26r6,2l1620,30r8,2l1634,36r8,2l1648,42r6,6l1658,52r6,6l1664,64r2,8l1664,73r,6l1660,85r-2,6l1650,97r-4,6l1638,111r-6,10l1626,123r-6,6l1616,131r-6,6l1604,141r-6,6l1593,151r-6,6l1581,161r-8,6l1565,171r-6,6l1551,180r-8,6l1533,192r-8,6l1515,204r-10,4l1495,214r-10,6l1476,224r-12,6l1454,236r-12,6l1428,248r-12,6l1404,260r-12,6l1378,272r-14,6l1351,284r-14,7l1323,295r-16,6l1291,307r-16,6l1259,319r-15,6l1226,331r-16,6l1190,341r-18,6l1154,353r-18,6l1117,365r-20,6l1077,375r-20,6l1035,385r-20,6l994,394r-20,6l952,404r-20,4l910,412r-19,4l869,420r-22,4l827,428r-22,4l785,434r-21,4l744,440r-20,4l702,446r-20,2l660,450r-19,2l621,454r-20,2l581,458r-20,2l543,460r-19,2l504,464r-18,2l468,466r-18,l432,468r-17,2l397,470r-18,l363,470r-16,l329,470r-16,l298,470r-14,l268,470r-14,-2l240,468r-14,l212,466r-12,l189,466r-12,l165,464r-10,l143,462r-10,l123,460r-8,l105,458r-6,-2l91,454r-8,-2l77,452r-4,-2l68,448r-4,l60,446r-4,-2l50,440r-4,-4l40,432r-4,-4l30,422r-4,-8l22,406r,-6l22,392r2,-7l24,379r4,-6l30,367r4,-4l38,355r2,l24,337r,xe" fillcolor="black" stroked="f">
              <v:path arrowok="t"/>
            </v:shape>
            <v:shape id="_x0000_s1175" style="position:absolute;left:199;top:327;width:805;height:263" coordsize="1610,527" path="m,319r,2l2,329r,6l2,341r2,6l6,355r,7l8,370r,8l10,388r1,8l13,404r2,8l17,420r2,8l19,436r2,8l23,450r,8l23,464r2,7l25,477r,6l25,487r,6l25,497r,6l27,505r4,l35,507r8,2l45,509r6,l55,511r6,l67,511r6,l81,513r8,2l95,515r10,2l113,517r10,2l130,519r10,l150,519r12,2l174,521r12,2l198,523r14,2l224,525r12,l249,525r16,2l279,527r16,l311,527r16,l343,527r16,l374,527r18,l410,525r18,l446,525r20,-2l485,521r20,l525,519r22,l567,517r20,-2l608,511r22,l652,507r22,-2l698,503r23,-4l743,495r24,-2l793,489r26,-4l842,481r26,-4l892,473r28,-4l944,462r25,-4l993,452r24,-4l1041,442r24,-4l1084,432r24,-6l1128,420r20,-4l1168,410r19,-4l1205,400r20,-6l1243,388r18,-4l1277,378r16,-6l1308,366r16,-4l1338,357r14,-6l1366,347r14,-6l1394,337r12,-6l1418,325r11,-4l1439,315r12,-4l1461,307r12,-6l1481,297r10,-6l1499,287r8,-4l1515,277r8,-4l1529,269r7,-4l1542,261r6,-4l1554,253r6,-3l1566,246r4,-2l1574,240r6,-2l1586,232r6,-6l1598,222r6,-4l1608,214r2,l1562,r-16,18l1590,204r,l1588,204r-4,2l1580,210r-6,4l1568,218r-8,6l1550,230r-6,2l1540,236r-5,2l1529,244r-8,2l1515,250r-8,3l1499,259r-8,2l1483,267r-10,4l1465,275r-10,6l1445,285r-10,6l1425,295r-11,4l1402,305r-12,6l1378,315r-14,6l1352,325r-14,6l1324,337r-16,4l1295,347r-16,4l1263,357r-16,5l1231,368r-18,6l1197,380r-19,4l1160,390r-18,4l1122,400r-20,6l1082,410r-21,6l1041,422r-22,4l997,430r-24,6l951,442r-25,4l902,450r-24,6l854,462r-25,2l803,467r-26,4l753,475r-24,4l706,481r-22,4l662,487r-24,2l616,493r-19,l577,497r-22,2l535,499r-20,2l497,503r-19,2l460,505r-18,l424,507r-18,l390,507r-16,l359,509r-16,l329,509r-16,l299,509r-14,-2l273,507r-14,l247,507r-11,-2l224,505r-12,l200,505r-10,-2l180,503r-12,-2l160,501r-10,-2l142,499r-8,-2l127,497r-8,-2l113,495r-8,-2l101,493r-8,-2l89,491r-6,-2l79,489,69,487r-6,l57,485r-2,l51,485,21,327,,319r,xe" fillcolor="black" stroked="f">
              <v:path arrowok="t"/>
            </v:shape>
            <v:shape id="_x0000_s1176" style="position:absolute;left:184;top:402;width:854;height:237" coordsize="1707,474" path="m63,314r-2,l59,315r-4,4l49,323r-6,2l38,331r-6,6l28,343r-8,6l16,357r-6,8l6,373r-4,6l2,387,,393r2,8l4,407r2,8l10,419r2,5l14,430r4,4l20,438r4,4l28,448r6,4l38,454r,2l41,456r4,l53,458r2,l61,458r4,2l71,460r4,l83,462r6,l97,464r8,l113,464r8,2l131,466r8,l149,468r11,l172,470r10,l194,470r12,2l220,472r12,l246,474r14,l276,474r13,l303,474r16,l337,474r16,l371,474r16,-2l406,472r18,-2l442,470r18,-2l482,468r20,l521,466r22,-2l565,462r20,-2l607,458r23,-2l654,452r22,-4l702,446r24,-4l751,440r24,-4l801,432r28,-4l855,424r25,-5l908,415r28,-6l966,405r27,-6l1021,393r26,-6l1073,381r25,-6l1122,369r24,-8l1170,357r24,-8l1215,343r22,-6l1257,331r20,-8l1299,319r18,-7l1336,306r18,-6l1372,292r16,-6l1404,280r16,-8l1436,266r13,-6l1465,254r12,-8l1491,240r12,-6l1517,228r10,-6l1541,216r10,-6l1563,205r9,-6l1580,193r10,-6l1598,181r8,-6l1614,171r8,-6l1630,161r6,-6l1644,149r6,-4l1656,141r4,-6l1666,131r4,-4l1676,125r6,-8l1689,111r4,-6l1697,101r6,-5l1705,94r,-2l1707,86r,-4l1707,76r,-4l1707,68r,-6l1707,56r-2,-6l1703,44r-4,-6l1695,34r-4,-4l1687,26r-5,-6l1676,18r-8,-4l1662,12r-8,-2l1648,8r-8,-2l1634,6r-6,-2l1622,2r-4,l1614,2,1608,r-2,l1612,22r2,l1618,22r6,2l1628,24r8,2l1644,28r8,4l1658,34r6,4l1670,42r8,4l1682,52r1,6l1687,64r,8l1685,74r-2,6l1682,84r-4,6l1672,96r-4,5l1660,109r-8,8l1648,119r-6,4l1638,127r-6,4l1626,135r-6,4l1614,143r-6,6l1602,153r-8,4l1586,161r-6,6l1572,173r-7,4l1555,183r-8,4l1537,193r-10,4l1517,203r-10,4l1497,212r-12,6l1473,222r-10,6l1449,232r-11,6l1426,242r-12,8l1400,254r-14,6l1372,266r-14,6l1342,276r-13,6l1313,288r-16,6l1281,298r-18,6l1247,310r-16,5l1214,319r-20,6l1176,331r-18,6l1138,343r-20,4l1098,353r-19,6l1059,363r-22,6l1015,373r-20,6l974,383r-22,4l930,391r-20,6l888,399r-22,4l845,407r-20,4l803,413r-22,4l761,419r-19,3l720,424r-22,2l676,430r-20,2l636,434r-21,2l595,436r-20,4l555,440r-20,2l515,442r-19,2l476,446r-18,2l440,448r-18,2l402,450r-17,l367,450r-16,l333,450r-16,l301,450r-16,2l270,450r-16,l240,450r-14,l212,450r-14,l186,448r-12,l160,448r-11,-2l139,446r-10,-2l119,442r-10,l99,442r-6,-2l83,438r-6,-2l69,436r-4,-2l59,432r-4,-2l49,430r-2,-2l41,424r-3,-3l32,417r-2,-4l26,405r-2,-6l24,391r4,-6l32,377r6,-8l41,361r8,-4l55,351r6,-4l65,343r6,-4l73,337r2,l63,314r,xe" fillcolor="black" stroked="f">
              <v:path arrowok="t"/>
            </v:shape>
            <v:shape id="_x0000_s1177" style="position:absolute;left:330;top:200;width:124;height:149" coordsize="248,297" path="m230,r-2,2l224,6r-2,4l219,14r-4,6l211,26r-4,4l201,38r-4,6l191,52r-6,8l179,68r-6,8l167,83r-6,8l155,99r-6,8l143,115r-6,8l133,131r-6,6l123,145r-6,6l113,157r-4,6l107,169r-5,8l100,183r-2,3l92,190r-6,6l78,204r-4,4l70,212r-6,4l60,220r-4,4l50,230r-4,4l42,240r-10,8l24,256r-8,8l10,274r-6,6l2,286,,290r2,3l10,297r4,-2l16,293r2,-1l18,290r4,-4l26,280r8,-6l42,266r8,-10l56,252r6,-6l66,242r6,-6l76,230r6,-4l86,220r6,-6l96,210r6,-6l105,200r6,-4l117,186r6,-7l129,173r4,-4l135,163r4,-8l143,151r2,-4l149,141r6,-6l157,129r6,-8l167,115r6,-6l179,101r4,-8l189,85r6,-6l199,72r6,-8l209,58r6,-8l219,42r3,-4l228,32r4,-6l236,20r2,-4l240,12r4,-2l248,4r,l230,r,xe" fillcolor="black" stroked="f">
              <v:path arrowok="t"/>
            </v:shape>
            <v:shape id="_x0000_s1178" style="position:absolute;left:398;top:186;width:112;height:149" coordsize="224,297" path="m201,5r-2,l199,7r-4,6l191,19r-6,6l179,33r-4,4l171,41r-4,6l165,51r-4,6l157,61r-4,4l151,71r-6,4l143,81r-6,4l135,89r-8,8l123,106r-6,6l113,120r-4,4l103,132r-2,6l97,144r-4,4l89,156r-4,4l82,168r-4,6l74,180r-4,6l64,194r-4,6l58,208r-6,5l48,219r-4,6l40,231r-4,6l32,243r-4,6l26,253r-6,8l16,269r-2,4l14,275r-4,2l4,285,,289r,4l2,295r6,2l12,295r4,-2l20,287r6,-6l32,275r6,-8l44,259r6,-8l52,245r4,-4l58,235r4,-4l66,223r6,-8l76,208r6,-6l84,196r3,-2l87,190r2,-2l91,184r2,-4l97,174r4,-4l105,162r6,-6l115,148r6,-8l127,132r6,-8l139,114r6,-8l151,99r8,-8l163,81r8,-8l175,65r8,-8l187,47r6,-8l199,33r5,-6l206,19r6,-4l214,9r4,-2l222,1,224,,201,5r,xe" fillcolor="black" stroked="f">
              <v:path arrowok="t"/>
            </v:shape>
            <v:shape id="_x0000_s1179" style="position:absolute;left:420;top:194;width:130;height:162" coordsize="260,323" path="m236,16r-2,l232,20r-4,4l224,32r-4,4l216,42r-2,4l210,52r-4,4l202,62r-4,6l196,74r-6,6l186,86r-4,5l178,97r-4,6l170,109r-4,6l162,123r-4,4l155,133r-4,4l149,143r-6,10l139,161r-4,2l133,167r-4,4l127,177r-6,4l117,187r-6,6l107,198r-6,6l95,212r-6,6l85,226r-8,6l73,240r-8,6l59,254r-6,6l47,266r-6,6l36,280r-4,6l26,292r-4,4l18,302r-8,7l4,317,,321r,2l22,323r,-2l28,315r2,-6l34,305r5,-5l43,296r6,-8l55,280r6,-8l67,266r8,-10l81,248r8,-8l97,230r8,-8l111,212r8,-8l127,195r6,-8l139,179r8,-8l153,163r5,-8l162,147r6,-4l172,137r4,-6l180,127r2,-4l184,123r2,-6l190,111r6,-6l202,97r6,-7l214,80r8,-8l228,64r6,-10l240,46r6,-10l252,30r2,-8l258,16r2,-6l260,8,258,2,254,r-4,l246,4r-4,2l240,10r-4,4l236,16r,xe" fillcolor="black" stroked="f">
              <v:path arrowok="t"/>
            </v:shape>
            <v:shape id="_x0000_s1180" style="position:absolute;left:478;top:165;width:136;height:191" coordsize="272,380" path="m244,6r-2,2l242,12r-4,4l234,24r-4,4l228,32r-4,6l222,43r-4,4l216,53r-4,6l208,67r-4,4l200,79r-4,6l192,93r-4,6l184,105r-4,6l176,119r-6,6l168,133r-6,6l160,145r-3,5l153,156r-4,6l145,168r-4,6l137,178r-4,6l129,192r-6,8l117,206r-4,10l107,224r-6,8l95,242r-6,8l83,259r-8,8l71,277r-8,8l59,295r-8,8l45,311r-4,8l36,327r-4,8l26,343r-6,6l18,355r-4,6l10,364r-4,4l4,372r-2,6l,380r26,l26,378r2,-4l32,368r6,-6l40,359r3,-4l45,349r6,-4l53,339r4,-4l61,329r6,-6l69,317r6,-6l77,307r4,-6l85,297r4,-6l93,285r4,-4l101,273r6,-8l111,259r4,-2l115,254r2,-4l119,246r6,-4l127,234r4,-8l137,218r6,-8l145,204r4,-4l151,194r4,-6l157,182r3,-4l164,172r4,-6l170,162r4,-8l178,148r4,-3l184,139r4,-6l192,127r4,-4l198,115r6,-6l206,103r4,-4l212,93r6,-8l220,81r4,-6l226,69r4,-4l232,59r4,-4l238,49r4,-4l244,42r4,-4l252,28r6,-6l262,14r4,-4l270,2,272,,244,6r,xe" fillcolor="black" stroked="f">
              <v:path arrowok="t"/>
            </v:shape>
            <v:shape id="_x0000_s1181" style="position:absolute;left:521;top:193;width:120;height:170" coordsize="240,339" path="m218,18r-2,2l214,24r-4,4l206,38r-4,2l200,46r-4,6l194,56r-5,6l187,68r-4,6l179,80r-4,6l171,92r-4,5l163,105r-4,6l157,117r-6,6l149,129r-4,6l141,139r-2,6l135,151r-4,8l127,169r-2,2l121,175r-2,4l115,185r-4,4l107,195r-6,5l97,208r-4,6l87,222r-4,6l77,236r-5,8l66,250r-4,8l56,266r-6,8l46,280r-6,8l34,294r-4,6l24,306r-4,5l16,317r-4,4l8,325r-2,4l4,333r-2,4l,339r22,-2l22,335r6,-6l30,323r4,-4l38,313r6,-6l48,300r4,-6l60,286r6,-8l72,268r5,-8l83,250r8,-8l95,236r2,-6l101,226r4,-4l111,212r8,-8l125,195r6,-8l137,177r6,-8l147,163r4,-8l157,147r4,-4l163,137r4,-4l169,129r2,-2l173,121r4,-6l181,109r6,-8l190,93r8,-9l204,76r6,-10l212,62r4,-6l218,52r4,-4l226,38r6,-8l236,22r2,-6l240,12r,-4l238,2,236,r-6,2l228,6r-6,4l220,14r-2,4l218,18r,xe" fillcolor="black" stroked="f">
              <v:path arrowok="t"/>
            </v:shape>
            <v:shape id="_x0000_s1182" style="position:absolute;left:597;top:166;width:110;height:186" coordsize="220,370" path="m200,r-2,2l196,6r-4,4l190,14r-4,6l184,26r-6,6l174,40r-4,7l166,53r-6,8l156,71r-5,8l147,89r-6,8l137,105r-6,8l127,123r-6,6l117,139r-4,7l109,152r-6,8l101,166r-4,6l95,178r-2,4l91,186r-2,2l89,192r-2,4l83,204r-4,4l77,214r-4,4l71,226r-6,4l61,238r-4,6l53,252r-4,7l45,267r-4,8l37,283r-3,6l30,297r-6,6l22,311r-4,6l14,325r-2,6l10,337r-4,6l4,347r-2,6l2,357,,362r4,4l10,370r6,-2l18,364r,l18,360r4,-3l24,351r2,-4l30,341r2,-4l36,329r3,-6l41,315r6,-6l51,299r4,-8l61,283r4,-6l71,267r4,-8l79,252r6,-8l89,236r4,-8l97,220r4,-6l103,206r4,-6l109,194r4,-4l115,184r2,-2l119,178r2,l123,172r4,-8l129,158r2,-6l135,146r4,-5l141,135r6,-8l151,119r4,-6l158,105r6,-8l168,89r4,-8l176,73r6,-8l184,59r6,-8l194,43r4,-5l202,32r4,-6l208,20r2,-4l214,10r2,-2l218,2r2,l200,r,xe" fillcolor="black" stroked="f">
              <v:path arrowok="t"/>
            </v:shape>
            <v:shape id="_x0000_s1183" style="position:absolute;left:633;top:170;width:117;height:181" coordsize="234,360" path="m216,r-2,2l210,8r-4,2l204,16r-3,6l197,30r-4,5l187,43r-4,8l179,61r-6,8l167,79r-2,4l163,89r-4,4l157,99r-6,8l145,117r-4,4l139,127r-2,4l133,135r-4,9l123,152r-4,10l113,170r-4,6l105,184r-4,6l99,198r-2,4l93,206r,4l93,214r-4,4l84,224r-2,4l78,234r-2,4l72,244r-4,3l64,251r-6,6l56,263r-6,6l46,275r-4,6l38,289r-6,4l28,299r-4,6l20,311r-4,4l14,321r-4,6l8,331r-6,8l2,347,,352r2,4l8,360r6,-2l16,352r,l16,351r4,-6l24,339r8,-8l34,325r4,-6l42,313r6,-6l52,301r4,-6l62,289r6,-6l72,275r4,-6l82,261r3,-6l89,247r4,-5l99,236r4,-4l107,226r4,-6l113,214r4,-4l121,202r4,-4l125,194r2,-2l129,188r2,-6l133,176r4,-6l141,164r4,-8l149,150r4,-8l157,133r6,-6l167,117r6,-8l177,99r6,-8l187,83r6,-10l197,65r4,-8l206,49r4,-8l214,35r4,-5l220,22r4,-4l226,12r4,-2l232,4r2,-2l216,r,xe" fillcolor="black" stroked="f">
              <v:path arrowok="t"/>
            </v:shape>
            <v:shape id="_x0000_s1184" style="position:absolute;left:278;top:229;width:99;height:113" coordsize="199,226" path="m177,r-2,l173,4r-4,4l165,16r-8,5l151,31r-4,6l143,41r-4,6l135,53r-6,6l125,63r-4,6l117,75r-4,4l109,85r-4,6l103,97r-4,4l95,105r-4,4l90,115r-6,6l80,128r-4,6l72,140r-6,6l60,154r-6,6l46,168r-6,8l34,184r-8,6l20,196r-6,6l10,208r-8,8l,218r2,2l6,224r4,2l16,222r2,-2l20,216r4,-6l32,206r4,-6l42,194r8,-6l56,180r8,-8l70,166r6,-8l82,152r4,-6l91,140r4,-4l99,134r,-6l105,123r2,-4l109,115r4,-6l117,105r2,-6l123,95r6,-6l133,85r4,-8l141,73r6,-6l151,61r4,-6l161,49r2,-4l169,39r4,-4l177,29r2,-6l185,21r4,-7l195,8r2,-4l199,4,177,r,xe" fillcolor="black" stroked="f">
              <v:path arrowok="t"/>
            </v:shape>
            <v:shape id="_x0000_s1185" style="position:absolute;left:706;top:175;width:90;height:159" coordsize="180,317" path="m167,r-2,2l163,8r-4,2l157,16r-4,6l149,29r-4,6l141,41r-6,10l131,59r-4,8l121,77r-2,4l115,87r-2,4l111,97r-6,8l101,115r-4,4l95,123r-2,5l89,132r-4,10l79,150r-4,8l71,166r-6,8l63,180r-4,6l57,194r-3,4l52,204r,2l52,210r-4,4l46,220r-6,6l38,234r-6,5l28,247r-6,8l18,265r-4,6l8,279r-2,6l2,293,,299r,6l,309r2,4l8,317r8,-4l20,307r2,-4l22,301r6,-8l30,287r4,-4l38,275r4,-6l46,261r4,-6l54,247r3,-6l59,235r4,-7l65,224r4,-4l69,216r2,-4l71,208r4,-4l77,198r2,-6l83,184r6,-8l91,168r4,-8l101,150r4,-8l109,136r2,-4l113,127r2,-4l121,113r6,-8l127,99r4,-4l133,89r2,-4l141,75r4,-8l151,57r4,-8l159,41r4,-6l167,27r4,-4l172,18r2,-4l178,8r2,-2l167,r,xe" fillcolor="black" stroked="f">
              <v:path arrowok="t"/>
            </v:shape>
            <v:shape id="_x0000_s1186" style="position:absolute;left:764;top:187;width:80;height:125" coordsize="159,250" path="m141,r-2,2l135,8r-4,4l127,18r-4,8l121,34r-6,8l109,50r-4,4l103,58r-2,6l97,68r-2,6l91,78r-2,6l85,88r-2,6l79,100r-2,4l73,109r-2,6l67,119r-4,6l61,131r-4,4l54,141r-2,4l48,151r-2,6l42,161r-2,6l36,171r-2,4l32,181r-4,4l26,191r-4,8l16,207r-4,5l10,220r-4,6l4,232,,236r,4l16,250r2,-8l22,236r2,-8l30,220r4,-8l40,203r6,-10l52,185r2,-4l55,175r4,-6l61,165r2,-6l67,155r4,-6l73,145r4,-6l79,135r4,-6l85,123r4,-4l91,115r4,-6l99,105r2,-5l103,96r4,-6l109,86r6,-10l121,68r4,-8l131,52r4,-8l139,38r4,-8l147,26r2,-6l153,18r4,-6l159,10,141,r,xe" fillcolor="black" stroked="f">
              <v:path arrowok="t"/>
            </v:shape>
            <v:shape id="_x0000_s1187" style="position:absolute;left:833;top:217;width:45;height:52" coordsize="89,105" path="m71,r,l67,4,63,8r-4,8l51,22,43,32r-4,4l37,40r-3,5l30,49,22,59r-6,8l10,77,6,85,2,91,,97r,4l4,105r2,-2l12,101r4,-4l24,91r6,-8l37,75,45,65r6,-8l55,51r4,-6l61,42r4,-4l71,30r6,-8l81,16r4,-6l87,8r2,l71,r,xe" fillcolor="black" stroked="f">
              <v:path arrowok="t"/>
            </v:shape>
            <v:shape id="_x0000_s1188" style="position:absolute;left:270;top:282;width:96;height:55" coordsize="193,109" path="m,12r2,2l8,16r2,2l16,21r6,2l28,27r6,4l40,35r8,4l58,45r8,4l74,53r8,6l92,63r8,4l109,71r6,6l125,81r8,4l141,89r8,4l157,97r6,2l171,103r4,l181,107r4,l189,109r2,l193,109r,-6l189,99r-6,-4l179,91r-4,-2l169,85r-6,-6l155,75r-8,-4l141,67r-8,-6l123,57r-8,-6l107,47,98,43,90,37,80,33,72,29,64,23,56,21,48,16,42,14,36,10,30,8,24,4,22,2,16,,14,,,12r,xe" fillcolor="black" stroked="f">
              <v:path arrowok="t"/>
            </v:shape>
            <v:shape id="_x0000_s1189" style="position:absolute;left:320;top:247;width:154;height:107" coordsize="307,214" path="m,12r2,2l5,18r6,4l19,28r6,6l31,36r4,4l41,44r4,4l51,52r4,4l61,60r4,4l71,68r6,4l81,76r6,4l93,84r4,4l103,92r4,3l113,99r4,2l122,105r4,4l130,111r6,4l140,119r6,4l150,127r8,4l164,135r6,4l176,143r8,6l190,153r6,4l202,161r8,4l216,169r6,6l228,179r6,4l239,187r6,4l249,193r6,4l259,200r6,2l271,206r6,6l281,212r2,2l307,214r-2,-2l299,210r-4,-4l291,204r-4,-4l283,197r-6,-4l271,189r-8,-6l257,179r-8,-4l243,169r-7,-6l230,159r-8,-6l214,147r-8,-4l198,137r-6,-6l184,127r-8,-6l170,117r-8,-6l156,107r-4,-4l146,99r-8,-6l132,92r-8,-6l119,82r-8,-8l101,68,97,64,91,60,87,56,81,52,77,48,73,44,67,42,63,38,57,34,53,30,47,26,43,22,35,16,27,10,21,4,17,2,13,,,12r,xe" fillcolor="black" stroked="f">
              <v:path arrowok="t"/>
            </v:shape>
            <v:shape id="_x0000_s1190" style="position:absolute;left:522;top:203;width:170;height:136" coordsize="341,272" path="m341,254r-4,-2l333,248r-6,-4l325,242r-6,-6l315,234r-6,-6l304,222r-8,-6l290,210r-8,-4l274,198r-8,-6l260,186r-8,-6l244,175r-8,-6l228,161r-8,-6l212,149r-6,-4l200,139r-8,-4l187,129r-4,-4l177,123r-8,-6l165,115r-4,-4l153,105r-4,-4l143,97r-4,-4l135,89r-8,-4l121,79r-6,-6l109,70r-6,-6l95,60,89,54,83,50,75,44,70,38,62,32,58,28,50,24,44,18,38,14,32,12,26,8,22,6,18,4,14,2,8,,6,2,,8r2,6l6,16r2,2l10,18r4,4l18,24r4,4l26,32r6,4l38,40r6,4l50,50r8,6l64,60r6,6l77,72r8,5l93,83r6,6l107,95r8,6l121,105r8,6l137,117r6,6l149,127r6,4l159,135r4,4l171,143r6,6l181,151r7,4l192,159r6,4l202,167r6,4l214,175r6,5l228,186r6,4l242,196r6,4l256,206r8,6l270,218r6,6l284,228r6,6l296,238r6,6l307,248r6,6l317,256r6,4l325,262r4,4l335,270r2,2l341,254r,xe" fillcolor="black" stroked="f">
              <v:path arrowok="t"/>
            </v:shape>
            <v:shape id="_x0000_s1191" style="position:absolute;left:441;top:202;width:169;height:136" coordsize="338,272" path="m336,258r-2,-2l330,256r-6,-6l318,246r-8,-6l300,234r-4,-4l290,226r-6,-2l280,220r-6,-6l268,212r-6,-6l256,202r-6,-4l246,194r-6,-4l234,188r-3,-6l225,181r-4,-4l217,175r-8,-6l203,163r-4,-2l195,157r-6,-4l185,149r-6,-6l173,139r-6,-8l161,127r-8,-8l145,113r-8,-8l129,99r-8,-8l114,85r-8,-8l98,72,90,64,82,58,74,50,68,44,60,38,54,32,46,26,42,20,36,16,32,12,26,8,24,4,18,r,l,12r2,l10,20r4,2l20,28r6,6l34,40r8,6l50,54r4,4l58,62r6,4l68,70r6,4l78,77r6,4l88,87r6,4l100,95r4,6l110,105r4,4l117,113r6,6l129,123r4,4l139,131r4,4l149,141r4,4l159,149r4,4l169,157r4,4l179,165r4,6l187,175r8,6l203,186r8,6l217,198r4,4l227,208r4,2l232,212r2,4l240,220r6,2l252,228r6,4l266,238r6,6l280,248r6,4l294,256r6,4l308,264r4,4l318,270r4,2l328,272r6,l336,270r2,-2l338,266r-2,-6l336,258r,xe" fillcolor="black" stroked="f">
              <v:path arrowok="t"/>
            </v:shape>
            <v:shape id="_x0000_s1192" style="position:absolute;left:568;top:172;width:205;height:138" coordsize="411,275" path="m411,257r-2,l405,255r-6,-4l393,247r-6,-2l383,243r-6,-2l373,238r-6,-4l361,232r-6,-2l349,226r-8,-4l335,218r-7,-4l322,210r-8,-4l308,204r-8,-4l294,196r-8,-4l280,188r-8,-4l266,180r-6,-4l254,172r-6,-4l242,166r-8,-6l230,156r-8,-6l214,146r-9,-6l197,134r-8,-5l181,123r-6,-6l171,115r-6,-4l161,109r-6,-4l151,101r-4,-4l143,95r-6,-4l131,87r-4,-4l123,79,113,73r-8,-6l99,63,95,59,92,55,88,53,78,47,70,41,62,35,56,29,48,24,42,20,36,16,30,12,26,8,22,6,18,2,16,,,16r2,l6,20r4,2l14,24r4,4l24,31r6,4l34,39r6,6l48,49r6,6l62,59r6,8l76,71r8,6l90,83r7,4l105,93r6,4l117,103r6,6l131,113r4,4l141,121r6,4l151,129r8,5l163,138r2,l167,140r4,2l177,146r4,2l189,152r8,6l205,164r4,2l213,168r5,2l222,172r6,4l234,178r4,4l244,186r4,2l254,190r6,4l266,198r4,2l276,204r6,4l288,210r4,4l298,216r6,2l308,222r6,2l318,228r6,2l330,234r3,2l339,240r4,1l349,245r8,4l367,255r6,4l381,263r6,4l393,269r6,4l403,275r8,-18l411,257xe" fillcolor="black" stroked="f">
              <v:path arrowok="t"/>
            </v:shape>
            <v:shape id="_x0000_s1193" style="position:absolute;left:642;top:165;width:98;height:74" coordsize="196,147" path="m,8r4,4l8,14r8,6l22,26r10,6l36,34r6,4l46,42r6,3l58,49r4,4l67,55r4,6l77,63r6,4l87,71r6,4l101,81r8,6l115,93r6,4l125,99r6,6l137,109r6,6l149,119r6,6l161,129r6,4l173,137r4,4l181,143r5,2l192,147r4,-4l192,137r-4,-6l183,125r-4,-4l175,115r-6,-4l163,105r-8,-6l147,93r-6,-6l131,81r-6,-6l115,67r-8,-4l99,55,91,49,83,43,75,40,67,34,60,28,52,24,46,18,40,14,34,10,30,8,26,6,20,r,l,8r,xe" fillcolor="black" stroked="f">
              <v:path arrowok="t"/>
            </v:shape>
            <v:shape id="_x0000_s1194" style="position:absolute;left:461;top:283;width:95;height:79" coordsize="191,156" path="m191,142r-2,l185,140r-4,-4l177,132r-6,-4l163,125r-8,-6l147,113r-8,-8l131,99,121,93r-6,-6l107,81,99,75,95,69,91,67,85,61,79,57,74,51,68,45,60,37,54,31,46,25,38,19,30,14,24,10,16,6,12,4,6,,4,,,2,,6r,4l4,16r4,3l12,25r6,4l24,35r6,6l38,47r6,6l54,59r6,6l68,73r9,6l85,87r8,6l103,101r6,6l119,113r6,6l133,125r8,3l147,134r6,4l159,142r4,4l169,150r6,6l177,156r14,-14l191,142xe" fillcolor="black" stroked="f">
              <v:path arrowok="t"/>
            </v:shape>
            <v:shape id="_x0000_s1195" style="position:absolute;left:757;top:208;width:106;height:65" coordsize="212,131" path="m212,115r-2,-2l208,111r-6,-2l198,107r-8,-6l183,99r-8,-6l165,89r-4,-2l155,83r-6,-2l145,79r-4,-2l135,73r-4,-2l127,69,117,63r-6,-3l105,56,99,52,93,48,87,44,81,40,75,34,66,30,58,24,50,20,42,14,32,10,26,8,18,4,12,2,8,,4,,,2,,6,2,8r6,8l12,18r6,4l24,28r8,6l38,38r8,4l54,48r10,4l71,58r10,5l85,65r6,4l95,71r6,4l109,79r10,6l123,87r6,2l133,93r4,2l147,99r8,6l163,109r8,4l177,117r6,2l187,123r5,2l198,129r4,2l212,115r,xe" fillcolor="black" stroked="f">
              <v:path arrowok="t"/>
            </v:shape>
            <v:shape id="_x0000_s1196" style="position:absolute;left:828;top:202;width:79;height:50" coordsize="159,99" path="m,16l141,99,159,89,6,,,16r,xe" fillcolor="black" stroked="f">
              <v:path arrowok="t"/>
            </v:shape>
            <v:shape id="_x0000_s1197" style="position:absolute;left:186;top:216;width:52;height:83" coordsize="103,166" path="m,154r,-1l,147r,-2l,141r2,-6l4,131r,-6l8,119r2,-8l14,105r2,-8l22,89,28,79r6,-8l37,65r2,-4l43,55r2,-4l51,44r8,-6l63,30r4,-6l71,20r6,-4l83,8,89,4,93,r2,l103,22r-2,2l95,30r-6,4l85,38r-6,6l75,49r-6,4l63,61r-4,6l53,73r-6,6l43,85r-4,6l37,99r-3,4l32,109r-2,6l28,121r-2,4l24,131r-2,6l22,143r-4,4l18,153r-2,1l16,160r-2,4l14,166,,154r,xe" fillcolor="black" stroked="f">
              <v:path arrowok="t"/>
            </v:shape>
            <v:shape id="_x0000_s1198" style="position:absolute;left:259;top:165;width:67;height:42" coordsize="134,83" path="m,67r,4l4,75r4,6l15,83r4,-2l25,75r2,-2l31,69r6,-2l43,65r4,-4l51,57r6,-2l61,51r4,-2l71,45r4,-2l81,42r6,-4l97,34r8,-4l113,28r8,-2l125,24r3,-2l130,22r,-4l134,12r,-6l130,2,125,r-6,2l111,6r-8,4l93,14r-8,4l77,22r-6,4l65,26r-4,4l55,32r-6,4l43,38r-6,4l31,45r-4,4l21,53r-6,2l10,59,6,61,,67r,l,67xe" fillcolor="black" stroked="f">
              <v:path arrowok="t"/>
            </v:shape>
            <v:shape id="_x0000_s1199" style="position:absolute;left:371;top:134;width:48;height:20" coordsize="97,40" path="m37,12r-8,2l21,16r-5,4l10,24,4,26,,30r,4l,38r2,2l6,40r6,l16,40r5,-2l27,36r8,-2l41,32r8,-2l57,28r8,-2l73,24r6,-4l87,18r4,-4l97,12r,-4l97,4,93,2,89,,85,,79,,73,,69,2r-8,l53,6,45,8r-8,4l37,12xe" fillcolor="black" stroked="f">
              <v:path arrowok="t"/>
            </v:shape>
            <v:shape id="_x0000_s1200" style="position:absolute;left:696;top:94;width:72;height:14" coordsize="145,28" path="m127,6r-10,l109,4r-8,l93,2,83,2r-8,l66,2r-6,l50,,42,,36,,28,2r-6,l18,4r-4,l10,6,6,10,4,12,,14r,4l2,22r6,2l12,24r4,l24,24r8,l36,24r4,l46,24r4,l56,24r4,l66,24r6,l77,22r6,l89,24r6,l99,24r6,l109,26r6,2l125,28r8,l139,28r4,-4l145,18r-6,-6l131,8,127,6r,xe" fillcolor="black" stroked="f">
              <v:path arrowok="t"/>
            </v:shape>
            <v:shape id="_x0000_s1201" style="position:absolute;left:862;top:123;width:62;height:45" coordsize="125,91" path="m6,r,l10,r4,l22,4r4,l32,6r4,4l42,12r6,2l56,18r6,3l70,27r6,4l84,35r6,4l95,45r4,2l105,53r2,4l111,61r6,6l121,73r2,4l125,77,115,91r-2,l111,87r-6,-6l99,77,92,69,84,63,74,55,66,49,60,45,54,41,48,39,44,35,38,33,32,31,26,29,22,27,18,23,14,21r-6,l6,20,2,18,,18,6,r,xe" fillcolor="black" stroked="f">
              <v:path arrowok="t"/>
            </v:shape>
            <v:shape id="_x0000_s1202" style="position:absolute;left:507;top:650;width:21;height:25" coordsize="42,49" path="m26,2l22,,18,,12,2,10,4,6,8,4,12,2,16r,6l,26r,4l,33r2,6l6,45r6,4l20,47r8,-2l36,37r6,-6l42,22r,-8l40,10,36,6,32,2r-6,l26,2xe" fillcolor="black" stroked="f">
              <v:path arrowok="t"/>
            </v:shape>
            <v:shape id="_x0000_s1203" style="position:absolute;left:555;top:650;width:26;height:21" coordsize="51,41" path="m25,2l19,,13,2,9,2,7,6,2,12,,20r,8l3,33r2,2l11,39r6,l25,41r6,-2l35,37r4,-2l43,33r6,-5l51,22,47,14,43,8,39,6,35,2r-6,l25,2r,xe" fillcolor="black" stroked="f">
              <v:path arrowok="t"/>
            </v:shape>
            <v:shape id="_x0000_s1204" style="position:absolute;left:665;top:646;width:23;height:25" coordsize="45,49" path="m31,2l25,,21,,16,,14,4,10,6,6,10,4,14,2,20,,28,,38r4,5l10,49r8,l27,47r8,-6l41,36,45,26r,-8l43,14,39,10,35,6,31,2r,xe" fillcolor="black" stroked="f">
              <v:path arrowok="t"/>
            </v:shape>
            <v:shape id="_x0000_s1205" style="position:absolute;left:595;top:728;width:23;height:19" coordsize="45,38" path="m26,l18,,12,2,6,8,2,16,,22r2,6l2,32r4,2l10,36r6,2l22,38r4,l30,36r6,-2l41,30r4,-4l45,20,43,14,40,8,36,6,32,2,26,r,xe" fillcolor="black" stroked="f">
              <v:path arrowok="t"/>
            </v:shape>
            <v:shape id="_x0000_s1206" style="position:absolute;left:799;top:599;width:26;height:24" coordsize="52,47" path="m40,2l34,,30,,26,2,20,4r-8,6l6,18,,26r,7l,37r2,4l6,43r6,4l16,47r6,l28,45r4,l38,41r4,-4l46,33r4,-4l52,22r,-8l52,8,48,6,44,2r-4,l40,2xe" fillcolor="black" stroked="f">
              <v:path arrowok="t"/>
            </v:shape>
            <v:shape id="_x0000_s1207" style="position:absolute;left:765;top:710;width:24;height:25" coordsize="48,49" path="m36,6l26,,18,2,14,4,10,8,8,14,4,17,2,21,,27r,4l,37r2,2l4,43r4,2l14,49r6,l26,49r4,-2l34,45r8,-4l46,37r2,-8l48,21,42,14,36,6r,xe" fillcolor="black" stroked="f">
              <v:path arrowok="t"/>
            </v:shape>
            <v:shape id="_x0000_s1208" style="position:absolute;left:890;top:621;width:27;height:19" coordsize="53,38" path="m28,l20,,14,4,6,8,4,16,,22r2,6l4,30r4,4l12,36r6,2l24,38r6,l36,36r5,l47,30r6,-6l53,18,51,10,47,8,41,4,36,2,28,r,xe" fillcolor="black" stroked="f">
              <v:path arrowok="t"/>
            </v:shape>
            <v:shape id="_x0000_s1209" style="position:absolute;left:454;top:792;width:27;height:19" coordsize="54,40" path="m46,6l38,2,32,,26,,20,,16,,12,2,8,4,6,8,,14r,8l2,30r8,8l14,38r6,2l24,38r6,l34,38r4,-2l42,32r6,l52,24r2,-6l52,10,46,6r,xe" fillcolor="black" stroked="f">
              <v:path arrowok="t"/>
            </v:shape>
            <v:shape id="_x0000_s1210" style="position:absolute;left:470;top:721;width:24;height:26" coordsize="48,52" path="m28,l18,,10,6,6,10,4,14,2,18r,6l,28r,6l,38r4,4l6,46r4,2l14,50r8,2l26,50r6,-2l36,46r4,-4l44,34r4,-8l46,22r,-6l42,12r,-4l36,2,28,r,xe" fillcolor="black" stroked="f">
              <v:path arrowok="t"/>
            </v:shape>
            <v:shape id="_x0000_s1211" style="position:absolute;left:765;top:811;width:29;height:21" coordsize="57,41" path="m44,8l40,4,36,2,30,,26,,20,,16,4,12,6,8,10,2,16,,24r,4l2,29r4,4l12,35r4,2l22,39r6,l34,41r4,l44,41r2,l52,39r3,-4l57,28,55,24,53,20,50,14,44,8r,xe" fillcolor="black" stroked="f">
              <v:path arrowok="t"/>
            </v:shape>
            <v:shape id="_x0000_s1212" style="position:absolute;left:393;top:888;width:696;height:124" coordsize="1392,248" path="m36,163r-2,2l30,169r,2l28,177r,6l28,187r,6l28,196r2,6l34,208r2,4l42,218r4,2l50,222r4,2l60,226r4,2l70,228r8,l86,230r4,-2l94,228r3,l103,228r6,-2l113,226r6,l125,226r4,-2l135,224r6,-2l147,222r4,-2l157,220r6,l171,220r4,-2l183,216r6,-2l195,214r6,-2l207,212r5,-2l220,210r4,-2l230,208r6,-2l242,204r6,-2l254,202r6,-2l266,200r6,-2l278,196r6,-1l290,195r4,-2l300,193r4,-2l310,191r8,-2l328,187r5,-2l341,185r6,-2l353,183r4,l361,183r4,l373,185r4,l383,187r6,l395,189r6,l407,191r8,l423,193r8,l439,195r7,l456,196r6,l472,198r8,l490,200r8,l506,200r10,2l524,202r8,l542,202r8,l558,204r7,-2l573,202r8,l589,202r6,-2l603,200r8,-2l619,196r8,-1l635,191r10,-2l655,187r8,-4l673,181r8,-4l690,175r8,-4l708,169r8,-4l726,163r8,-4l740,157r8,-4l756,151r8,-4l770,145r6,-2l784,141r4,-2l792,135r4,-2l799,133r4,-2l807,131r2,l815,133r4,l825,135r4,l837,137r8,2l853,139r8,2l871,145r4,l881,145r4,l891,147r4,2l903,149r4,2l913,153r5,l922,153r6,l932,155r6,l944,155r6,2l956,157r6,l966,157r6,l978,159r4,l988,159r6,2l1000,161r6,l1010,161r6,l1020,161r6,l1030,161r5,l1039,161r10,-2l1057,159r8,-2l1073,157r6,-4l1085,151r4,-2l1095,145r4,-2l1105,141r4,-2l1115,137r8,-6l1131,125r6,-6l1143,115r6,-6l1152,105r6,-6l1162,95r6,-4l1174,89r6,-1l1186,86r6,-2l1200,84r4,l1210,84r6,l1220,84r6,l1230,84r6,l1242,84r6,l1254,84r6,l1266,84r3,-2l1275,82r6,-2l1287,80r4,l1299,80r4,-2l1309,78r4,-2l1319,76r4,-2l1329,74r8,-4l1345,68r4,-6l1355,58r4,-6l1363,48r2,-6l1367,36r,-6l1369,26r,-6l1369,14r,-4l1369,8r,-6l1369,r23,8l1392,10r,8l1392,22r,6l1390,36r,8l1386,50r-1,8l1379,64r-4,8l1369,78r-8,6l1357,86r-4,3l1347,89r-6,4l1335,93r-6,2l1323,95r-6,l1311,97r-8,l1297,99r-6,l1283,99r-6,2l1271,101r-5,l1258,101r-6,l1246,101r-4,2l1234,103r-6,l1224,103r-6,l1214,103r-6,l1204,103r-2,l1194,103r-4,l1186,103r-2,l1182,107r-2,2l1174,115r-6,4l1162,127r-8,6l1145,141r-6,4l1135,149r-6,2l1123,155r-6,2l1111,161r-6,4l1099,169r-8,2l1083,173r-8,2l1069,177r-10,2l1051,181r-8,2l1035,183r-3,l1026,183r-4,l1018,183r-10,l1000,183r-6,l988,183r-4,l980,183r-6,l970,183r-6,l960,183r-4,-2l950,181r-6,-2l940,179r-6,l930,177r-4,l920,177r-4,l911,175r-4,l903,175r-10,-2l885,173r-8,-2l867,169r-8,-2l853,165r-8,l839,163r-6,-2l827,161r-6,-2l817,159r-4,-2l809,157r-4,l803,157r,l799,157r-5,2l786,165r-6,l776,167r-6,4l764,173r-6,2l752,177r-8,4l736,183r-8,4l720,189r-10,2l702,195r-4,l692,196r-4,l684,200r-5,l673,202r-4,l665,206r-6,l653,208r-4,l643,210r-6,l631,212r-4,2l621,214r-6,2l611,216r-6,2l599,220r-6,l587,220r-6,2l577,224r-8,l564,224r-6,l554,226r-6,l542,226r-6,l530,226r-6,l518,226r-6,l508,226r-6,l498,226r-6,l486,226r-4,l476,224r-4,l466,224r-4,l456,222r-4,l448,222r-9,-2l431,220r-8,l415,218r-8,-2l399,214r-8,l385,212r-6,-2l373,210r-4,-2l365,208r-8,-2l351,204r-4,-2l347,202r-4,l337,204r-6,2l326,208r-8,l310,212r-4,l302,214r-6,l292,216r-6,l282,218r-6,2l272,220r-6,2l260,224r-6,l248,226r-6,l236,228r-6,2l226,232r-8,l212,232r-5,2l201,236r-6,l189,238r-8,l177,240r-8,l163,242r-6,l151,244r-6,l139,246r-6,l127,246r-6,l115,248r-6,l103,248r-4,l94,248r-4,l84,248r-4,l74,248r-4,l66,248r-8,-2l52,246r-8,-4l38,240r-6,-2l28,234r-6,-2l18,228r-4,-2l12,224,6,216,4,210,,204r,-6l,193r,-6l2,181r2,-4l6,171r2,-2l36,163r,xe" fillcolor="black" stroked="f">
              <v:path arrowok="t"/>
            </v:shape>
            <v:shape id="_x0000_s1213" style="position:absolute;left:394;top:792;width:695;height:197" coordsize="1390,394" path="m6,357r,l10,353r6,-4l24,343r4,-4l34,337r6,-4l46,329r4,-4l58,321r6,-4l70,313r6,-6l82,305r6,-6l93,295r6,-4l105,287r4,-2l115,281r6,-1l125,276r4,-2l133,272r6,-4l143,268r2,l149,264r6,-8l161,250r2,-6l169,238r4,-4l177,228r6,-6l187,216r6,-6l199,204r4,-8l209,188r5,-6l220,174r6,-5l232,161r8,-6l248,149r6,-8l260,133r8,-6l276,121r8,-6l292,109r8,-4l308,101r8,-6l324,89r7,-4l341,81r8,-6l357,73r8,-5l375,66r6,-4l391,58r8,-4l407,50r8,-2l423,44r8,-2l441,38r7,-2l454,32r8,-2l472,28r6,-2l486,22r8,-2l502,20r6,-4l516,14r6,-2l530,12r4,-2l542,8r6,l554,6r6,-2l565,2,571,r8,l587,r8,l603,r10,l621,r10,l635,r6,l645,r6,l655,r4,l665,r6,l675,r5,2l684,2r6,2l694,4r6,l704,4r6,l714,4r6,2l726,6r4,2l734,8r6,l746,8r4,l754,8r6,2l764,10r6,2l778,12r10,l796,14r9,2l813,16r8,2l829,20r8,l843,20r10,2l857,24r6,2l867,26r6,2l879,28r4,2l889,32r8,2l903,36r6,2l916,40r8,4l930,44r6,2l942,50r8,2l958,54r8,2l974,60r8,2l990,64r8,4l1006,69r6,2l1020,75r8,2l1035,81r8,2l1051,87r8,2l1067,91r6,2l1081,97r8,2l1095,101r8,4l1109,107r8,2l1123,113r8,2l1137,117r6,2l1148,121r6,4l1160,125r6,2l1170,129r6,2l1180,133r4,2l1190,137r4,l1200,139r6,2l1210,143r6,2l1220,145r8,l1232,145r6,2l1244,147r6,2l1254,149r8,2l1267,151r8,2l1283,155r6,2l1297,157r8,2l1311,161r8,2l1325,163r8,2l1339,167r6,2l1351,169r6,4l1363,173r4,1l1371,176r6,2l1383,182r3,4l1388,192r2,8l1390,210r-2,8l1384,222r-3,2l1379,224r-2,-2l1373,218r-2,-4l1365,208r-6,-6l1353,200r-4,-4l1345,194r-6,-2l1333,190r-6,-4l1319,186r-6,-2l1305,182r-8,-2l1291,178r-8,-2l1277,174r-8,l1262,173r-8,-2l1246,169r-6,l1234,167r-6,l1222,165r-6,l1210,163r-2,l1200,163r-4,l1192,161r-4,-2l1182,157r-4,l1168,153r-8,-2l1156,149r-4,-2l1147,145r-4,l1137,141r-6,-2l1125,137r-6,-2l1111,133r-6,-2l1099,129r-6,-2l1085,125r-6,-4l1073,119r-8,-2l1059,115r-8,-2l1045,109r-8,-2l1030,105r-6,-2l1016,101r-8,-4l1000,95r-8,-2l986,89r-8,-2l970,85r-8,-4l956,79r-6,-2l942,75r-8,-2l928,71r-6,-2l914,68r-5,-4l901,64r-6,-2l889,58r-6,-2l877,56r-6,-2l865,52r-4,-2l855,50r-4,-2l841,46r-6,l825,44r-6,-2l809,40r-8,l794,38r-10,l776,36r-8,-2l762,34r-4,-2l752,32r-4,l744,32r-6,-2l734,30r-4,l724,28r-4,l714,28r-4,l702,26r-10,l688,26r-6,l677,26r-4,l669,24r-4,l659,24r-4,l645,24r-8,l627,24r-8,l609,24r-8,l593,26r-8,l577,26r-8,2l562,28r-6,2l548,30r-6,2l534,34r-8,2l516,38r-8,2l500,44r-8,2l482,50r-8,2l464,54r-8,4l446,62r-7,4l429,68r-8,5l411,75r-8,4l393,83r-8,4l377,89r-8,4l361,97r-6,4l347,105r-8,4l333,111r-6,4l322,119r-6,2l312,125r-4,2l300,133r-10,8l286,145r-4,4l276,155r-4,4l266,165r-6,4l256,174r-6,8l244,186r-4,8l234,200r-4,6l224,212r-6,6l212,226r-5,6l201,238r-6,6l191,250r-6,6l179,262r-4,6l169,272r-6,6l159,281r-4,6l151,291r-6,4l141,299r-4,4l131,305r-4,4l121,311r-4,4l113,319r-4,4l103,325r-6,2l93,331r-3,2l80,339r-8,6l62,349r-8,4l46,357r-4,4l34,365r-4,4l26,371r-2,4l20,381r-6,6l10,388r-2,4l2,394r-2,l6,357r,xe" fillcolor="black" stroked="f">
              <v:path arrowok="t"/>
            </v:shape>
            <v:shape id="_x0000_s1214" style="position:absolute;left:851;top:838;width:27;height:19" coordsize="54,38" path="m28,2l20,,14,4,6,8,4,16,,22r2,6l4,32r4,2l12,36r6,2l24,38r6,l36,38r4,-2l48,32r6,-6l54,18,52,12,48,8,42,6,36,2r-8,l28,2xe" fillcolor="black" stroked="f">
              <v:path arrowok="t"/>
            </v:shape>
            <v:shape id="_x0000_s1215" style="position:absolute;left:638;top:873;width:25;height:19" coordsize="52,37" path="m26,l18,,12,2,6,6,2,13,,19r2,8l4,29r2,2l12,33r6,4l22,37r6,l34,35r6,-2l46,29r6,-6l52,15,48,10,44,6,40,2,34,,26,r,xe" fillcolor="black" stroked="f">
              <v:path arrowok="t"/>
            </v:shape>
            <v:shape id="_x0000_s1216" style="position:absolute;left:810;top:890;width:27;height:17" coordsize="54,36" path="m28,l20,,12,4,6,8,2,14,,20r2,8l4,30r2,2l10,34r8,2l24,36r6,l34,36r6,-2l44,32r4,-2l50,26r4,-2l54,16,50,10,46,6,42,4,36,,28,r,xe" fillcolor="black" stroked="f">
              <v:path arrowok="t"/>
            </v:shape>
            <v:shape id="_x0000_s1217" style="position:absolute;left:920;top:890;width:26;height:18" coordsize="52,38" path="m18,l10,,4,4,,8r,8l,22r2,8l6,32r4,2l14,36r6,2l26,38r6,l36,36r6,l48,30r4,-6l50,16,44,10,38,6,32,4,26,,18,r,xe" fillcolor="black" stroked="f">
              <v:path arrowok="t"/>
            </v:shape>
            <v:shape id="_x0000_s1218" style="position:absolute;left:970;top:879;width:26;height:16" coordsize="52,32" path="m24,l16,,10,2,4,8,2,12,,18r2,6l4,26r4,4l12,32r8,l24,32r6,l36,32r4,l48,26r4,-4l52,16,48,10,44,6,38,4,32,,24,r,xe" fillcolor="black" stroked="f">
              <v:path arrowok="t"/>
            </v:shape>
            <v:shape id="_x0000_s1219" style="position:absolute;left:670;top:815;width:24;height:20" coordsize="47,39" path="m45,10l41,4,37,2,33,,29,,25,,19,2,15,4,11,8,4,16,2,23,,27r4,4l6,33r5,4l17,39r4,l25,39r4,l37,35r6,-4l45,25r2,-5l47,16,45,10r,xe" fillcolor="black" stroked="f">
              <v:path arrowok="t"/>
            </v:shape>
            <v:shape id="_x0000_s1220" style="position:absolute;left:337;top:806;width:20;height:26" coordsize="40,51" path="m22,4l14,,8,2,4,8,2,14,,24,2,34r2,4l6,41r4,4l14,49r8,2l30,51r6,-4l40,41r,-3l40,34r,-6l38,24,36,18,32,14,26,8,22,4r,xe" stroked="f">
              <v:path arrowok="t"/>
            </v:shape>
            <v:shape id="_x0000_s1221" style="position:absolute;left:354;top:717;width:29;height:28" coordsize="57,55" path="m34,l26,5r-8,6l10,17,4,27,,37r,6l,47r2,4l6,53r6,2l16,55r4,l26,53r4,-2l34,47r4,-4l40,39r4,-4l46,29r2,-6l50,19r2,-4l55,9,57,7,34,r,xe" stroked="f">
              <v:path arrowok="t"/>
            </v:shape>
            <v:shape id="_x0000_s1222" style="position:absolute;left:180;top:934;width:44;height:15" coordsize="87,30" path="m49,2r-5,l38,2r-6,l26,4,22,6,16,8r-4,l10,12,2,14,,20r2,2l8,26r2,2l14,28r6,l26,30r8,l40,30r6,-2l53,28r6,-2l67,24r4,-2l77,20r8,-6l87,10,83,4,79,2,71,,65,,59,,53,,49,r,2l49,2xe" stroked="f">
              <v:path arrowok="t"/>
            </v:shape>
            <v:shape id="_x0000_s1223" style="position:absolute;left:51;top:418;width:19;height:35" coordsize="40,69" path="m20,l18,r,2l16,6r-2,6l12,18r-2,6l8,32,6,38,2,44r,8l,56r,6l2,68r8,1l14,68r4,-4l20,60r4,-4l28,50r2,-6l32,38r2,-4l34,28r2,-6l38,16r2,-4l40,6r,-2l20,r,xe" stroked="f">
              <v:path arrowok="t"/>
            </v:shape>
            <v:shape id="_x0000_s1224" style="position:absolute;left:79;top:790;width:17;height:33" coordsize="33,68" path="m,6r,4l,12r2,6l2,24r,6l4,36r2,8l6,48r2,6l10,60r2,4l17,68r6,-6l27,58r2,-6l31,48r2,-6l33,36r,-4l31,26r,-4l31,16,29,12,27,8r,-2l23,2,23,,,6r,xe" stroked="f">
              <v:path arrowok="t"/>
            </v:shape>
            <v:shape id="_x0000_s1225" style="position:absolute;left:921;top:719;width:21;height:26" coordsize="42,52" path="m22,4l14,,10,2,4,8,2,16,,20r,4l,28r4,6l8,42r8,8l24,52r6,l38,48r4,-6l42,38r,-4l40,28,38,24,36,20,32,14,28,8,22,4r,xe" stroked="f">
              <v:path arrowok="t"/>
            </v:shape>
            <v:shape id="_x0000_s1226" style="position:absolute;left:976;top:589;width:21;height:23" coordsize="44,46" path="m10,4l4,,2,6,,8r,4l,16r2,6l2,26r2,4l8,36r2,4l14,42r4,2l22,46r6,l32,44r4,-2l38,42r4,-2l44,36r,-4l38,26,32,20,26,16,22,12,16,8,10,4r,xe" stroked="f">
              <v:path arrowok="t"/>
            </v:shape>
            <v:shape id="_x0000_s1227" style="position:absolute;left:1031;top:652;width:22;height:20" coordsize="44,39" path="m22,4l14,,8,4,4,10,2,18,,26r2,7l4,35r4,2l10,39r6,l20,37r6,-2l28,35r6,l38,31r6,-2l42,24,40,20,36,16,34,12,28,8,22,4r,xe" stroked="f">
              <v:path arrowok="t"/>
            </v:shape>
            <v:shape id="_x0000_s1228" style="position:absolute;left:212;top:757;width:21;height:36" coordsize="42,71" path="m20,r,l18,4,16,8r-2,6l12,18r-2,8l8,31,6,39,2,45r,8l,59r,6l,69r2,2l6,71r4,l14,69r4,-4l22,61r4,-4l28,51r2,-6l32,39r2,-6l36,28r2,-6l38,18r2,-4l40,6,42,4,20,r,xe" stroked="f">
              <v:path arrowok="t"/>
            </v:shape>
            <v:shape id="_x0000_s1229" style="position:absolute;left:1175;top:753;width:20;height:36" coordsize="40,71" path="m20,l18,r,4l16,6r-2,6l12,18r-2,6l6,32,4,39,2,45r,6l,57r,6l2,69r8,2l12,67r6,-2l20,59r4,-4l26,49r4,-4l30,39r4,-5l34,28r2,-6l36,16r2,-4l40,6r,-2l20,r,xe" stroked="f">
              <v:path arrowok="t"/>
            </v:shape>
            <v:shape id="_x0000_s1230" style="position:absolute;left:1121;top:330;width:20;height:21" coordsize="40,41" path="m22,2l16,,12,4,6,8,2,16,,24r2,8l2,33r4,4l8,39r6,2l20,41r4,l28,39r4,l38,35r2,-5l38,22,36,16,32,12,30,8,26,4,22,2r,xe" stroked="f">
              <v:path arrowok="t"/>
            </v:shape>
            <v:shape id="_x0000_s1231" style="position:absolute;left:1093;top:147;width:14;height:33" coordsize="28,68" path="m,6r,4l,14r,6l2,26r,4l2,38r,4l2,50r,4l4,58r2,4l8,66r4,2l20,66r2,-4l26,56r2,-4l28,46r,-4l28,36r,-6l28,26,26,20,24,14,22,10r,-4l18,2,18,,,6r,xe" stroked="f">
              <v:path arrowok="t"/>
            </v:shape>
            <v:shape id="_x0000_s1232" style="position:absolute;left:1161;top:198;width:31;height:43" coordsize="62,85" path="m50,l48,,46,2,42,6r-2,6l34,18r-6,8l24,34r-6,8l14,50,8,58,4,66,2,72,,76r,6l2,83r4,2l14,82,24,76r4,-6l34,64r4,-6l44,54r2,-8l50,40r2,-6l56,30r4,-8l62,20,50,r,xe" stroked="f">
              <v:path arrowok="t"/>
            </v:shape>
            <w10:anchorlock/>
          </v:group>
        </w:pict>
      </w:r>
      <w:r>
        <w:rPr>
          <w:rFonts w:ascii="Hand writing Mutlu" w:hAnsi="Hand writing Mutlu"/>
          <w:sz w:val="96"/>
          <w:szCs w:val="96"/>
          <w:lang w:eastAsia="tr-TR"/>
        </w:rPr>
        <w:t>ele</w:t>
      </w:r>
    </w:p>
    <w:p w:rsidR="003F664F" w:rsidRDefault="003F664F" w:rsidP="00370BBE">
      <w:pPr>
        <w:pStyle w:val="Heading1"/>
        <w:jc w:val="left"/>
        <w:rPr>
          <w:rFonts w:ascii="ALFABET98" w:hAnsi="ALFABET98"/>
          <w:color w:val="auto"/>
          <w:sz w:val="10"/>
          <w:szCs w:val="10"/>
        </w:rPr>
      </w:pPr>
      <w:r>
        <w:rPr>
          <w:noProof/>
        </w:rPr>
        <w:pict>
          <v:group id="_x0000_s1233" style="position:absolute;margin-left:-6.95pt;margin-top:9.4pt;width:518.95pt;height:35.45pt;z-index:251652096" coordorigin="1413,7777" coordsize="9004,600">
            <v:line id="_x0000_s1234" style="position:absolute" from="1413,7777" to="10413,7777"/>
            <v:line id="_x0000_s1235" style="position:absolute" from="1413,7957" to="10413,7957"/>
            <v:line id="_x0000_s1236" style="position:absolute" from="1417,8197" to="10417,8197"/>
            <v:line id="_x0000_s1237" style="position:absolute" from="1417,8377" to="10417,8377"/>
            <v:line id="_x0000_s1238" style="position:absolute" from="10417,7777" to="10417,8344"/>
            <v:line id="_x0000_s1239" style="position:absolute" from="1417,7777" to="1417,8344"/>
            <w10:wrap side="left"/>
          </v:group>
        </w:pict>
      </w:r>
      <w:r w:rsidRPr="00370BBE">
        <w:rPr>
          <w:rFonts w:ascii="Hand writing Mutlu" w:hAnsi="Hand writing Mutlu"/>
          <w:color w:val="auto"/>
          <w:sz w:val="60"/>
          <w:szCs w:val="60"/>
        </w:rPr>
        <w:t xml:space="preserve"> ele ele</w:t>
      </w:r>
      <w:r>
        <w:rPr>
          <w:rFonts w:ascii="Nurhan Uz" w:hAnsi="Nurhan Uz"/>
          <w:color w:val="auto"/>
          <w:sz w:val="60"/>
          <w:szCs w:val="60"/>
        </w:rPr>
        <w:t xml:space="preserve"> ele ele ele ele ele ele ele ele   </w:t>
      </w:r>
    </w:p>
    <w:p w:rsidR="003F664F" w:rsidRDefault="003F664F" w:rsidP="00370BBE">
      <w:pPr>
        <w:pStyle w:val="Heading1"/>
        <w:jc w:val="left"/>
        <w:rPr>
          <w:rFonts w:ascii="ALFABET98" w:hAnsi="ALFABET98"/>
          <w:color w:val="auto"/>
          <w:sz w:val="10"/>
          <w:szCs w:val="10"/>
        </w:rPr>
      </w:pPr>
    </w:p>
    <w:p w:rsidR="003F664F" w:rsidRPr="00370BBE" w:rsidRDefault="003F664F" w:rsidP="00370BBE">
      <w:pPr>
        <w:pStyle w:val="Heading1"/>
        <w:jc w:val="left"/>
        <w:rPr>
          <w:rFonts w:ascii="Hand writing Mutlu" w:hAnsi="Hand writing Mutlu" w:cs="Arial"/>
          <w:outline/>
          <w:sz w:val="16"/>
          <w:szCs w:val="16"/>
        </w:rPr>
      </w:pPr>
      <w:r>
        <w:rPr>
          <w:noProof/>
        </w:rPr>
        <w:pict>
          <v:group id="_x0000_s1240" style="position:absolute;margin-left:-6.95pt;margin-top:9.4pt;width:518.95pt;height:35.45pt;z-index:251651072" coordorigin="1413,7777" coordsize="9004,600">
            <v:line id="_x0000_s1241" style="position:absolute" from="1413,7777" to="10413,7777"/>
            <v:line id="_x0000_s1242" style="position:absolute" from="1413,7957" to="10413,7957"/>
            <v:line id="_x0000_s1243" style="position:absolute" from="1417,8197" to="10417,8197"/>
            <v:line id="_x0000_s1244" style="position:absolute" from="1417,8377" to="10417,8377"/>
            <v:line id="_x0000_s1245" style="position:absolute" from="10417,7777" to="10417,8344"/>
            <v:line id="_x0000_s1246" style="position:absolute" from="1417,7777" to="1417,8344"/>
            <w10:wrap side="left"/>
          </v:group>
        </w:pict>
      </w:r>
      <w:r>
        <w:rPr>
          <w:rFonts w:ascii="Nurhan Uz" w:hAnsi="Nurhan Uz"/>
          <w:color w:val="auto"/>
          <w:sz w:val="60"/>
          <w:szCs w:val="60"/>
        </w:rPr>
        <w:t xml:space="preserve"> </w:t>
      </w:r>
      <w:r w:rsidRPr="00370BBE">
        <w:rPr>
          <w:rFonts w:ascii="Hand writing Mutlu" w:hAnsi="Hand writing Mutlu"/>
          <w:color w:val="auto"/>
          <w:sz w:val="60"/>
          <w:szCs w:val="60"/>
        </w:rPr>
        <w:t>ele ele</w:t>
      </w:r>
      <w:r w:rsidRPr="00370BBE">
        <w:rPr>
          <w:rFonts w:ascii="Hand writing Mutlu" w:hAnsi="Hand writing Mutlu"/>
          <w:outline/>
          <w:color w:val="auto"/>
          <w:sz w:val="60"/>
          <w:szCs w:val="60"/>
        </w:rPr>
        <w:t xml:space="preserve"> ele ele ele ele ele ele ele ele </w:t>
      </w:r>
    </w:p>
    <w:p w:rsidR="003F664F" w:rsidRDefault="003F664F" w:rsidP="00370BBE">
      <w:pPr>
        <w:pStyle w:val="Heading1"/>
        <w:jc w:val="left"/>
        <w:rPr>
          <w:rFonts w:ascii="Nurhan Uz" w:hAnsi="Nurhan Uz"/>
          <w:color w:val="auto"/>
          <w:sz w:val="2"/>
          <w:szCs w:val="2"/>
        </w:rPr>
      </w:pPr>
    </w:p>
    <w:p w:rsidR="003F664F" w:rsidRDefault="003F664F" w:rsidP="00370BBE">
      <w:pPr>
        <w:pStyle w:val="Heading1"/>
        <w:jc w:val="left"/>
        <w:rPr>
          <w:rFonts w:ascii="Nurhan Uz" w:hAnsi="Nurhan Uz"/>
          <w:color w:val="auto"/>
          <w:sz w:val="2"/>
          <w:szCs w:val="2"/>
        </w:rPr>
      </w:pPr>
    </w:p>
    <w:p w:rsidR="003F664F" w:rsidRDefault="003F664F" w:rsidP="00370BBE">
      <w:pPr>
        <w:pStyle w:val="Heading1"/>
        <w:jc w:val="left"/>
        <w:rPr>
          <w:rFonts w:ascii="Nurhan Uz" w:hAnsi="Nurhan Uz"/>
          <w:color w:val="auto"/>
          <w:sz w:val="2"/>
          <w:szCs w:val="2"/>
        </w:rPr>
      </w:pPr>
    </w:p>
    <w:p w:rsidR="003F664F" w:rsidRDefault="003F664F" w:rsidP="00370BBE">
      <w:pPr>
        <w:pStyle w:val="Heading1"/>
        <w:jc w:val="left"/>
        <w:rPr>
          <w:rFonts w:ascii="Nurhan Uz" w:hAnsi="Nurhan Uz"/>
          <w:color w:val="auto"/>
          <w:sz w:val="2"/>
          <w:szCs w:val="2"/>
        </w:rPr>
      </w:pPr>
    </w:p>
    <w:p w:rsidR="003F664F" w:rsidRDefault="003F664F" w:rsidP="00370BBE">
      <w:pPr>
        <w:pStyle w:val="Heading1"/>
        <w:jc w:val="left"/>
        <w:rPr>
          <w:rFonts w:ascii="Nurhan Uz" w:hAnsi="Nurhan Uz"/>
          <w:color w:val="auto"/>
          <w:sz w:val="2"/>
          <w:szCs w:val="2"/>
        </w:rPr>
      </w:pPr>
    </w:p>
    <w:p w:rsidR="003F664F" w:rsidRDefault="003F664F" w:rsidP="00370BBE">
      <w:pPr>
        <w:pStyle w:val="Heading1"/>
        <w:jc w:val="left"/>
        <w:rPr>
          <w:rFonts w:ascii="Hand writing Mutlu" w:hAnsi="Hand writing Mutlu"/>
          <w:outline/>
          <w:color w:val="auto"/>
          <w:sz w:val="2"/>
          <w:szCs w:val="2"/>
        </w:rPr>
      </w:pPr>
      <w:r>
        <w:rPr>
          <w:noProof/>
        </w:rPr>
        <w:pict>
          <v:group id="_x0000_s1247" style="position:absolute;margin-left:-6.95pt;margin-top:9.4pt;width:518.95pt;height:35.45pt;z-index:251653120" coordorigin="1413,7777" coordsize="9004,600">
            <v:line id="_x0000_s1248" style="position:absolute" from="1413,7777" to="10413,7777"/>
            <v:line id="_x0000_s1249" style="position:absolute" from="1413,7957" to="10413,7957"/>
            <v:line id="_x0000_s1250" style="position:absolute" from="1417,8197" to="10417,8197"/>
            <v:line id="_x0000_s1251" style="position:absolute" from="1417,8377" to="10417,8377"/>
            <v:line id="_x0000_s1252" style="position:absolute" from="10417,7777" to="10417,8344"/>
            <v:line id="_x0000_s1253" style="position:absolute" from="1417,7777" to="1417,8344"/>
            <w10:wrap side="left"/>
          </v:group>
        </w:pict>
      </w:r>
      <w:r w:rsidRPr="003B4BFF">
        <w:rPr>
          <w:rFonts w:ascii="Hand writing Mutlu" w:hAnsi="Hand writing Mutlu"/>
          <w:outline/>
          <w:color w:val="auto"/>
          <w:sz w:val="60"/>
          <w:szCs w:val="60"/>
        </w:rPr>
        <w:t>e</w:t>
      </w:r>
      <w:r>
        <w:rPr>
          <w:rFonts w:ascii="Hand writing Mutlu" w:hAnsi="Hand writing Mutlu"/>
          <w:outline/>
          <w:color w:val="auto"/>
          <w:sz w:val="60"/>
          <w:szCs w:val="60"/>
        </w:rPr>
        <w:t xml:space="preserve">le ele ele ele ele </w:t>
      </w:r>
    </w:p>
    <w:p w:rsidR="003F664F" w:rsidRDefault="003F664F" w:rsidP="00370BBE">
      <w:pPr>
        <w:tabs>
          <w:tab w:val="left" w:pos="2629"/>
        </w:tabs>
      </w:pPr>
    </w:p>
    <w:p w:rsidR="003F664F" w:rsidRPr="00344D84" w:rsidRDefault="003F664F" w:rsidP="00370BBE">
      <w:pPr>
        <w:tabs>
          <w:tab w:val="left" w:pos="1060"/>
        </w:tabs>
        <w:rPr>
          <w:rFonts w:ascii="ALFABET98" w:hAnsi="ALFABET98"/>
          <w:b/>
          <w:outline/>
          <w:sz w:val="10"/>
          <w:szCs w:val="10"/>
        </w:rPr>
      </w:pPr>
    </w:p>
    <w:p w:rsidR="003F664F" w:rsidRDefault="003F664F" w:rsidP="00370BBE">
      <w:pPr>
        <w:tabs>
          <w:tab w:val="left" w:pos="2629"/>
        </w:tabs>
      </w:pPr>
      <w:r>
        <w:rPr>
          <w:noProof/>
          <w:lang w:eastAsia="tr-TR"/>
        </w:rPr>
        <w:pict>
          <v:group id="_x0000_s1254" style="position:absolute;margin-left:-5.4pt;margin-top:6.45pt;width:509.4pt;height:34.9pt;z-index:251654144" coordorigin="1413,7777" coordsize="9004,600">
            <v:line id="_x0000_s1255" style="position:absolute" from="1413,7777" to="10413,7777"/>
            <v:line id="_x0000_s1256" style="position:absolute" from="1413,7957" to="10413,7957"/>
            <v:line id="_x0000_s1257" style="position:absolute" from="1417,8197" to="10417,8197"/>
            <v:line id="_x0000_s1258" style="position:absolute" from="1417,8377" to="10417,8377"/>
            <v:line id="_x0000_s1259" style="position:absolute" from="10417,7777" to="10417,8344"/>
            <v:line id="_x0000_s1260" style="position:absolute" from="1417,7777" to="1417,8344"/>
            <w10:wrap side="left"/>
          </v:group>
        </w:pict>
      </w:r>
      <w:r>
        <w:rPr>
          <w:rFonts w:ascii="ALFABET98" w:hAnsi="ALFABET98"/>
          <w:outline/>
          <w:sz w:val="60"/>
          <w:szCs w:val="60"/>
        </w:rPr>
        <w:t xml:space="preserve"> 5 5 5 5 5 5 5 5 5 5 5 5 5 5 5 5   </w:t>
      </w:r>
    </w:p>
    <w:p w:rsidR="003F664F" w:rsidRDefault="003F664F" w:rsidP="00370BBE"/>
    <w:p w:rsidR="003F664F" w:rsidRPr="00370BBE" w:rsidRDefault="003F664F" w:rsidP="00370BBE">
      <w:pPr>
        <w:tabs>
          <w:tab w:val="left" w:pos="2629"/>
        </w:tabs>
      </w:pPr>
      <w:r>
        <w:rPr>
          <w:noProof/>
          <w:lang w:eastAsia="tr-TR"/>
        </w:rPr>
        <w:pict>
          <v:group id="_x0000_s1261" style="position:absolute;margin-left:-5.4pt;margin-top:6.3pt;width:509.4pt;height:34.9pt;z-index:251655168" coordorigin="1413,7777" coordsize="9004,600">
            <v:line id="_x0000_s1262" style="position:absolute" from="1413,7777" to="10413,7777"/>
            <v:line id="_x0000_s1263" style="position:absolute" from="1413,7957" to="10413,7957"/>
            <v:line id="_x0000_s1264" style="position:absolute" from="1417,8197" to="10417,8197"/>
            <v:line id="_x0000_s1265" style="position:absolute" from="1417,8377" to="10417,8377"/>
            <v:line id="_x0000_s1266" style="position:absolute" from="10417,7777" to="10417,8344"/>
            <v:line id="_x0000_s1267" style="position:absolute" from="1417,7777" to="1417,8344"/>
            <w10:wrap side="left"/>
          </v:group>
        </w:pict>
      </w:r>
      <w:r>
        <w:rPr>
          <w:rFonts w:ascii="ALFABET98" w:hAnsi="ALFABET98"/>
          <w:outline/>
          <w:sz w:val="60"/>
          <w:szCs w:val="60"/>
        </w:rPr>
        <w:t xml:space="preserve"> 5 5 5 5 5 5 5 5 5 5 5 5 5 5 5 5   </w:t>
      </w:r>
    </w:p>
    <w:p w:rsidR="003F664F" w:rsidRDefault="003F664F" w:rsidP="00370BBE"/>
    <w:p w:rsidR="003F664F" w:rsidRPr="00370BBE" w:rsidRDefault="003F664F" w:rsidP="00370BBE">
      <w:pPr>
        <w:tabs>
          <w:tab w:val="left" w:pos="2629"/>
        </w:tabs>
      </w:pPr>
      <w:r>
        <w:rPr>
          <w:noProof/>
          <w:lang w:eastAsia="tr-TR"/>
        </w:rPr>
        <w:pict>
          <v:group id="_x0000_s1268" style="position:absolute;margin-left:-5.4pt;margin-top:6.3pt;width:509.4pt;height:34.9pt;z-index:251656192" coordorigin="1413,7777" coordsize="9004,600">
            <v:line id="_x0000_s1269" style="position:absolute" from="1413,7777" to="10413,7777"/>
            <v:line id="_x0000_s1270" style="position:absolute" from="1413,7957" to="10413,7957"/>
            <v:line id="_x0000_s1271" style="position:absolute" from="1417,8197" to="10417,8197"/>
            <v:line id="_x0000_s1272" style="position:absolute" from="1417,8377" to="10417,8377"/>
            <v:line id="_x0000_s1273" style="position:absolute" from="10417,7777" to="10417,8344"/>
            <v:line id="_x0000_s1274" style="position:absolute" from="1417,7777" to="1417,8344"/>
            <w10:wrap side="left"/>
          </v:group>
        </w:pict>
      </w:r>
      <w:r>
        <w:rPr>
          <w:rFonts w:ascii="ALFABET98" w:hAnsi="ALFABET98"/>
          <w:outline/>
          <w:sz w:val="60"/>
          <w:szCs w:val="60"/>
        </w:rPr>
        <w:t xml:space="preserve"> 5 5 5 5 5 5 5 5 5 5 5 5 5 5 5 5   </w:t>
      </w:r>
    </w:p>
    <w:p w:rsidR="003F664F" w:rsidRDefault="003F664F" w:rsidP="00370BBE"/>
    <w:p w:rsidR="003F664F" w:rsidRPr="00370BBE" w:rsidRDefault="003F664F" w:rsidP="00370BBE">
      <w:pPr>
        <w:tabs>
          <w:tab w:val="left" w:pos="2629"/>
        </w:tabs>
      </w:pPr>
      <w:r>
        <w:rPr>
          <w:noProof/>
          <w:lang w:eastAsia="tr-TR"/>
        </w:rPr>
        <w:pict>
          <v:group id="_x0000_s1275" style="position:absolute;margin-left:-5.4pt;margin-top:6.3pt;width:509.4pt;height:34.9pt;z-index:251657216" coordorigin="1413,7777" coordsize="9004,600">
            <v:line id="_x0000_s1276" style="position:absolute" from="1413,7777" to="10413,7777"/>
            <v:line id="_x0000_s1277" style="position:absolute" from="1413,7957" to="10413,7957"/>
            <v:line id="_x0000_s1278" style="position:absolute" from="1417,8197" to="10417,8197"/>
            <v:line id="_x0000_s1279" style="position:absolute" from="1417,8377" to="10417,8377"/>
            <v:line id="_x0000_s1280" style="position:absolute" from="10417,7777" to="10417,8344"/>
            <v:line id="_x0000_s1281" style="position:absolute" from="1417,7777" to="1417,8344"/>
            <w10:wrap side="left"/>
          </v:group>
        </w:pict>
      </w:r>
      <w:r>
        <w:rPr>
          <w:rFonts w:ascii="ALFABET98" w:hAnsi="ALFABET98"/>
          <w:outline/>
          <w:sz w:val="60"/>
          <w:szCs w:val="60"/>
        </w:rPr>
        <w:t xml:space="preserve"> 5 5 5 5 5 5 5 5 </w:t>
      </w:r>
    </w:p>
    <w:p w:rsidR="003F664F" w:rsidRDefault="003F664F" w:rsidP="00370BBE"/>
    <w:p w:rsidR="003F664F" w:rsidRPr="001133CE" w:rsidRDefault="003F664F" w:rsidP="001133CE"/>
    <w:p w:rsidR="003F664F" w:rsidRPr="001133CE" w:rsidRDefault="003F664F" w:rsidP="001133CE">
      <w:hyperlink r:id="rId6" w:history="1">
        <w:r w:rsidRPr="00BB0F36">
          <w:rPr>
            <w:rStyle w:val="Hyperlink"/>
            <w:rFonts w:ascii="Hand writing Mutlu" w:hAnsi="Hand writing Mutlu"/>
            <w:sz w:val="36"/>
            <w:szCs w:val="36"/>
          </w:rPr>
          <w:t>www.sorubak.com</w:t>
        </w:r>
      </w:hyperlink>
    </w:p>
    <w:p w:rsidR="003F664F" w:rsidRPr="001C1A4A" w:rsidRDefault="003F664F" w:rsidP="001133CE">
      <w:pPr>
        <w:jc w:val="right"/>
        <w:rPr>
          <w:rFonts w:ascii="ALFABET98" w:hAnsi="ALFABET98"/>
        </w:rPr>
      </w:pPr>
      <w:r>
        <w:rPr>
          <w:noProof/>
          <w:lang w:eastAsia="tr-TR"/>
        </w:rPr>
        <w:pict>
          <v:rect id="_x0000_s1282" style="position:absolute;left:0;text-align:left;margin-left:462.45pt;margin-top:153.45pt;width:23pt;height:25pt;z-index:251666432"/>
        </w:pict>
      </w:r>
      <w:r>
        <w:rPr>
          <w:noProof/>
          <w:lang w:eastAsia="tr-TR"/>
        </w:rPr>
        <w:pict>
          <v:rect id="_x0000_s1283" style="position:absolute;left:0;text-align:left;margin-left:262.45pt;margin-top:158.45pt;width:23pt;height:25pt;z-index:251665408"/>
        </w:pict>
      </w:r>
      <w:r>
        <w:rPr>
          <w:noProof/>
          <w:lang w:eastAsia="tr-TR"/>
        </w:rPr>
        <w:pict>
          <v:rect id="_x0000_s1284" style="position:absolute;left:0;text-align:left;margin-left:52.45pt;margin-top:158.45pt;width:23pt;height:25pt;z-index:251664384"/>
        </w:pict>
      </w:r>
      <w:r>
        <w:rPr>
          <w:noProof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285" type="#_x0000_t110" style="position:absolute;left:0;text-align:left;margin-left:432.45pt;margin-top:259.45pt;width:104pt;height:116pt;z-index:251663360">
            <v:textbox>
              <w:txbxContent>
                <w:p w:rsidR="003F664F" w:rsidRPr="000B2F44" w:rsidRDefault="003F664F" w:rsidP="001133CE">
                  <w:pPr>
                    <w:rPr>
                      <w:sz w:val="96"/>
                      <w:szCs w:val="96"/>
                    </w:rPr>
                  </w:pPr>
                  <w:r w:rsidRPr="000B2F44">
                    <w:rPr>
                      <w:sz w:val="96"/>
                      <w:szCs w:val="96"/>
                    </w:rPr>
                    <w:sym w:font="Wingdings" w:char="F050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286" type="#_x0000_t10" style="position:absolute;left:0;text-align:left;margin-left:224.45pt;margin-top:254.45pt;width:134pt;height:121pt;z-index:251662336">
            <v:textbox>
              <w:txbxContent>
                <w:p w:rsidR="003F664F" w:rsidRDefault="003F664F" w:rsidP="001133CE">
                  <w:pPr>
                    <w:jc w:val="center"/>
                    <w:rPr>
                      <w:sz w:val="48"/>
                      <w:szCs w:val="48"/>
                    </w:rPr>
                  </w:pPr>
                  <w:r w:rsidRPr="000B2F44">
                    <w:rPr>
                      <w:sz w:val="48"/>
                      <w:szCs w:val="48"/>
                    </w:rPr>
                    <w:sym w:font="Wingdings" w:char="F02A"/>
                  </w:r>
                  <w:r w:rsidRPr="000B2F44">
                    <w:rPr>
                      <w:sz w:val="48"/>
                      <w:szCs w:val="48"/>
                    </w:rPr>
                    <w:sym w:font="Wingdings" w:char="F02A"/>
                  </w:r>
                </w:p>
                <w:p w:rsidR="003F664F" w:rsidRPr="000B2F44" w:rsidRDefault="003F664F" w:rsidP="001133CE">
                  <w:pPr>
                    <w:jc w:val="center"/>
                    <w:rPr>
                      <w:sz w:val="48"/>
                      <w:szCs w:val="48"/>
                    </w:rPr>
                  </w:pPr>
                  <w:r w:rsidRPr="000B2F44">
                    <w:rPr>
                      <w:sz w:val="48"/>
                      <w:szCs w:val="48"/>
                    </w:rPr>
                    <w:sym w:font="Wingdings" w:char="F02A"/>
                  </w:r>
                  <w:r w:rsidRPr="000B2F44">
                    <w:rPr>
                      <w:sz w:val="48"/>
                      <w:szCs w:val="48"/>
                    </w:rPr>
                    <w:sym w:font="Wingdings" w:char="F02A"/>
                  </w:r>
                  <w:r w:rsidRPr="000B2F44">
                    <w:rPr>
                      <w:sz w:val="48"/>
                      <w:szCs w:val="48"/>
                    </w:rPr>
                    <w:sym w:font="Wingdings" w:char="F02A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287" style="position:absolute;left:0;text-align:left;margin-left:-4.55pt;margin-top:259.45pt;width:145pt;height:116pt;z-index:251661312" arcsize="10923f">
            <v:textbox>
              <w:txbxContent>
                <w:p w:rsidR="003F664F" w:rsidRPr="000B2F44" w:rsidRDefault="003F664F" w:rsidP="001133CE">
                  <w:pPr>
                    <w:jc w:val="center"/>
                    <w:rPr>
                      <w:sz w:val="144"/>
                      <w:szCs w:val="144"/>
                    </w:rPr>
                  </w:pPr>
                  <w:r w:rsidRPr="000B2F44">
                    <w:rPr>
                      <w:sz w:val="144"/>
                      <w:szCs w:val="144"/>
                    </w:rPr>
                    <w:sym w:font="Wingdings" w:char="F027"/>
                  </w:r>
                  <w:r w:rsidRPr="000B2F44">
                    <w:rPr>
                      <w:sz w:val="144"/>
                      <w:szCs w:val="144"/>
                    </w:rPr>
                    <w:sym w:font="Wingdings" w:char="F027"/>
                  </w:r>
                  <w:r w:rsidRPr="000B2F44">
                    <w:rPr>
                      <w:sz w:val="144"/>
                      <w:szCs w:val="144"/>
                    </w:rPr>
                    <w:sym w:font="Wingdings" w:char="F027"/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288" type="#_x0000_t9" style="position:absolute;left:0;text-align:left;margin-left:422.45pt;margin-top:10.45pt;width:98pt;height:110pt;z-index:251660288">
            <v:textbox>
              <w:txbxContent>
                <w:p w:rsidR="003F664F" w:rsidRPr="000B2F44" w:rsidRDefault="003F664F" w:rsidP="001133CE">
                  <w:pPr>
                    <w:jc w:val="center"/>
                    <w:rPr>
                      <w:sz w:val="44"/>
                      <w:szCs w:val="44"/>
                    </w:rPr>
                  </w:pPr>
                  <w:r w:rsidRPr="000B2F44">
                    <w:rPr>
                      <w:sz w:val="44"/>
                      <w:szCs w:val="44"/>
                    </w:rPr>
                    <w:sym w:font="Wingdings" w:char="F024"/>
                  </w:r>
                  <w:r w:rsidRPr="000B2F44">
                    <w:rPr>
                      <w:sz w:val="44"/>
                      <w:szCs w:val="44"/>
                    </w:rPr>
                    <w:sym w:font="Wingdings" w:char="F024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289" style="position:absolute;left:0;text-align:left;margin-left:-1.55pt;margin-top:22.45pt;width:119pt;height:113pt;z-index:251658240" arcsize="10923f">
            <v:textbox>
              <w:txbxContent>
                <w:p w:rsidR="003F664F" w:rsidRPr="00DA40B9" w:rsidRDefault="003F664F" w:rsidP="001133CE">
                  <w:pPr>
                    <w:jc w:val="center"/>
                    <w:rPr>
                      <w:sz w:val="56"/>
                      <w:szCs w:val="56"/>
                    </w:rPr>
                  </w:pPr>
                  <w:r w:rsidRPr="00DA40B9">
                    <w:rPr>
                      <w:sz w:val="56"/>
                      <w:szCs w:val="56"/>
                    </w:rPr>
                    <w:sym w:font="Wingdings" w:char="F026"/>
                  </w:r>
                  <w:r w:rsidRPr="00DA40B9">
                    <w:rPr>
                      <w:sz w:val="56"/>
                      <w:szCs w:val="56"/>
                    </w:rPr>
                    <w:sym w:font="Wingdings" w:char="F026"/>
                  </w:r>
                </w:p>
                <w:p w:rsidR="003F664F" w:rsidRPr="00DA40B9" w:rsidRDefault="003F664F" w:rsidP="001133CE">
                  <w:pPr>
                    <w:jc w:val="center"/>
                    <w:rPr>
                      <w:sz w:val="56"/>
                      <w:szCs w:val="56"/>
                    </w:rPr>
                  </w:pPr>
                  <w:r w:rsidRPr="00DA40B9">
                    <w:rPr>
                      <w:sz w:val="56"/>
                      <w:szCs w:val="56"/>
                    </w:rPr>
                    <w:sym w:font="Wingdings" w:char="F026"/>
                  </w:r>
                  <w:r w:rsidRPr="00DA40B9">
                    <w:rPr>
                      <w:sz w:val="56"/>
                      <w:szCs w:val="56"/>
                    </w:rPr>
                    <w:sym w:font="Wingdings" w:char="F026"/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290" type="#_x0000_t4" style="position:absolute;left:0;text-align:left;margin-left:214.45pt;margin-top:10.45pt;width:130pt;height:125pt;z-index:251659264">
            <v:textbox>
              <w:txbxContent>
                <w:p w:rsidR="003F664F" w:rsidRPr="000B2F44" w:rsidRDefault="003F664F" w:rsidP="001133CE">
                  <w:pPr>
                    <w:jc w:val="center"/>
                    <w:rPr>
                      <w:sz w:val="72"/>
                      <w:szCs w:val="72"/>
                    </w:rPr>
                  </w:pPr>
                  <w:r w:rsidRPr="000B2F44">
                    <w:rPr>
                      <w:sz w:val="72"/>
                      <w:szCs w:val="72"/>
                    </w:rPr>
                    <w:sym w:font="Wingdings" w:char="F025"/>
                  </w:r>
                </w:p>
              </w:txbxContent>
            </v:textbox>
          </v:shape>
        </w:pict>
      </w:r>
    </w:p>
    <w:p w:rsidR="003F664F" w:rsidRPr="001C1A4A" w:rsidRDefault="003F664F" w:rsidP="001133CE">
      <w:pPr>
        <w:rPr>
          <w:rFonts w:ascii="ALFABET98" w:hAnsi="ALFABET98"/>
        </w:rPr>
      </w:pPr>
    </w:p>
    <w:p w:rsidR="003F664F" w:rsidRPr="001C1A4A" w:rsidRDefault="003F664F" w:rsidP="001133CE">
      <w:pPr>
        <w:rPr>
          <w:rFonts w:ascii="ALFABET98" w:hAnsi="ALFABET98"/>
        </w:rPr>
      </w:pPr>
    </w:p>
    <w:p w:rsidR="003F664F" w:rsidRPr="001C1A4A" w:rsidRDefault="003F664F" w:rsidP="001133CE">
      <w:pPr>
        <w:rPr>
          <w:rFonts w:ascii="ALFABET98" w:hAnsi="ALFABET98"/>
        </w:rPr>
      </w:pPr>
    </w:p>
    <w:p w:rsidR="003F664F" w:rsidRPr="001C1A4A" w:rsidRDefault="003F664F" w:rsidP="001133CE">
      <w:pPr>
        <w:rPr>
          <w:rFonts w:ascii="ALFABET98" w:hAnsi="ALFABET98"/>
        </w:rPr>
      </w:pPr>
    </w:p>
    <w:p w:rsidR="003F664F" w:rsidRPr="001C1A4A" w:rsidRDefault="003F664F" w:rsidP="001133CE">
      <w:pPr>
        <w:rPr>
          <w:rFonts w:ascii="ALFABET98" w:hAnsi="ALFABET98"/>
        </w:rPr>
      </w:pPr>
    </w:p>
    <w:p w:rsidR="003F664F" w:rsidRPr="001C1A4A" w:rsidRDefault="003F664F" w:rsidP="001133CE">
      <w:pPr>
        <w:rPr>
          <w:rFonts w:ascii="ALFABET98" w:hAnsi="ALFABET98"/>
        </w:rPr>
      </w:pPr>
    </w:p>
    <w:p w:rsidR="003F664F" w:rsidRPr="001133CE" w:rsidRDefault="003F664F" w:rsidP="001133CE">
      <w:r>
        <w:rPr>
          <w:noProof/>
          <w:lang w:eastAsia="tr-TR"/>
        </w:rPr>
        <w:pict>
          <v:rect id="_x0000_s1291" style="position:absolute;margin-left:70.75pt;margin-top:302.7pt;width:23pt;height:25pt;z-index:251667456"/>
        </w:pict>
      </w:r>
      <w:r>
        <w:rPr>
          <w:noProof/>
          <w:lang w:eastAsia="tr-TR"/>
        </w:rPr>
        <w:pict>
          <v:rect id="_x0000_s1292" style="position:absolute;margin-left:480.75pt;margin-top:297.7pt;width:23pt;height:25pt;z-index:251669504"/>
        </w:pict>
      </w:r>
      <w:r>
        <w:rPr>
          <w:noProof/>
          <w:lang w:eastAsia="tr-TR"/>
        </w:rPr>
        <w:pict>
          <v:rect id="_x0000_s1293" style="position:absolute;margin-left:280.75pt;margin-top:302.7pt;width:23pt;height:25pt;z-index:251668480"/>
        </w:pict>
      </w:r>
    </w:p>
    <w:sectPr w:rsidR="003F664F" w:rsidRPr="001133CE" w:rsidSect="00370BBE">
      <w:footerReference w:type="default" r:id="rId7"/>
      <w:pgSz w:w="11906" w:h="16838"/>
      <w:pgMar w:top="284" w:right="567" w:bottom="24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64F" w:rsidRDefault="003F664F" w:rsidP="00370BBE">
      <w:r>
        <w:separator/>
      </w:r>
    </w:p>
  </w:endnote>
  <w:endnote w:type="continuationSeparator" w:id="0">
    <w:p w:rsidR="003F664F" w:rsidRDefault="003F664F" w:rsidP="00370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64F" w:rsidRPr="00370BBE" w:rsidRDefault="003F664F" w:rsidP="00370BBE">
    <w:pPr>
      <w:pStyle w:val="Footer"/>
      <w:jc w:val="right"/>
      <w:rPr>
        <w:sz w:val="20"/>
      </w:rPr>
    </w:pPr>
    <w:r w:rsidRPr="00370BBE">
      <w:rPr>
        <w:rFonts w:ascii="Hand writing Mutlu" w:hAnsi="Hand writing Mutlu"/>
        <w:sz w:val="20"/>
      </w:rPr>
      <w:t>Veli İmzası</w:t>
    </w:r>
    <w:r w:rsidRPr="00370BBE">
      <w:rPr>
        <w:sz w:val="20"/>
      </w:rPr>
      <w:t xml:space="preserve"> : ………………………………..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64F" w:rsidRDefault="003F664F" w:rsidP="00370BBE">
      <w:r>
        <w:separator/>
      </w:r>
    </w:p>
  </w:footnote>
  <w:footnote w:type="continuationSeparator" w:id="0">
    <w:p w:rsidR="003F664F" w:rsidRDefault="003F664F" w:rsidP="00370B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BBE"/>
    <w:rsid w:val="000B2F44"/>
    <w:rsid w:val="001133CE"/>
    <w:rsid w:val="00143D75"/>
    <w:rsid w:val="001C1A4A"/>
    <w:rsid w:val="00205943"/>
    <w:rsid w:val="00344D84"/>
    <w:rsid w:val="00370BBE"/>
    <w:rsid w:val="003B4BFF"/>
    <w:rsid w:val="003F664F"/>
    <w:rsid w:val="004C0970"/>
    <w:rsid w:val="00745F56"/>
    <w:rsid w:val="00B06E70"/>
    <w:rsid w:val="00B7427E"/>
    <w:rsid w:val="00B824A7"/>
    <w:rsid w:val="00BB0F36"/>
    <w:rsid w:val="00C93349"/>
    <w:rsid w:val="00DA4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BBE"/>
    <w:rPr>
      <w:rFonts w:ascii="Times New Roman" w:eastAsia="SimSun" w:hAnsi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70BBE"/>
    <w:pPr>
      <w:keepNext/>
      <w:jc w:val="center"/>
      <w:outlineLvl w:val="0"/>
    </w:pPr>
    <w:rPr>
      <w:rFonts w:ascii="Verdana" w:eastAsia="Times New Roman" w:hAnsi="Verdana"/>
      <w:b/>
      <w:bCs/>
      <w:color w:val="FF0000"/>
      <w:sz w:val="20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0BBE"/>
    <w:rPr>
      <w:rFonts w:ascii="Verdana" w:hAnsi="Verdana" w:cs="Times New Roman"/>
      <w:b/>
      <w:bCs/>
      <w:color w:val="FF0000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370BB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70BBE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semiHidden/>
    <w:rsid w:val="00370BB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70BBE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rsid w:val="00B824A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169</Words>
  <Characters>968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ömür</dc:creator>
  <cp:keywords>www.sorubak.com</cp:keywords>
  <dc:description/>
  <cp:lastModifiedBy>edanur</cp:lastModifiedBy>
  <cp:revision>3</cp:revision>
  <dcterms:created xsi:type="dcterms:W3CDTF">2013-10-07T15:21:00Z</dcterms:created>
  <dcterms:modified xsi:type="dcterms:W3CDTF">2014-10-14T15:06:00Z</dcterms:modified>
  <cp:category>www.sorubak.com</cp:category>
  <cp:contentStatus>www.sorubak.com</cp:contentStatus>
</cp:coreProperties>
</file>