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60" w:rsidRDefault="00874660" w:rsidP="000C389E">
      <w:pPr>
        <w:pStyle w:val="NoSpacing"/>
        <w:jc w:val="center"/>
      </w:pPr>
      <w:r>
        <w:t>LLL sesi yazma</w:t>
      </w: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41.5pt;height:135pt;visibility:visible">
            <v:imagedata r:id="rId4" o:title=""/>
          </v:shape>
        </w:pict>
      </w: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2" o:spid="_x0000_i1026" type="#_x0000_t75" style="width:541.5pt;height:135pt;visibility:visible">
            <v:imagedata r:id="rId4" o:title=""/>
          </v:shape>
        </w:pict>
      </w: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3" o:spid="_x0000_i1027" type="#_x0000_t75" style="width:541.5pt;height:135pt;visibility:visible">
            <v:imagedata r:id="rId4" o:title=""/>
          </v:shape>
        </w:pict>
      </w: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4" o:spid="_x0000_i1028" type="#_x0000_t75" style="width:541.5pt;height:135pt;visibility:visible">
            <v:imagedata r:id="rId4" o:title=""/>
          </v:shape>
        </w:pict>
      </w: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5" o:spid="_x0000_i1029" type="#_x0000_t75" style="width:541.5pt;height:135pt;visibility:visible">
            <v:imagedata r:id="rId4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bookmarkStart w:id="0" w:name="_GoBack"/>
      <w:bookmarkEnd w:id="0"/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6" o:spid="_x0000_i1030" type="#_x0000_t75" style="width:527.25pt;height:107.25pt;visibility:visible">
            <v:imagedata r:id="rId5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14" o:spid="_x0000_i1031" type="#_x0000_t75" style="width:527.25pt;height:107.25pt;visibility:visible">
            <v:imagedata r:id="rId5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15" o:spid="_x0000_i1032" type="#_x0000_t75" style="width:527.25pt;height:107.25pt;visibility:visible">
            <v:imagedata r:id="rId5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16" o:spid="_x0000_i1033" type="#_x0000_t75" style="width:527.25pt;height:107.25pt;visibility:visible">
            <v:imagedata r:id="rId5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17" o:spid="_x0000_i1034" type="#_x0000_t75" style="width:527.25pt;height:107.25pt;visibility:visible">
            <v:imagedata r:id="rId5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18" o:spid="_x0000_i1035" type="#_x0000_t75" style="width:527.25pt;height:107.25pt;visibility:visible">
            <v:imagedata r:id="rId5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8" o:spid="_x0000_i1036" type="#_x0000_t75" style="width:534pt;height:78.75pt;visibility:visible">
            <v:imagedata r:id="rId6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9" o:spid="_x0000_i1037" type="#_x0000_t75" style="width:534pt;height:105.75pt;visibility:visible">
            <v:imagedata r:id="rId6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7" o:spid="_x0000_i1038" type="#_x0000_t75" style="width:534pt;height:105.75pt;visibility:visible">
            <v:imagedata r:id="rId6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10" o:spid="_x0000_i1039" type="#_x0000_t75" style="width:534pt;height:105.75pt;visibility:visible">
            <v:imagedata r:id="rId6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11" o:spid="_x0000_i1040" type="#_x0000_t75" style="width:534pt;height:105.75pt;visibility:visible">
            <v:imagedata r:id="rId6" o:title=""/>
          </v:shape>
        </w:pict>
      </w:r>
    </w:p>
    <w:p w:rsidR="00874660" w:rsidRDefault="00874660" w:rsidP="000C389E">
      <w:pPr>
        <w:pStyle w:val="NoSpacing"/>
        <w:jc w:val="center"/>
      </w:pPr>
    </w:p>
    <w:p w:rsidR="00874660" w:rsidRDefault="00874660" w:rsidP="000C389E">
      <w:pPr>
        <w:pStyle w:val="NoSpacing"/>
        <w:jc w:val="center"/>
      </w:pPr>
      <w:r w:rsidRPr="008624C1">
        <w:rPr>
          <w:noProof/>
          <w:lang w:eastAsia="tr-TR"/>
        </w:rPr>
        <w:pict>
          <v:shape id="Resim 12" o:spid="_x0000_i1041" type="#_x0000_t75" style="width:534pt;height:105.75pt;visibility:visible">
            <v:imagedata r:id="rId6" o:title=""/>
          </v:shape>
        </w:pict>
      </w:r>
    </w:p>
    <w:p w:rsidR="00874660" w:rsidRDefault="00874660" w:rsidP="000C389E">
      <w:pPr>
        <w:pStyle w:val="NoSpacing"/>
        <w:jc w:val="center"/>
      </w:pPr>
      <w:hyperlink r:id="rId7" w:history="1">
        <w:r w:rsidRPr="00BB0F36"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</w:p>
    <w:p w:rsidR="00874660" w:rsidRDefault="00874660" w:rsidP="000C389E">
      <w:pPr>
        <w:pStyle w:val="NoSpacing"/>
        <w:jc w:val="center"/>
      </w:pPr>
    </w:p>
    <w:sectPr w:rsidR="00874660" w:rsidSect="00EC21EA">
      <w:pgSz w:w="11906" w:h="16838"/>
      <w:pgMar w:top="568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89E"/>
    <w:rsid w:val="0000253A"/>
    <w:rsid w:val="000035AF"/>
    <w:rsid w:val="000076DA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C389E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820C6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964FF"/>
    <w:rsid w:val="002A79C4"/>
    <w:rsid w:val="002B487E"/>
    <w:rsid w:val="002D6730"/>
    <w:rsid w:val="002F0BA6"/>
    <w:rsid w:val="00302872"/>
    <w:rsid w:val="003152C6"/>
    <w:rsid w:val="00326756"/>
    <w:rsid w:val="00327D59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089C"/>
    <w:rsid w:val="006216D0"/>
    <w:rsid w:val="00621920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D52C4"/>
    <w:rsid w:val="006E0C8B"/>
    <w:rsid w:val="006E683B"/>
    <w:rsid w:val="007143B5"/>
    <w:rsid w:val="0073010F"/>
    <w:rsid w:val="007340D3"/>
    <w:rsid w:val="00753BC1"/>
    <w:rsid w:val="00763E97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624C1"/>
    <w:rsid w:val="0087206C"/>
    <w:rsid w:val="00872534"/>
    <w:rsid w:val="00874660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4174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A01BF2"/>
    <w:rsid w:val="00A26F59"/>
    <w:rsid w:val="00A36B3E"/>
    <w:rsid w:val="00A47933"/>
    <w:rsid w:val="00A71F21"/>
    <w:rsid w:val="00A82325"/>
    <w:rsid w:val="00A95C66"/>
    <w:rsid w:val="00AA0B18"/>
    <w:rsid w:val="00AA1477"/>
    <w:rsid w:val="00AD377A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2E7B"/>
    <w:rsid w:val="00B757BB"/>
    <w:rsid w:val="00B92D58"/>
    <w:rsid w:val="00B94773"/>
    <w:rsid w:val="00BB0F36"/>
    <w:rsid w:val="00BC7E7A"/>
    <w:rsid w:val="00BD26C8"/>
    <w:rsid w:val="00BF686A"/>
    <w:rsid w:val="00C33FA3"/>
    <w:rsid w:val="00C46C90"/>
    <w:rsid w:val="00C519F3"/>
    <w:rsid w:val="00C60A42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96438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36AF"/>
    <w:rsid w:val="00E54F82"/>
    <w:rsid w:val="00E64C85"/>
    <w:rsid w:val="00E655F6"/>
    <w:rsid w:val="00EA2501"/>
    <w:rsid w:val="00EA49DF"/>
    <w:rsid w:val="00EB683C"/>
    <w:rsid w:val="00EC20B4"/>
    <w:rsid w:val="00EC21EA"/>
    <w:rsid w:val="00EC49BE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C58A1"/>
    <w:rsid w:val="00FD073D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C389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C3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38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964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20</Words>
  <Characters>117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i.nalbant</dc:creator>
  <cp:keywords>www.sorubak.com</cp:keywords>
  <dc:description/>
  <cp:lastModifiedBy>edanur</cp:lastModifiedBy>
  <cp:revision>3</cp:revision>
  <dcterms:created xsi:type="dcterms:W3CDTF">2012-11-08T19:21:00Z</dcterms:created>
  <dcterms:modified xsi:type="dcterms:W3CDTF">2014-10-14T15:04:00Z</dcterms:modified>
  <cp:category>www.sorubak.com</cp:category>
  <cp:contentStatus>www.sorubak.com</cp:contentStatus>
</cp:coreProperties>
</file>