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103" w:rsidRPr="00E26E11" w:rsidRDefault="00797103" w:rsidP="00776935">
      <w:pPr>
        <w:jc w:val="center"/>
        <w:rPr>
          <w:b/>
        </w:rPr>
      </w:pPr>
      <w:r w:rsidRPr="006104D6">
        <w:rPr>
          <w:b/>
        </w:rPr>
        <w:t xml:space="preserve">  </w:t>
      </w:r>
      <w:r>
        <w:rPr>
          <w:b/>
        </w:rPr>
        <w:t>ZİYA GÖKALP NURETTİN KELEM</w:t>
      </w:r>
      <w:r w:rsidRPr="00E26E11">
        <w:rPr>
          <w:b/>
        </w:rPr>
        <w:t xml:space="preserve"> ORTAOKULU MÜDÜRLÜĞÜNE</w:t>
      </w:r>
    </w:p>
    <w:p w:rsidR="00797103" w:rsidRDefault="00797103" w:rsidP="00E26E11">
      <w:pPr>
        <w:jc w:val="center"/>
        <w:rPr>
          <w:b/>
        </w:rPr>
      </w:pPr>
      <w:r w:rsidRPr="00E26E11">
        <w:rPr>
          <w:b/>
        </w:rPr>
        <w:t xml:space="preserve">                                                    </w:t>
      </w:r>
      <w:r>
        <w:rPr>
          <w:b/>
        </w:rPr>
        <w:t xml:space="preserve">                                             </w:t>
      </w:r>
      <w:r w:rsidRPr="00E26E11">
        <w:rPr>
          <w:b/>
        </w:rPr>
        <w:t xml:space="preserve">  DEMİRCİ</w:t>
      </w:r>
    </w:p>
    <w:p w:rsidR="00797103" w:rsidRDefault="00797103" w:rsidP="00E26E11">
      <w:pPr>
        <w:ind w:firstLine="708"/>
        <w:rPr>
          <w:b/>
        </w:rPr>
      </w:pPr>
      <w:r>
        <w:t xml:space="preserve">Danışmanlık  </w:t>
      </w:r>
      <w:r w:rsidRPr="006104D6">
        <w:t xml:space="preserve">görevini </w:t>
      </w:r>
      <w:r>
        <w:t>yürütmekte olduğumuz Kültür, Edebiyat ve Kütüphanecilik Kulübü’nün 2014/2015</w:t>
      </w:r>
      <w:r w:rsidRPr="006104D6">
        <w:t xml:space="preserve"> </w:t>
      </w:r>
      <w:r>
        <w:t>e</w:t>
      </w:r>
      <w:r w:rsidRPr="006104D6">
        <w:t>ğitim ve</w:t>
      </w:r>
      <w:r>
        <w:t xml:space="preserve"> öğretim yılı 1. Dönem sonu</w:t>
      </w:r>
      <w:r w:rsidRPr="006104D6">
        <w:t xml:space="preserve"> çalışma raporu aşağıya</w:t>
      </w:r>
      <w:bookmarkStart w:id="0" w:name="_GoBack"/>
      <w:bookmarkEnd w:id="0"/>
      <w:r w:rsidRPr="006104D6">
        <w:t xml:space="preserve"> çıkartılmıştır.</w:t>
      </w:r>
    </w:p>
    <w:p w:rsidR="00797103" w:rsidRPr="00E26E11" w:rsidRDefault="00797103" w:rsidP="00E26E11">
      <w:pPr>
        <w:ind w:firstLine="708"/>
        <w:rPr>
          <w:b/>
        </w:rPr>
      </w:pPr>
      <w:r w:rsidRPr="006104D6">
        <w:t>Bilgilerinize arz ederim</w:t>
      </w:r>
      <w:r>
        <w:t>. 23/01/2015</w:t>
      </w:r>
    </w:p>
    <w:p w:rsidR="00797103" w:rsidRDefault="00797103" w:rsidP="00776935">
      <w:pPr>
        <w:tabs>
          <w:tab w:val="left" w:pos="3900"/>
          <w:tab w:val="right" w:pos="9072"/>
        </w:tabs>
      </w:pPr>
      <w:r>
        <w:t xml:space="preserve">   </w:t>
      </w:r>
    </w:p>
    <w:p w:rsidR="00797103" w:rsidRDefault="00797103" w:rsidP="00776935">
      <w:pPr>
        <w:tabs>
          <w:tab w:val="left" w:pos="3900"/>
          <w:tab w:val="right" w:pos="9072"/>
        </w:tabs>
      </w:pPr>
      <w:r>
        <w:t xml:space="preserve">      Yasemin ULUS                            Nihal SİRKECİ</w:t>
      </w:r>
      <w:r>
        <w:tab/>
        <w:t xml:space="preserve">                                                          Mehmet TOSUNCUK</w:t>
      </w:r>
    </w:p>
    <w:p w:rsidR="00797103" w:rsidRDefault="00797103" w:rsidP="00776935">
      <w:pPr>
        <w:tabs>
          <w:tab w:val="left" w:pos="2490"/>
          <w:tab w:val="left" w:pos="3900"/>
          <w:tab w:val="right" w:pos="9072"/>
        </w:tabs>
      </w:pPr>
      <w:r>
        <w:t xml:space="preserve">     Danışma Öğretmen</w:t>
      </w:r>
      <w:r>
        <w:tab/>
        <w:t xml:space="preserve">      Danışman Öğretmen</w:t>
      </w:r>
      <w:r>
        <w:tab/>
        <w:t xml:space="preserve">                      Danışman   Öğretmen</w:t>
      </w:r>
      <w:r w:rsidRPr="006104D6">
        <w:t xml:space="preserve"> </w:t>
      </w:r>
    </w:p>
    <w:p w:rsidR="00797103" w:rsidRDefault="00797103" w:rsidP="00776935">
      <w:pPr>
        <w:tabs>
          <w:tab w:val="left" w:pos="2490"/>
          <w:tab w:val="left" w:pos="3900"/>
          <w:tab w:val="right" w:pos="9072"/>
        </w:tabs>
      </w:pPr>
    </w:p>
    <w:p w:rsidR="00797103" w:rsidRDefault="00797103" w:rsidP="00776935">
      <w:pPr>
        <w:rPr>
          <w:b/>
        </w:rPr>
      </w:pPr>
      <w:r>
        <w:rPr>
          <w:b/>
        </w:rPr>
        <w:t xml:space="preserve">Rapor No:1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5"/>
        <w:gridCol w:w="7507"/>
      </w:tblGrid>
      <w:tr w:rsidR="00797103" w:rsidRPr="00446FBC" w:rsidTr="00446FBC">
        <w:tc>
          <w:tcPr>
            <w:tcW w:w="1555" w:type="dxa"/>
          </w:tcPr>
          <w:p w:rsidR="00797103" w:rsidRPr="00446FBC" w:rsidRDefault="00797103" w:rsidP="00446FBC">
            <w:pPr>
              <w:spacing w:after="0" w:line="240" w:lineRule="auto"/>
              <w:rPr>
                <w:b/>
              </w:rPr>
            </w:pPr>
            <w:r w:rsidRPr="00446FBC">
              <w:rPr>
                <w:b/>
              </w:rPr>
              <w:t>AYLAR</w:t>
            </w:r>
          </w:p>
          <w:p w:rsidR="00797103" w:rsidRPr="00446FBC" w:rsidRDefault="00797103" w:rsidP="00446FBC">
            <w:pPr>
              <w:spacing w:after="0" w:line="240" w:lineRule="auto"/>
              <w:jc w:val="center"/>
              <w:rPr>
                <w:b/>
              </w:rPr>
            </w:pPr>
          </w:p>
        </w:tc>
        <w:tc>
          <w:tcPr>
            <w:tcW w:w="7507" w:type="dxa"/>
          </w:tcPr>
          <w:p w:rsidR="00797103" w:rsidRPr="00446FBC" w:rsidRDefault="00797103" w:rsidP="00446FBC">
            <w:pPr>
              <w:spacing w:after="0" w:line="240" w:lineRule="auto"/>
              <w:jc w:val="center"/>
              <w:rPr>
                <w:b/>
              </w:rPr>
            </w:pPr>
            <w:r w:rsidRPr="00446FBC">
              <w:rPr>
                <w:b/>
              </w:rPr>
              <w:t>FAALİYETLER</w:t>
            </w:r>
          </w:p>
        </w:tc>
      </w:tr>
      <w:tr w:rsidR="00797103" w:rsidRPr="00446FBC" w:rsidTr="00446FBC">
        <w:tc>
          <w:tcPr>
            <w:tcW w:w="1555" w:type="dxa"/>
          </w:tcPr>
          <w:p w:rsidR="00797103" w:rsidRPr="00446FBC" w:rsidRDefault="00797103" w:rsidP="00446FBC">
            <w:pPr>
              <w:spacing w:after="0" w:line="240" w:lineRule="auto"/>
              <w:jc w:val="center"/>
              <w:rPr>
                <w:b/>
              </w:rPr>
            </w:pPr>
          </w:p>
          <w:p w:rsidR="00797103" w:rsidRPr="00446FBC" w:rsidRDefault="00797103" w:rsidP="00446FBC">
            <w:pPr>
              <w:spacing w:after="0" w:line="240" w:lineRule="auto"/>
              <w:jc w:val="center"/>
              <w:rPr>
                <w:b/>
              </w:rPr>
            </w:pPr>
            <w:r w:rsidRPr="00446FBC">
              <w:rPr>
                <w:b/>
              </w:rPr>
              <w:t>EKİM</w:t>
            </w:r>
          </w:p>
          <w:p w:rsidR="00797103" w:rsidRPr="00446FBC" w:rsidRDefault="00797103" w:rsidP="00446FBC">
            <w:pPr>
              <w:spacing w:after="0" w:line="240" w:lineRule="auto"/>
              <w:jc w:val="center"/>
              <w:rPr>
                <w:b/>
              </w:rPr>
            </w:pPr>
          </w:p>
        </w:tc>
        <w:tc>
          <w:tcPr>
            <w:tcW w:w="7507" w:type="dxa"/>
          </w:tcPr>
          <w:p w:rsidR="00797103" w:rsidRPr="00446FBC" w:rsidRDefault="00797103" w:rsidP="00446FBC">
            <w:pPr>
              <w:spacing w:after="0" w:line="240" w:lineRule="auto"/>
            </w:pPr>
            <w:r w:rsidRPr="00446FBC">
              <w:t>Kulüp öğrencileriyle tanışıldı ve kulüp tüzüğü oluşturuldu. Kulübün çalışma alanı ve yapılacak çalışmalar görüşülerek yıllık çalışma planı hazırlandı. Kulüp öğrenci temsilcisi seçimi yapıldı. Kütüphane, yeni yerine taşındı. Kitapların tasnifi, dolapların düzeni yapıldı. Kütüphane nöbet sistemi hazırlandı, kütüphanede uyulması gereken kurallar belirlenerek kütüphaneye asıldı.</w:t>
            </w:r>
          </w:p>
        </w:tc>
      </w:tr>
      <w:tr w:rsidR="00797103" w:rsidRPr="00446FBC" w:rsidTr="00446FBC">
        <w:tc>
          <w:tcPr>
            <w:tcW w:w="1555" w:type="dxa"/>
          </w:tcPr>
          <w:p w:rsidR="00797103" w:rsidRPr="00446FBC" w:rsidRDefault="00797103" w:rsidP="00446FBC">
            <w:pPr>
              <w:spacing w:after="0" w:line="240" w:lineRule="auto"/>
              <w:jc w:val="center"/>
              <w:rPr>
                <w:b/>
              </w:rPr>
            </w:pPr>
          </w:p>
          <w:p w:rsidR="00797103" w:rsidRPr="00446FBC" w:rsidRDefault="00797103" w:rsidP="00446FBC">
            <w:pPr>
              <w:spacing w:after="0" w:line="240" w:lineRule="auto"/>
              <w:jc w:val="center"/>
              <w:rPr>
                <w:b/>
              </w:rPr>
            </w:pPr>
            <w:r w:rsidRPr="00446FBC">
              <w:rPr>
                <w:b/>
              </w:rPr>
              <w:t>KASIM</w:t>
            </w:r>
          </w:p>
          <w:p w:rsidR="00797103" w:rsidRPr="00446FBC" w:rsidRDefault="00797103" w:rsidP="00446FBC">
            <w:pPr>
              <w:spacing w:after="0" w:line="240" w:lineRule="auto"/>
              <w:jc w:val="center"/>
              <w:rPr>
                <w:b/>
              </w:rPr>
            </w:pPr>
          </w:p>
        </w:tc>
        <w:tc>
          <w:tcPr>
            <w:tcW w:w="7507" w:type="dxa"/>
          </w:tcPr>
          <w:p w:rsidR="00797103" w:rsidRPr="00446FBC" w:rsidRDefault="00797103" w:rsidP="00446FBC">
            <w:pPr>
              <w:spacing w:after="0" w:line="240" w:lineRule="auto"/>
            </w:pPr>
            <w:r w:rsidRPr="00446FBC">
              <w:t xml:space="preserve">Okul kütüphanesinin eğitim öğretimdeki yeri ve önemi anlatıldı. Kütüphanede yaşanan aksaklıklar giderildi, nöbet sistemindeki aksaklıklar gözden geçirildi. Kütüphanenin zamanında açılması ve işlerin aksamaması için önlemler alındı. </w:t>
            </w:r>
          </w:p>
        </w:tc>
      </w:tr>
      <w:tr w:rsidR="00797103" w:rsidRPr="00446FBC" w:rsidTr="00446FBC">
        <w:tc>
          <w:tcPr>
            <w:tcW w:w="1555" w:type="dxa"/>
          </w:tcPr>
          <w:p w:rsidR="00797103" w:rsidRPr="00446FBC" w:rsidRDefault="00797103" w:rsidP="00446FBC">
            <w:pPr>
              <w:spacing w:after="0" w:line="240" w:lineRule="auto"/>
              <w:jc w:val="center"/>
              <w:rPr>
                <w:b/>
              </w:rPr>
            </w:pPr>
          </w:p>
          <w:p w:rsidR="00797103" w:rsidRPr="00446FBC" w:rsidRDefault="00797103" w:rsidP="00446FBC">
            <w:pPr>
              <w:spacing w:after="0" w:line="240" w:lineRule="auto"/>
              <w:jc w:val="center"/>
              <w:rPr>
                <w:b/>
              </w:rPr>
            </w:pPr>
            <w:r w:rsidRPr="00446FBC">
              <w:rPr>
                <w:b/>
              </w:rPr>
              <w:t>ARALIK</w:t>
            </w:r>
          </w:p>
          <w:p w:rsidR="00797103" w:rsidRPr="00446FBC" w:rsidRDefault="00797103" w:rsidP="00446FBC">
            <w:pPr>
              <w:spacing w:after="0" w:line="240" w:lineRule="auto"/>
              <w:jc w:val="center"/>
              <w:rPr>
                <w:b/>
              </w:rPr>
            </w:pPr>
          </w:p>
        </w:tc>
        <w:tc>
          <w:tcPr>
            <w:tcW w:w="7507" w:type="dxa"/>
          </w:tcPr>
          <w:p w:rsidR="00797103" w:rsidRPr="00446FBC" w:rsidRDefault="00797103" w:rsidP="00446FBC">
            <w:pPr>
              <w:spacing w:after="0" w:line="240" w:lineRule="auto"/>
            </w:pPr>
            <w:r w:rsidRPr="00446FBC">
              <w:t>Okula çeşitli yollarla kazandırılan kitapların tasnifi ve kaydı yapıldı. Nöbet sistemindeki aksaklıklar giderildi. Geciktirilen emanet kitaplarla ilgili gerekli uyarılar yapıldı. Öğrencilerin kütüphaneden yararlanması için tüm öğretmenlere kütüphane kullanımı konusunda öğrencilere rehberlik yapmaları istendi. Bazı derslerin kütüphanede  işlenerek kitap okuma alışkanlığının artırılmasına çalışıldı. Ulusal veya yerel çapta düzenlenen yarışmalara katılım sağlandı, çalışmalar zamanında gönderildi.</w:t>
            </w:r>
          </w:p>
        </w:tc>
      </w:tr>
      <w:tr w:rsidR="00797103" w:rsidRPr="00446FBC" w:rsidTr="00446FBC">
        <w:tc>
          <w:tcPr>
            <w:tcW w:w="1555" w:type="dxa"/>
          </w:tcPr>
          <w:p w:rsidR="00797103" w:rsidRPr="00446FBC" w:rsidRDefault="00797103" w:rsidP="00446FBC">
            <w:pPr>
              <w:spacing w:after="0" w:line="240" w:lineRule="auto"/>
              <w:jc w:val="center"/>
              <w:rPr>
                <w:b/>
              </w:rPr>
            </w:pPr>
          </w:p>
          <w:p w:rsidR="00797103" w:rsidRPr="00446FBC" w:rsidRDefault="00797103" w:rsidP="00446FBC">
            <w:pPr>
              <w:spacing w:after="0" w:line="240" w:lineRule="auto"/>
              <w:jc w:val="center"/>
              <w:rPr>
                <w:b/>
              </w:rPr>
            </w:pPr>
            <w:r w:rsidRPr="00446FBC">
              <w:rPr>
                <w:b/>
              </w:rPr>
              <w:t>OCAK</w:t>
            </w:r>
          </w:p>
          <w:p w:rsidR="00797103" w:rsidRPr="00446FBC" w:rsidRDefault="00797103" w:rsidP="00446FBC">
            <w:pPr>
              <w:spacing w:after="0" w:line="240" w:lineRule="auto"/>
              <w:jc w:val="center"/>
              <w:rPr>
                <w:b/>
              </w:rPr>
            </w:pPr>
          </w:p>
        </w:tc>
        <w:tc>
          <w:tcPr>
            <w:tcW w:w="7507" w:type="dxa"/>
          </w:tcPr>
          <w:p w:rsidR="00797103" w:rsidRPr="00446FBC" w:rsidRDefault="00797103" w:rsidP="00446FBC">
            <w:pPr>
              <w:spacing w:after="0" w:line="240" w:lineRule="auto"/>
            </w:pPr>
            <w:r w:rsidRPr="00446FBC">
              <w:t>Kulüp çalışma alanına giren yerel ve ulusal yarışmalar hakkında öğrenciler bilgilendirildi ve katılımları sağlandı. Okula kazandırılan kitapların demirbaş kaydı yapılarak tasnif edilerek raflara yerleştirildi. Halk kütüphaneleri tanıtıldı. Nöbet sistemi ve emanet kitapların geciktirilmesi konuları görüşülerek gerekli önlemler alındı.</w:t>
            </w:r>
          </w:p>
        </w:tc>
      </w:tr>
    </w:tbl>
    <w:p w:rsidR="00797103" w:rsidRPr="00A82EDB" w:rsidRDefault="00797103" w:rsidP="00A82EDB">
      <w:pPr>
        <w:jc w:val="center"/>
        <w:rPr>
          <w:b/>
        </w:rPr>
      </w:pPr>
    </w:p>
    <w:p w:rsidR="00797103" w:rsidRDefault="00797103" w:rsidP="00B204AE">
      <w:pPr>
        <w:jc w:val="center"/>
        <w:rPr>
          <w:b/>
        </w:rPr>
      </w:pPr>
      <w:hyperlink r:id="rId4" w:history="1">
        <w:r>
          <w:rPr>
            <w:rStyle w:val="Hyperlink"/>
            <w:b/>
          </w:rPr>
          <w:t>www.sorubak.com</w:t>
        </w:r>
      </w:hyperlink>
      <w:r>
        <w:rPr>
          <w:b/>
        </w:rPr>
        <w:t xml:space="preserve"> </w:t>
      </w:r>
    </w:p>
    <w:p w:rsidR="00797103" w:rsidRDefault="00797103"/>
    <w:sectPr w:rsidR="00797103" w:rsidSect="00EE4F6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5C03"/>
    <w:rsid w:val="000B4936"/>
    <w:rsid w:val="002E5C03"/>
    <w:rsid w:val="003F5AA1"/>
    <w:rsid w:val="00407E09"/>
    <w:rsid w:val="00446FBC"/>
    <w:rsid w:val="006104D6"/>
    <w:rsid w:val="00776935"/>
    <w:rsid w:val="00797103"/>
    <w:rsid w:val="00A82EDB"/>
    <w:rsid w:val="00B204AE"/>
    <w:rsid w:val="00E26E11"/>
    <w:rsid w:val="00EE4F6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F62"/>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82ED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204A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7725035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1</Pages>
  <Words>327</Words>
  <Characters>1868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
  <dc:creator>MEHMET</dc:creator>
  <cp:keywords/>
  <dc:description/>
  <cp:lastModifiedBy>edanur</cp:lastModifiedBy>
  <cp:revision>5</cp:revision>
  <dcterms:created xsi:type="dcterms:W3CDTF">2015-01-22T13:07:00Z</dcterms:created>
  <dcterms:modified xsi:type="dcterms:W3CDTF">2015-02-10T12:35:00Z</dcterms:modified>
</cp:coreProperties>
</file>