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81" w:rsidRDefault="00F56481" w:rsidP="003726A8">
      <w:pPr>
        <w:jc w:val="center"/>
        <w:rPr>
          <w:b/>
        </w:rPr>
      </w:pPr>
      <w:r w:rsidRPr="003726A8">
        <w:rPr>
          <w:b/>
        </w:rPr>
        <w:t>ŞEKİL ve KROKİ</w:t>
      </w:r>
    </w:p>
    <w:p w:rsidR="00F56481" w:rsidRDefault="00F56481" w:rsidP="003726A8">
      <w:pPr>
        <w:ind w:firstLine="708"/>
      </w:pPr>
      <w:r>
        <w:t>Tüm ulusların ortak dili; şekil, şema ve levhaların dilidir. Şekil ve şemaların ortak dili en çok trafik kurallarını anlatan levhalarda kullanılır. Şekil, sembol ve şemaları adres tariflerinde ve harita okumada kullanmak işimizi kolaylaştırır.</w:t>
      </w:r>
    </w:p>
    <w:p w:rsidR="00F56481" w:rsidRDefault="00F56481" w:rsidP="00E30245">
      <w:r w:rsidRPr="00E30245">
        <w:rPr>
          <w:b/>
        </w:rPr>
        <w:t>Kroki:</w:t>
      </w:r>
      <w:r>
        <w:rPr>
          <w:b/>
        </w:rPr>
        <w:t xml:space="preserve"> </w:t>
      </w:r>
      <w:r>
        <w:t xml:space="preserve">Okulumuzun, evimizin yerlerini tarif etmek için yönlerden yararlanırız. Okulumuzun, evlerimizin etrafında caddeler, sokaklar, iş yerleri, parklar bulunur. Okulumuzun ya da evimizin yerini daha iyi tanıtabilmek  ve anlatabilmek için kroki çizebiliriz. </w:t>
      </w:r>
    </w:p>
    <w:p w:rsidR="00F56481" w:rsidRDefault="00F56481" w:rsidP="00C925FD">
      <w:pPr>
        <w:ind w:firstLine="708"/>
      </w:pPr>
      <w:r>
        <w:t xml:space="preserve">Bir yerin yüksekten görülmesine </w:t>
      </w:r>
      <w:r w:rsidRPr="00E30245">
        <w:rPr>
          <w:b/>
        </w:rPr>
        <w:t>kuş bakışı</w:t>
      </w:r>
      <w:r>
        <w:t xml:space="preserve"> denir. Bir yerin kuş bakışı görünümünün, göz kararı ile kağıt üzerine kabataslak çizilmiş şekline </w:t>
      </w:r>
      <w:r w:rsidRPr="00E30245">
        <w:rPr>
          <w:b/>
        </w:rPr>
        <w:t>kroki</w:t>
      </w:r>
      <w:r>
        <w:t xml:space="preserve"> denir. Kroki aradığımız yerin kolayca bulunmasına yardımcı olur. Kroki ölçüsüz bir çizimdir, kroki üzerinde yönler ok ile gösterilir. </w:t>
      </w:r>
    </w:p>
    <w:p w:rsidR="00F56481" w:rsidRPr="0099206B" w:rsidRDefault="00F56481" w:rsidP="00E30245">
      <w:pPr>
        <w:rPr>
          <w:b/>
        </w:rPr>
      </w:pPr>
      <w:r w:rsidRPr="0099206B">
        <w:rPr>
          <w:b/>
        </w:rPr>
        <w:t>Krokinin Özellikleri:</w:t>
      </w:r>
    </w:p>
    <w:p w:rsidR="00F56481" w:rsidRDefault="00F56481" w:rsidP="0099206B">
      <w:pPr>
        <w:pStyle w:val="ListParagraph"/>
        <w:numPr>
          <w:ilvl w:val="0"/>
          <w:numId w:val="1"/>
        </w:numPr>
      </w:pPr>
      <w:r>
        <w:t>Bir yerin kuş bakışı çizimidir.</w:t>
      </w:r>
    </w:p>
    <w:p w:rsidR="00F56481" w:rsidRDefault="00F56481" w:rsidP="0099206B">
      <w:pPr>
        <w:pStyle w:val="ListParagraph"/>
        <w:numPr>
          <w:ilvl w:val="0"/>
          <w:numId w:val="1"/>
        </w:numPr>
      </w:pPr>
      <w:r>
        <w:t>Çizimde ölçü kullanılmaz.</w:t>
      </w:r>
    </w:p>
    <w:p w:rsidR="00F56481" w:rsidRDefault="00F56481" w:rsidP="0099206B">
      <w:pPr>
        <w:pStyle w:val="ListParagraph"/>
        <w:numPr>
          <w:ilvl w:val="0"/>
          <w:numId w:val="1"/>
        </w:numPr>
      </w:pPr>
      <w:r>
        <w:t>Kabataslak çizilir.</w:t>
      </w:r>
    </w:p>
    <w:p w:rsidR="00F56481" w:rsidRDefault="00F56481" w:rsidP="0099206B">
      <w:pPr>
        <w:pStyle w:val="ListParagraph"/>
        <w:numPr>
          <w:ilvl w:val="0"/>
          <w:numId w:val="1"/>
        </w:numPr>
      </w:pPr>
      <w:r>
        <w:t>Yer tarifinde bize yardımcı olur.</w:t>
      </w:r>
    </w:p>
    <w:p w:rsidR="00F56481" w:rsidRDefault="00F56481" w:rsidP="0099206B">
      <w:pPr>
        <w:rPr>
          <w:b/>
        </w:rPr>
      </w:pPr>
      <w:r w:rsidRPr="0099206B">
        <w:rPr>
          <w:b/>
        </w:rPr>
        <w:t>Kroki ile Harita Arasındaki Fark:</w:t>
      </w:r>
    </w:p>
    <w:p w:rsidR="00F56481" w:rsidRDefault="00F56481" w:rsidP="00C925FD">
      <w:pPr>
        <w:ind w:firstLine="708"/>
      </w:pPr>
      <w:r>
        <w:t>Harita, yeryüzünün tamamının ya da bir bölümünün tam tepeden görünüşünün belirli bir ölçekle düzleme aktarılmasıdır.</w:t>
      </w:r>
    </w:p>
    <w:p w:rsidR="00F56481" w:rsidRDefault="00F56481" w:rsidP="00C925FD">
      <w:pPr>
        <w:ind w:firstLine="708"/>
      </w:pPr>
      <w:r>
        <w:t>Kroki, bir yerin kuşbakışı görünüşünün, ölçek kullanılmadan düzlem üzerine kabataslak aktarılmasıdır. Yer-yön tarif etmede krokiden faydalanılır.</w:t>
      </w:r>
    </w:p>
    <w:p w:rsidR="00F56481" w:rsidRDefault="00F56481" w:rsidP="007C571D">
      <w:pPr>
        <w:jc w:val="center"/>
        <w:rPr>
          <w:b/>
        </w:rPr>
      </w:pPr>
      <w:r w:rsidRPr="007C571D">
        <w:rPr>
          <w:b/>
        </w:rPr>
        <w:t>HAVA OLAYLARI</w:t>
      </w:r>
    </w:p>
    <w:p w:rsidR="00F56481" w:rsidRDefault="00F56481" w:rsidP="00C925FD">
      <w:pPr>
        <w:ind w:firstLine="708"/>
      </w:pPr>
      <w:r>
        <w:t xml:space="preserve">Gün içerisinde havanın yağmurlu, bulutlu, güneşli ve ya rüzgarlı olmasına ve o günkü sıcaklığa </w:t>
      </w:r>
      <w:r w:rsidRPr="007C571D">
        <w:rPr>
          <w:b/>
        </w:rPr>
        <w:t>hava durumu</w:t>
      </w:r>
      <w:r>
        <w:t xml:space="preserve"> denir. Hava gözlemleri meteoroloji istasyonlarında yapılır. Hava durumu günlük yaşamımızda çok önemlidir.  Hepimiz hava durumuna göre hareket ederiz. Özellikle tarım, ulaşım, turizm, askerlik, spor gibi alanlarda hava durumunun büyük önemi vardır. </w:t>
      </w:r>
    </w:p>
    <w:p w:rsidR="00F56481" w:rsidRDefault="00F56481" w:rsidP="00C925FD">
      <w:pPr>
        <w:ind w:firstLine="708"/>
      </w:pPr>
      <w:r>
        <w:t>Ülkemizde hava durumları tahminlerini Devlet Meteoroloji İşleri Genel Müdürlüğü bilimsel yöntemlerle yapmaktadır.  Ülkemizde dört mevsim yaşanır. Ülkemizde Akdeniz İklimi, Karadeniz İklimi ve Karasal iklim görülür.</w:t>
      </w:r>
    </w:p>
    <w:p w:rsidR="00F56481" w:rsidRDefault="00F56481" w:rsidP="007C571D">
      <w:r w:rsidRPr="007C571D">
        <w:rPr>
          <w:b/>
        </w:rPr>
        <w:t>Yağmur:</w:t>
      </w:r>
      <w:r>
        <w:t xml:space="preserve"> Bulutlarda yoğunlaşan su buharının yer yüzüne su damlaları şeklinde düşüşüdür.</w:t>
      </w:r>
    </w:p>
    <w:p w:rsidR="00F56481" w:rsidRDefault="00F56481" w:rsidP="007C571D">
      <w:r w:rsidRPr="007C571D">
        <w:rPr>
          <w:b/>
        </w:rPr>
        <w:t>Kar:</w:t>
      </w:r>
      <w:r>
        <w:t xml:space="preserve">  Havadaki su buharının kış mevsiminde çok soğuk hava tabakasıyla karşılaşması sonucunda tekrar yeryüzüne beyaz pamuksu bu kristalleri şeklinde düşmesidir.</w:t>
      </w:r>
    </w:p>
    <w:p w:rsidR="00F56481" w:rsidRDefault="00F56481" w:rsidP="007C571D">
      <w:r w:rsidRPr="007C571D">
        <w:rPr>
          <w:b/>
        </w:rPr>
        <w:t>Rüzgar:</w:t>
      </w:r>
      <w:r>
        <w:t xml:space="preserve"> Sıcak hava ile soğuk havanın yer değiştirmesi sonucu oluşan hava akışıdır. Daha şiddetlisi </w:t>
      </w:r>
      <w:r w:rsidRPr="007C571D">
        <w:rPr>
          <w:b/>
        </w:rPr>
        <w:t>fırtına</w:t>
      </w:r>
      <w:r>
        <w:t xml:space="preserve"> ve </w:t>
      </w:r>
      <w:r w:rsidRPr="007C571D">
        <w:rPr>
          <w:b/>
        </w:rPr>
        <w:t>kasırga</w:t>
      </w:r>
      <w:r>
        <w:t>dır.</w:t>
      </w:r>
    </w:p>
    <w:p w:rsidR="00F56481" w:rsidRDefault="00F56481" w:rsidP="007C571D">
      <w:r w:rsidRPr="00C925FD">
        <w:rPr>
          <w:b/>
        </w:rPr>
        <w:t>Dolu:</w:t>
      </w:r>
      <w:r>
        <w:t xml:space="preserve"> Yağmur damlalarının yeryüzüne düşerken soğuk hava tabakası ile karşılaştığında bu tanelerine dönüşmesidir.</w:t>
      </w:r>
    </w:p>
    <w:p w:rsidR="00F56481" w:rsidRPr="007C571D" w:rsidRDefault="00F56481" w:rsidP="00C925FD">
      <w:pPr>
        <w:ind w:firstLine="708"/>
      </w:pPr>
      <w:r>
        <w:t>Hava durumu verileri harita üzerinde gösterilerek çeşitli bölgelerde yaşayan insanların hava durumu hakkında bilgilenmesi sağlanır. Televizyonda izlediğimiz hava durumu sunucularının birçoğu eğitimli meteoroloji uzmanlarıdır. Bu uzmanlar, ulusal merkezlerden doğrudan kendilerine gönderilen bilgiler ışığında tahminlerde bulunurlar.</w:t>
      </w:r>
    </w:p>
    <w:p w:rsidR="00F56481" w:rsidRDefault="00F56481" w:rsidP="00542BF4">
      <w:pPr>
        <w:jc w:val="center"/>
        <w:rPr>
          <w:b/>
        </w:rPr>
      </w:pPr>
      <w:r w:rsidRPr="00542BF4">
        <w:rPr>
          <w:b/>
        </w:rPr>
        <w:t>DOĞAL ve BEŞERİ UNSURLAR</w:t>
      </w:r>
    </w:p>
    <w:p w:rsidR="00F56481" w:rsidRDefault="00F56481" w:rsidP="00542BF4">
      <w:pPr>
        <w:ind w:firstLine="708"/>
      </w:pPr>
      <w:r>
        <w:t>Yaşadığımız çevrede dağlar, akarsular, denizler, ormanlar, çeşitli bitkiler, yollar, okullar evler bulunur. İnsan ve doğa ayrılmaz parçalardır. Yaşadığımız çevrede pek çok yapı ve unsur görmekteyiz. Bu unsurlara “</w:t>
      </w:r>
      <w:r w:rsidRPr="00542BF4">
        <w:rPr>
          <w:b/>
        </w:rPr>
        <w:t>doğal ve beşeri unsurlar</w:t>
      </w:r>
      <w:r>
        <w:t>” denir.</w:t>
      </w:r>
    </w:p>
    <w:p w:rsidR="00F56481" w:rsidRDefault="00F56481" w:rsidP="00542BF4">
      <w:pPr>
        <w:ind w:firstLine="708"/>
      </w:pPr>
      <w:r>
        <w:rPr>
          <w:b/>
        </w:rPr>
        <w:t xml:space="preserve">Doğal Unsurlar: </w:t>
      </w:r>
      <w:r>
        <w:t>İnsan müdahalesiyle oluşmayan, doğaya ait olan unsurlardır. Dağ, ova, nehir, göl, orman vb. unsurlar bunlardan bazılarıdır.</w:t>
      </w:r>
    </w:p>
    <w:p w:rsidR="00F56481" w:rsidRDefault="00F56481" w:rsidP="00542BF4">
      <w:pPr>
        <w:ind w:firstLine="708"/>
      </w:pPr>
      <w:r>
        <w:rPr>
          <w:b/>
        </w:rPr>
        <w:t xml:space="preserve">Beşeri Unsurlar: </w:t>
      </w:r>
      <w:r>
        <w:t>İnsanların bilinçli olarak yaptıkları ve doğal ortamı değiştirerek oluşturdukları yapılardır.</w:t>
      </w:r>
    </w:p>
    <w:p w:rsidR="00F56481" w:rsidRDefault="00F56481" w:rsidP="00542BF4">
      <w:pPr>
        <w:ind w:firstLine="708"/>
      </w:pPr>
      <w:r>
        <w:t xml:space="preserve">Çevremizde bulunan yeryüzü şekilleri doğal çevremizi oluşturur. Orman, dağ, plato, ada, ova gibi yeryüzü şekilleri doğal unsur olarak adlandırılır. Ülkemiz doğal güzellik bakımından oldukça zengindir. Ülkemizdeki denizler, ormanlar, dağlar, kaplıcalar, peribacaları, Pamukkale Travertenleri gibi yerler doğal unsurlardır. </w:t>
      </w:r>
    </w:p>
    <w:p w:rsidR="00F56481" w:rsidRDefault="00F56481" w:rsidP="00542BF4">
      <w:pPr>
        <w:ind w:firstLine="708"/>
      </w:pPr>
      <w:r w:rsidRPr="008F2C52">
        <w:rPr>
          <w:b/>
        </w:rPr>
        <w:t>Körfez:</w:t>
      </w:r>
      <w:r>
        <w:t xml:space="preserve"> Deniz ve ya okyanusun kara içerisine sokulmuş bölümüdür. İzmit Körfezi, Edremit Körfezi, İskenderun Körfezi vb.</w:t>
      </w:r>
    </w:p>
    <w:p w:rsidR="00F56481" w:rsidRDefault="00F56481" w:rsidP="00542BF4">
      <w:pPr>
        <w:ind w:firstLine="708"/>
      </w:pPr>
      <w:r w:rsidRPr="008F2C52">
        <w:rPr>
          <w:b/>
        </w:rPr>
        <w:t>Ada:</w:t>
      </w:r>
      <w:r>
        <w:t xml:space="preserve"> Dört tarafı sularla çevrili kara parçasına ada denir. Gökçeada, Bozcaada, Kıbrıs, Büyükada gibi.</w:t>
      </w:r>
    </w:p>
    <w:p w:rsidR="00F56481" w:rsidRDefault="00F56481" w:rsidP="00542BF4">
      <w:pPr>
        <w:ind w:firstLine="708"/>
      </w:pPr>
      <w:r w:rsidRPr="008F2C52">
        <w:rPr>
          <w:b/>
        </w:rPr>
        <w:t>Deniz:</w:t>
      </w:r>
      <w:r>
        <w:t xml:space="preserve"> Yer kabuğunun çukur yerlerini dolduran geniş ve tuzlu su kütleleridir. Ülkemizin üç tarafı denizlerle çevrilidir. Karadeniz, Akdeniz, Ege Denizi vb.</w:t>
      </w:r>
    </w:p>
    <w:p w:rsidR="00F56481" w:rsidRDefault="00F56481" w:rsidP="00542BF4">
      <w:pPr>
        <w:ind w:firstLine="708"/>
      </w:pPr>
      <w:r w:rsidRPr="008F2C52">
        <w:rPr>
          <w:b/>
        </w:rPr>
        <w:t>Irmak:</w:t>
      </w:r>
      <w:r>
        <w:t xml:space="preserve"> Çoğunlukla denize dökülen büyük akarsu, nehir anlamındadır. Kızılırmak, Yeşilırmak, Fırat, Dicle vb.</w:t>
      </w:r>
    </w:p>
    <w:p w:rsidR="00F56481" w:rsidRDefault="00F56481" w:rsidP="00542BF4">
      <w:pPr>
        <w:ind w:firstLine="708"/>
      </w:pPr>
      <w:r w:rsidRPr="008F2C52">
        <w:rPr>
          <w:b/>
        </w:rPr>
        <w:t>Göl:</w:t>
      </w:r>
      <w:r>
        <w:t xml:space="preserve"> Karaların içerisindeki çukurları dolduran durgun su birikintileri. Van Gölü, Tuz Gölü vb.</w:t>
      </w:r>
    </w:p>
    <w:p w:rsidR="00F56481" w:rsidRDefault="00F56481" w:rsidP="00542BF4">
      <w:pPr>
        <w:ind w:firstLine="708"/>
      </w:pPr>
      <w:r w:rsidRPr="008F2C52">
        <w:rPr>
          <w:b/>
        </w:rPr>
        <w:t>Dağ:</w:t>
      </w:r>
      <w:r>
        <w:t xml:space="preserve"> Çevresine göre 500 metreden yüksek olan yeryüzü şekilleri. Ağrı Dağı, Erciyes Dağı vb.</w:t>
      </w:r>
    </w:p>
    <w:p w:rsidR="00F56481" w:rsidRDefault="00F56481" w:rsidP="00542BF4">
      <w:pPr>
        <w:ind w:firstLine="708"/>
      </w:pPr>
      <w:bookmarkStart w:id="0" w:name="_GoBack"/>
      <w:r w:rsidRPr="008F2C52">
        <w:rPr>
          <w:b/>
        </w:rPr>
        <w:t>Ova:</w:t>
      </w:r>
      <w:r>
        <w:t xml:space="preserve"> Çevresine göre alçakta kalmış, vadilerce derin yarılmamış geniş düzlüklere ova denir. </w:t>
      </w:r>
      <w:bookmarkEnd w:id="0"/>
      <w:r>
        <w:t>Çarşamba Ovası, Çukurova vb.</w:t>
      </w:r>
    </w:p>
    <w:p w:rsidR="00F56481" w:rsidRDefault="00F56481" w:rsidP="00542BF4">
      <w:pPr>
        <w:ind w:firstLine="708"/>
      </w:pPr>
      <w:r w:rsidRPr="008F2C52">
        <w:rPr>
          <w:b/>
        </w:rPr>
        <w:t>Plato:</w:t>
      </w:r>
      <w:r>
        <w:t xml:space="preserve"> Akarsuların derin vadiler içinden aktığı geniş düzlüklerdir. Haymana Platosu, Cihanbeyli Platosu, Şanlıurfa Platosu gibi.</w:t>
      </w:r>
    </w:p>
    <w:p w:rsidR="00F56481" w:rsidRDefault="00F56481" w:rsidP="00542BF4">
      <w:pPr>
        <w:ind w:firstLine="708"/>
      </w:pPr>
      <w:r w:rsidRPr="008F2C52">
        <w:rPr>
          <w:b/>
        </w:rPr>
        <w:t>Vadi:</w:t>
      </w:r>
      <w:r>
        <w:t xml:space="preserve"> Dağlar ile tepeler arasında sürekli inişi bulunan uzun çukurlardır. Vadilerin içerisinde genellikle bir akarsu bulunur. Ihlara Vadisi, Kelebek vadisi, Munzur Vadisi gibi.</w:t>
      </w:r>
    </w:p>
    <w:p w:rsidR="00F56481" w:rsidRPr="00542BF4" w:rsidRDefault="00F56481" w:rsidP="00542BF4">
      <w:pPr>
        <w:ind w:firstLine="708"/>
      </w:pPr>
      <w:r w:rsidRPr="008F2C52">
        <w:rPr>
          <w:b/>
        </w:rPr>
        <w:t>Şelale:</w:t>
      </w:r>
      <w:r>
        <w:t xml:space="preserve"> Akarsuların eğiminin fazla olduğu yerlerden akmaları ile oluşan doğal güzelliktir. Düden Şelalesi, Manavgat Şelalesi vb. sorubak.com </w:t>
      </w:r>
    </w:p>
    <w:sectPr w:rsidR="00F56481" w:rsidRPr="00542BF4" w:rsidSect="00A900B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481" w:rsidRDefault="00F56481" w:rsidP="008F2C52">
      <w:pPr>
        <w:spacing w:after="0" w:line="240" w:lineRule="auto"/>
      </w:pPr>
      <w:r>
        <w:separator/>
      </w:r>
    </w:p>
  </w:endnote>
  <w:endnote w:type="continuationSeparator" w:id="0">
    <w:p w:rsidR="00F56481" w:rsidRDefault="00F56481" w:rsidP="008F2C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481" w:rsidRDefault="00F56481" w:rsidP="008F2C52">
      <w:pPr>
        <w:spacing w:after="0" w:line="240" w:lineRule="auto"/>
      </w:pPr>
      <w:r>
        <w:separator/>
      </w:r>
    </w:p>
  </w:footnote>
  <w:footnote w:type="continuationSeparator" w:id="0">
    <w:p w:rsidR="00F56481" w:rsidRDefault="00F56481" w:rsidP="008F2C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481" w:rsidRDefault="00F56481">
    <w:pPr>
      <w:pStyle w:val="Header"/>
      <w:jc w:val="center"/>
    </w:pPr>
    <w:fldSimple w:instr="PAGE   \* MERGEFORMAT">
      <w:r>
        <w:rPr>
          <w:noProof/>
        </w:rPr>
        <w:t>1</w:t>
      </w:r>
    </w:fldSimple>
  </w:p>
  <w:p w:rsidR="00F56481" w:rsidRDefault="00F564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E44EB"/>
    <w:multiLevelType w:val="hybridMultilevel"/>
    <w:tmpl w:val="FB9AEAE0"/>
    <w:lvl w:ilvl="0" w:tplc="6FB03B6C">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536"/>
    <w:rsid w:val="001D69F8"/>
    <w:rsid w:val="00355536"/>
    <w:rsid w:val="003726A8"/>
    <w:rsid w:val="00466EE8"/>
    <w:rsid w:val="00542BF4"/>
    <w:rsid w:val="007C571D"/>
    <w:rsid w:val="008F2C52"/>
    <w:rsid w:val="0099206B"/>
    <w:rsid w:val="00A900B9"/>
    <w:rsid w:val="00C925FD"/>
    <w:rsid w:val="00D95F13"/>
    <w:rsid w:val="00DA6E2B"/>
    <w:rsid w:val="00E30245"/>
    <w:rsid w:val="00F5648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0B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9206B"/>
    <w:pPr>
      <w:ind w:left="720"/>
      <w:contextualSpacing/>
    </w:pPr>
  </w:style>
  <w:style w:type="paragraph" w:styleId="Header">
    <w:name w:val="header"/>
    <w:basedOn w:val="Normal"/>
    <w:link w:val="HeaderChar"/>
    <w:uiPriority w:val="99"/>
    <w:rsid w:val="008F2C5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F2C52"/>
    <w:rPr>
      <w:rFonts w:cs="Times New Roman"/>
    </w:rPr>
  </w:style>
  <w:style w:type="paragraph" w:styleId="Footer">
    <w:name w:val="footer"/>
    <w:basedOn w:val="Normal"/>
    <w:link w:val="FooterChar"/>
    <w:uiPriority w:val="99"/>
    <w:rsid w:val="008F2C5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F2C5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2</Pages>
  <Words>704</Words>
  <Characters>4013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cp:keywords>sorubak.com</cp:keywords>
  <dc:description>sorubak.com</dc:description>
  <cp:lastPrinted>2014-12-18T09:05:00Z</cp:lastPrinted>
  <dcterms:created xsi:type="dcterms:W3CDTF">2014-12-18T06:54:00Z</dcterms:created>
  <dcterms:modified xsi:type="dcterms:W3CDTF">2014-12-20T22:06:00Z</dcterms:modified>
  <cp:category>sorubak.com</cp:category>
</cp:coreProperties>
</file>