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AE" w:rsidRPr="00385042" w:rsidRDefault="003612AE" w:rsidP="00DB1C2A">
      <w:pPr>
        <w:pStyle w:val="NoSpacing"/>
        <w:jc w:val="center"/>
        <w:rPr>
          <w:szCs w:val="20"/>
        </w:rPr>
      </w:pPr>
      <w:r w:rsidRPr="00385042">
        <w:t>DESTEK VE HAREKET SİSTEMİ TEST – 1</w:t>
      </w:r>
    </w:p>
    <w:p w:rsidR="003612AE" w:rsidRPr="00385042" w:rsidRDefault="003612AE" w:rsidP="00DB1C2A">
      <w:pPr>
        <w:pStyle w:val="NoSpacing"/>
        <w:rPr>
          <w:szCs w:val="20"/>
        </w:rPr>
      </w:pP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1. Aşağıdakilerden hangisi iskelet ile ilgili yanlış bilgidir?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Arial Unicode MS"/>
        </w:rPr>
        <w:t>      A – Yeni doğan bir bebekte yaklaşık 300 tane kemik bulunur.</w:t>
      </w:r>
      <w:r w:rsidRPr="00385042">
        <w:rPr>
          <w:rFonts w:cs="Arial Unicode MS"/>
        </w:rPr>
        <w:br/>
        <w:t>      B – Organlara askı görevi görür.</w:t>
      </w:r>
      <w:r w:rsidRPr="00385042">
        <w:rPr>
          <w:rFonts w:cs="Arial Unicode MS"/>
        </w:rPr>
        <w:br/>
        <w:t>      C – Vücudumuza kan pompalar.</w:t>
      </w:r>
      <w:r w:rsidRPr="00385042">
        <w:rPr>
          <w:rFonts w:cs="Arial Unicode MS"/>
        </w:rPr>
        <w:br/>
        <w:t>      D – Yetişkin bir insanda 206 tane kemik bulunur.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rPr>
          <w:rFonts w:cs="Arial Unicode MS"/>
        </w:rPr>
        <w:br/>
      </w:r>
      <w:r w:rsidRPr="00DB1C2A">
        <w:rPr>
          <w:rFonts w:cs="Arial Unicode MS"/>
          <w:b/>
          <w:bCs/>
        </w:rPr>
        <w:t>2. Aşağıdakilerden hangisi iskelet ile ilgili yanlış bilgidir?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Arial Unicode MS"/>
        </w:rPr>
        <w:t>      A - İskelet sert bir yapıya sahip kemiklerden oluşur.</w:t>
      </w:r>
      <w:r w:rsidRPr="00385042">
        <w:rPr>
          <w:rFonts w:cs="Arial Unicode MS"/>
        </w:rPr>
        <w:br/>
        <w:t>      B - Canlılarda iskelet vücuda şekil verir.</w:t>
      </w:r>
      <w:r w:rsidRPr="00385042">
        <w:rPr>
          <w:rFonts w:cs="Arial Unicode MS"/>
        </w:rPr>
        <w:br/>
        <w:t>      C - Bazı organları korur.</w:t>
      </w:r>
      <w:r w:rsidRPr="00385042">
        <w:rPr>
          <w:rFonts w:cs="Arial Unicode MS"/>
        </w:rPr>
        <w:br/>
        <w:t>      D - Hareket etmeye yardımcı olmaz.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rPr>
          <w:rFonts w:cs="Arial Unicode MS"/>
        </w:rPr>
        <w:br/>
      </w:r>
      <w:r w:rsidRPr="00DB1C2A">
        <w:rPr>
          <w:rFonts w:cs="Arial Unicode MS"/>
          <w:b/>
          <w:bCs/>
        </w:rPr>
        <w:t>3. Yassı kemikleri araştıran bir öğrenci aşağıdaki iskelet kısımlarından hangisini incelemelidir?</w:t>
      </w:r>
    </w:p>
    <w:p w:rsidR="003612AE" w:rsidRDefault="003612AE" w:rsidP="00DB1C2A">
      <w:pPr>
        <w:pStyle w:val="NoSpacing"/>
        <w:rPr>
          <w:rFonts w:cs="Arial Unicode MS"/>
        </w:rPr>
      </w:pPr>
      <w:r w:rsidRPr="00385042">
        <w:rPr>
          <w:rFonts w:cs="Arial Unicode MS"/>
        </w:rPr>
        <w:t>      A - Kollar ve bacaklar                                C - Kafatası ve göğüs kafesi</w:t>
      </w:r>
      <w:r w:rsidRPr="00385042">
        <w:rPr>
          <w:rFonts w:cs="Arial Unicode MS"/>
        </w:rPr>
        <w:br/>
        <w:t>      B - Bacaklar ve omurga                              D - Kollar ve bacaklar</w:t>
      </w:r>
    </w:p>
    <w:p w:rsidR="003612AE" w:rsidRDefault="003612AE" w:rsidP="00DB1C2A">
      <w:pPr>
        <w:pStyle w:val="NoSpacing"/>
        <w:rPr>
          <w:rFonts w:cs="Arial Unicode MS"/>
        </w:rPr>
      </w:pP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4. Gelişimini tamamlamış bir insan iskeletinde kaç kemik vardır?</w:t>
      </w:r>
    </w:p>
    <w:p w:rsidR="003612AE" w:rsidRDefault="003612AE" w:rsidP="00DB1C2A">
      <w:pPr>
        <w:pStyle w:val="NoSpacing"/>
        <w:rPr>
          <w:rFonts w:cs="Arial Unicode MS"/>
        </w:rPr>
      </w:pPr>
      <w:r w:rsidRPr="00385042">
        <w:rPr>
          <w:rFonts w:cs="Tahoma"/>
        </w:rPr>
        <w:t>      A – 306                 B – 806                     C – 206                           D - 706</w:t>
      </w:r>
      <w:r w:rsidRPr="00385042">
        <w:rPr>
          <w:rFonts w:cs="Arial Unicode MS"/>
        </w:rPr>
        <w:br/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rFonts w:cs="Arial Unicode MS"/>
          <w:b/>
          <w:bCs/>
        </w:rPr>
        <w:t>5. Aşağıdakilerden hangisi kemikler ve kaslar için ortak özellik değildir?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rPr>
          <w:rFonts w:cs="Arial Unicode MS"/>
        </w:rPr>
        <w:t>      A - Kasılıp gevşeyebilirler                           C - Egzersiz ile geliştirilebilirler</w:t>
      </w:r>
      <w:r w:rsidRPr="00385042">
        <w:rPr>
          <w:rFonts w:cs="Arial Unicode MS"/>
        </w:rPr>
        <w:br/>
        <w:t>      B - Vücuda şekil verirler                             D - Vücudun hareketini sağlarlar</w:t>
      </w:r>
      <w:r w:rsidRPr="00385042">
        <w:rPr>
          <w:rFonts w:cs="Arial Unicode MS"/>
        </w:rPr>
        <w:br/>
        <w:t>    </w:t>
      </w:r>
      <w:r w:rsidRPr="00385042">
        <w:rPr>
          <w:rFonts w:cs="Arial Unicode MS"/>
        </w:rPr>
        <w:br/>
      </w:r>
      <w:r w:rsidRPr="00DB1C2A">
        <w:rPr>
          <w:rFonts w:cs="Arial Unicode MS"/>
          <w:b/>
          <w:bCs/>
        </w:rPr>
        <w:t>6. Aşağıdaki kemiklerden hangisi yassı kemiklere örnek olarak verilebilir?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Arial Unicode MS"/>
        </w:rPr>
        <w:t>      A - el ve parmak kemikleri                          C - kafatası kemiği</w:t>
      </w:r>
      <w:r w:rsidRPr="00385042">
        <w:rPr>
          <w:rFonts w:cs="Arial Unicode MS"/>
        </w:rPr>
        <w:br/>
        <w:t>      B - kol kemiği                                              D - bacak kemiği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rPr>
          <w:rFonts w:cs="Arial Unicode MS"/>
        </w:rPr>
        <w:br/>
      </w:r>
      <w:r w:rsidRPr="00DB1C2A">
        <w:rPr>
          <w:rFonts w:cs="Arial Unicode MS"/>
          <w:b/>
          <w:bCs/>
        </w:rPr>
        <w:t>7. Hangisinin yapısında kısa kemikler vardır?</w:t>
      </w:r>
    </w:p>
    <w:p w:rsidR="003612AE" w:rsidRDefault="003612AE" w:rsidP="00DB1C2A">
      <w:pPr>
        <w:pStyle w:val="NoSpacing"/>
        <w:rPr>
          <w:rFonts w:cs="Arial Unicode MS"/>
        </w:rPr>
      </w:pPr>
      <w:r w:rsidRPr="00385042">
        <w:rPr>
          <w:rFonts w:cs="Arial Unicode MS"/>
        </w:rPr>
        <w:t>      A - kafatası                                                 C - göğüs kafesi</w:t>
      </w:r>
      <w:r w:rsidRPr="00385042">
        <w:rPr>
          <w:rFonts w:cs="Arial Unicode MS"/>
        </w:rPr>
        <w:br/>
        <w:t>      B - el parmakları                                          D - uyluk kemiği</w:t>
      </w:r>
    </w:p>
    <w:p w:rsidR="003612AE" w:rsidRDefault="003612AE" w:rsidP="00DB1C2A">
      <w:pPr>
        <w:pStyle w:val="NoSpacing"/>
        <w:rPr>
          <w:rFonts w:cs="Arial Unicode MS"/>
        </w:rPr>
      </w:pP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8. Ahmet, İstiklal İlköğretim Okulu 4/B sınıfında okuyan başarılı bir öğrencidir.Okula gelmek için her gün 2 km yol yürümek zorundadır.Ahmet'in en çok hangi kasları gelişir?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Tahoma"/>
        </w:rPr>
        <w:t>      A - Kol kasları                                             C - Bacak kasları</w:t>
      </w:r>
      <w:r w:rsidRPr="00385042">
        <w:rPr>
          <w:rFonts w:cs="Tahoma"/>
        </w:rPr>
        <w:br/>
        <w:t>      B - Boyun kasları                                         D - Sırt kasları</w:t>
      </w:r>
      <w:r w:rsidRPr="00385042">
        <w:rPr>
          <w:rFonts w:cs="Arial Unicode MS"/>
        </w:rPr>
        <w:t> </w:t>
      </w:r>
    </w:p>
    <w:p w:rsidR="003612AE" w:rsidRDefault="003612AE" w:rsidP="00DB1C2A">
      <w:pPr>
        <w:pStyle w:val="NoSpacing"/>
      </w:pPr>
    </w:p>
    <w:p w:rsidR="003612AE" w:rsidRDefault="003612AE" w:rsidP="00DB1C2A">
      <w:pPr>
        <w:pStyle w:val="NoSpacing"/>
      </w:pPr>
      <w:r w:rsidRPr="00DB1C2A">
        <w:rPr>
          <w:b/>
          <w:bCs/>
        </w:rPr>
        <w:t>9</w:t>
      </w:r>
      <w:r w:rsidRPr="00385042">
        <w:t xml:space="preserve">. </w:t>
      </w:r>
      <w:r>
        <w:t xml:space="preserve">     </w:t>
      </w:r>
      <w:r w:rsidRPr="00385042">
        <w:t xml:space="preserve">1. Vücudumuzda her kemiğin şekli aynıdır. </w:t>
      </w:r>
    </w:p>
    <w:p w:rsidR="003612AE" w:rsidRDefault="003612AE" w:rsidP="00DB1C2A">
      <w:pPr>
        <w:pStyle w:val="NoSpacing"/>
      </w:pPr>
      <w:r>
        <w:t xml:space="preserve">         </w:t>
      </w:r>
      <w:r w:rsidRPr="00385042">
        <w:t>2.Kemiklerin bir araya gelmesiyle iskelet oluşur.</w:t>
      </w:r>
    </w:p>
    <w:p w:rsidR="003612AE" w:rsidRDefault="003612AE" w:rsidP="00DB1C2A">
      <w:pPr>
        <w:pStyle w:val="NoSpacing"/>
      </w:pPr>
      <w:r>
        <w:t xml:space="preserve">        </w:t>
      </w:r>
      <w:r w:rsidRPr="00385042">
        <w:t xml:space="preserve"> 3. Vücudumuzda herhangi bir kemik kırıldığında kırık-çıkıkçıya gideriz.</w:t>
      </w:r>
    </w:p>
    <w:p w:rsidR="003612AE" w:rsidRDefault="003612AE" w:rsidP="00DB1C2A">
      <w:pPr>
        <w:pStyle w:val="NoSpacing"/>
      </w:pPr>
      <w:r>
        <w:t xml:space="preserve">         </w:t>
      </w:r>
      <w:r w:rsidRPr="00385042">
        <w:t xml:space="preserve">4. Doktor kırık çıkık olup olmadığını anlamak için röntgen filmi çekilmesini ister. 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Yukarıdaki cümlelerden hangileri yanlıştır? 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Arial Unicode MS"/>
        </w:rPr>
        <w:t>      A - 1. 2.                    B - 2. 4.                      C - 1. 3.                     D - 2. 3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rPr>
          <w:rFonts w:cs="Arial Unicode MS"/>
        </w:rPr>
        <w:br/>
      </w:r>
      <w:r w:rsidRPr="00DB1C2A">
        <w:rPr>
          <w:rFonts w:cs="Arial Unicode MS"/>
          <w:b/>
          <w:bCs/>
        </w:rPr>
        <w:t>10. Aşağıdakilerden davranışlardan hangisi iskelet ve kas sistemimize zarar verir?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Arial Unicode MS"/>
        </w:rPr>
        <w:t>      A - Dengesiz ve ağır yük taşımak                  C - Futbol oynamak</w:t>
      </w:r>
      <w:r w:rsidRPr="00385042">
        <w:rPr>
          <w:rFonts w:cs="Arial Unicode MS"/>
        </w:rPr>
        <w:br/>
        <w:t>      B - Dans etmek                                             D – Uyumak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rPr>
          <w:rFonts w:cs="Arial Unicode MS"/>
        </w:rPr>
        <w:br/>
      </w:r>
      <w:r w:rsidRPr="00DB1C2A">
        <w:rPr>
          <w:rFonts w:cs="Arial Unicode MS"/>
          <w:b/>
          <w:bCs/>
        </w:rPr>
        <w:t>11. Vücudumuzdaki irili ufaklı bütün kemiklerin oluşturduğu yapıya ne denir?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Arial Unicode MS"/>
        </w:rPr>
        <w:t>         A - eklem                                            B - adam</w:t>
      </w:r>
      <w:r w:rsidRPr="00385042">
        <w:rPr>
          <w:rFonts w:cs="Arial Unicode MS"/>
        </w:rPr>
        <w:br/>
        <w:t>         C - iskelet                                           D - kemik yığını</w:t>
      </w:r>
    </w:p>
    <w:p w:rsidR="003612AE" w:rsidRPr="00385042" w:rsidRDefault="003612AE" w:rsidP="00DB1C2A">
      <w:pPr>
        <w:pStyle w:val="NoSpacing"/>
        <w:rPr>
          <w:szCs w:val="20"/>
        </w:rPr>
      </w:pP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t xml:space="preserve">12. "Vücudumuzu ayakta tutan yapıya iskelet denir." </w:t>
      </w:r>
      <w:r w:rsidRPr="00DB1C2A">
        <w:rPr>
          <w:b/>
          <w:bCs/>
        </w:rPr>
        <w:t>Aşağıda iskeletle ilgili verilen bilgilerden hangisi yanlıştır?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Arial Unicode MS"/>
        </w:rPr>
        <w:t>        A - İskelet, sert bir yapıya sahiptir.</w:t>
      </w:r>
      <w:r w:rsidRPr="00385042">
        <w:rPr>
          <w:rFonts w:cs="Arial Unicode MS"/>
        </w:rPr>
        <w:br/>
        <w:t>        B - Canlılarda iskelet vücuda şekil verir.</w:t>
      </w:r>
      <w:r w:rsidRPr="00385042">
        <w:rPr>
          <w:rFonts w:cs="Arial Unicode MS"/>
        </w:rPr>
        <w:br/>
        <w:t>        C - İskeletimiz, kaslarla birlikte hareket etmemizi sağlar.</w:t>
      </w:r>
      <w:r w:rsidRPr="00385042">
        <w:rPr>
          <w:rFonts w:cs="Arial Unicode MS"/>
        </w:rPr>
        <w:br/>
        <w:t>        D - Kanın vücutta dolaşmasını sağlayan yapı iskelettir.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rPr>
          <w:rFonts w:cs="Arial Unicode MS"/>
        </w:rPr>
        <w:br/>
      </w:r>
      <w:r w:rsidRPr="00DB1C2A">
        <w:rPr>
          <w:rFonts w:cs="Arial Unicode MS"/>
          <w:b/>
          <w:bCs/>
        </w:rPr>
        <w:t>13. Aşağıdakilerden hangisi iskeletin temel kısımlarından birisi değildir?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Arial Unicode MS"/>
        </w:rPr>
        <w:t>        A – Kafatası                                           C - Göğüs kafesi</w:t>
      </w:r>
      <w:r w:rsidRPr="00385042">
        <w:rPr>
          <w:rFonts w:cs="Arial Unicode MS"/>
        </w:rPr>
        <w:br/>
        <w:t>        B - Omurga                                            D - Damarlar</w:t>
      </w:r>
      <w:r w:rsidRPr="00385042">
        <w:rPr>
          <w:rFonts w:cs="Arial Unicode MS"/>
        </w:rPr>
        <w:br/>
        <w:t>      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t>14. Hangisi yassı kemiktir?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Tahoma"/>
        </w:rPr>
        <w:t>        A - uyluk kemiği                                     C - kaval kemiği</w:t>
      </w:r>
      <w:r w:rsidRPr="00385042">
        <w:rPr>
          <w:rFonts w:cs="Tahoma"/>
        </w:rPr>
        <w:br/>
        <w:t>        B - parmak kemiği                                  D - kafatası kemiği</w:t>
      </w:r>
      <w:r w:rsidRPr="00385042">
        <w:rPr>
          <w:rFonts w:cs="Tahoma"/>
        </w:rPr>
        <w:br/>
      </w:r>
      <w:r w:rsidRPr="00385042">
        <w:rPr>
          <w:rFonts w:cs="Tahoma"/>
        </w:rPr>
        <w:br/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385042">
        <w:t xml:space="preserve">15. Öğretmen öğrencilerine “iskeletimiz olmasaydı ne olurdu?” sorusunu yöneltiyor. Ayşe: Vücudumuz desteksiz kalır ve ayakta duramazdık. Hasan: Bir et yığını haline gelirdik hiçbir iş yapamazdık. Can: Konuşamazdık, duyamazdık, göremezdik, cevaplarını veriyor. </w:t>
      </w:r>
      <w:r w:rsidRPr="00DB1C2A">
        <w:rPr>
          <w:b/>
          <w:bCs/>
        </w:rPr>
        <w:t>Hangi öğrencilerin verdiği cevaplar doğrudur?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Tahoma"/>
        </w:rPr>
        <w:t>        A - Ayşe, Hasan, Can                              C - Ayşe, Can</w:t>
      </w:r>
      <w:r w:rsidRPr="00385042">
        <w:rPr>
          <w:rFonts w:cs="Tahoma"/>
        </w:rPr>
        <w:br/>
        <w:t>        B - Hasan, Can                                        D - Ayşe, Hasan</w:t>
      </w:r>
      <w:r w:rsidRPr="00385042">
        <w:rPr>
          <w:rFonts w:cs="Tahoma"/>
        </w:rPr>
        <w:br/>
      </w:r>
      <w:r w:rsidRPr="00385042">
        <w:rPr>
          <w:rFonts w:cs="Tahoma"/>
        </w:rPr>
        <w:br/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16. Hareketimizi sağlayan yapılar hangisidir?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Tahoma"/>
        </w:rPr>
        <w:t>        A - kemik-kas                                         C - boşaltım-kemik</w:t>
      </w:r>
      <w:r w:rsidRPr="00385042">
        <w:rPr>
          <w:rFonts w:cs="Tahoma"/>
        </w:rPr>
        <w:br/>
        <w:t>        B - kas-solunum                                      D - sindirim-kas</w:t>
      </w:r>
    </w:p>
    <w:p w:rsidR="003612AE" w:rsidRPr="00385042" w:rsidRDefault="003612AE" w:rsidP="00DB1C2A">
      <w:pPr>
        <w:pStyle w:val="NoSpacing"/>
        <w:rPr>
          <w:szCs w:val="20"/>
        </w:rPr>
      </w:pP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17. Aşağıdakilerden hangisi yanlıştır?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Tahoma"/>
        </w:rPr>
        <w:t>        A - Kaslar lifli yapıdadır.</w:t>
      </w:r>
      <w:r w:rsidRPr="00385042">
        <w:rPr>
          <w:rFonts w:cs="Tahoma"/>
        </w:rPr>
        <w:br/>
        <w:t>        B – Kemikler uzun ,kısa ve yassı olmak üzere değişik şekillerdedir.</w:t>
      </w:r>
      <w:r w:rsidRPr="00385042">
        <w:rPr>
          <w:rFonts w:cs="Tahoma"/>
        </w:rPr>
        <w:br/>
        <w:t>        C - İskelet sert kemiklerden oluşur.</w:t>
      </w:r>
      <w:r w:rsidRPr="00385042">
        <w:rPr>
          <w:rFonts w:cs="Tahoma"/>
        </w:rPr>
        <w:br/>
        <w:t>        D - İskeletimiz baş ,gövde ,kollar ve bacaklar olmak üzere sadece üç bölüme ayrılır.</w:t>
      </w:r>
      <w:r w:rsidRPr="00385042">
        <w:rPr>
          <w:rFonts w:cs="Tahoma"/>
        </w:rPr>
        <w:br/>
        <w:t>       </w:t>
      </w: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18. Kolay ve çok yönlü hareket edebilen eklemler vücudumuzun hangi kısmında bulunur?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Tahoma"/>
        </w:rPr>
        <w:t>        A - kalça                                              C – kafatası</w:t>
      </w:r>
      <w:r w:rsidRPr="00385042">
        <w:rPr>
          <w:rFonts w:cs="Tahoma"/>
        </w:rPr>
        <w:br/>
        <w:t>        B - bel                                                  D –bacak</w:t>
      </w:r>
    </w:p>
    <w:p w:rsidR="003612AE" w:rsidRPr="00385042" w:rsidRDefault="003612AE" w:rsidP="00DB1C2A">
      <w:pPr>
        <w:pStyle w:val="NoSpacing"/>
        <w:rPr>
          <w:szCs w:val="20"/>
        </w:rPr>
      </w:pP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19. Kol ve bacak kemikleri hangi tür kemiklerdir?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Tahoma"/>
        </w:rPr>
        <w:t>        A - kısa kemik                                      C - yassı kemik</w:t>
      </w:r>
      <w:r w:rsidRPr="00385042">
        <w:rPr>
          <w:rFonts w:cs="Tahoma"/>
        </w:rPr>
        <w:br/>
        <w:t>        B - uzun kemik                                      D - düz kemik</w:t>
      </w:r>
    </w:p>
    <w:p w:rsidR="003612AE" w:rsidRPr="00385042" w:rsidRDefault="003612AE" w:rsidP="00DB1C2A">
      <w:pPr>
        <w:pStyle w:val="NoSpacing"/>
        <w:rPr>
          <w:szCs w:val="20"/>
        </w:rPr>
      </w:pPr>
    </w:p>
    <w:p w:rsidR="003612AE" w:rsidRPr="00DB1C2A" w:rsidRDefault="003612AE" w:rsidP="00DB1C2A">
      <w:pPr>
        <w:pStyle w:val="NoSpacing"/>
        <w:rPr>
          <w:b/>
          <w:bCs/>
          <w:szCs w:val="20"/>
        </w:rPr>
      </w:pPr>
      <w:r w:rsidRPr="00DB1C2A">
        <w:rPr>
          <w:b/>
          <w:bCs/>
        </w:rPr>
        <w:t>20. Sırtımızda bulunan 33 adet kemiğe ne ad verilir?</w:t>
      </w:r>
    </w:p>
    <w:p w:rsidR="003612AE" w:rsidRPr="00385042" w:rsidRDefault="003612AE" w:rsidP="00DB1C2A">
      <w:pPr>
        <w:pStyle w:val="NoSpacing"/>
        <w:rPr>
          <w:szCs w:val="20"/>
        </w:rPr>
      </w:pPr>
      <w:r w:rsidRPr="00385042">
        <w:rPr>
          <w:rFonts w:cs="Tahoma"/>
        </w:rPr>
        <w:t>        A - Kaburga kemikleri                           C - Kafatası</w:t>
      </w:r>
      <w:r w:rsidRPr="00385042">
        <w:rPr>
          <w:rFonts w:cs="Tahoma"/>
        </w:rPr>
        <w:br/>
        <w:t>        B - Omurga kemikleri                            D - Baldır kemiği</w:t>
      </w:r>
    </w:p>
    <w:p w:rsidR="003612AE" w:rsidRDefault="003612AE" w:rsidP="00DB1C2A">
      <w:pPr>
        <w:pStyle w:val="NoSpacing"/>
      </w:pPr>
    </w:p>
    <w:p w:rsidR="003612AE" w:rsidRDefault="003612AE" w:rsidP="00DB1C2A">
      <w:pPr>
        <w:pStyle w:val="NoSpacing"/>
      </w:pPr>
      <w:hyperlink r:id="rId4" w:history="1">
        <w:r>
          <w:rPr>
            <w:rStyle w:val="Hyperlink"/>
            <w:rFonts w:cs="Arial"/>
            <w:sz w:val="28"/>
            <w:szCs w:val="28"/>
          </w:rPr>
          <w:t>www.sorubak.com</w:t>
        </w:r>
      </w:hyperlink>
    </w:p>
    <w:sectPr w:rsidR="003612AE" w:rsidSect="00385042">
      <w:pgSz w:w="11906" w:h="16838"/>
      <w:pgMar w:top="426" w:right="1133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C2A"/>
    <w:rsid w:val="003612AE"/>
    <w:rsid w:val="00385042"/>
    <w:rsid w:val="006A3D03"/>
    <w:rsid w:val="00775180"/>
    <w:rsid w:val="00CD1EF8"/>
    <w:rsid w:val="00DB1C2A"/>
    <w:rsid w:val="00FD2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8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B1C2A"/>
  </w:style>
  <w:style w:type="character" w:styleId="Hyperlink">
    <w:name w:val="Hyperlink"/>
    <w:basedOn w:val="DefaultParagraphFont"/>
    <w:uiPriority w:val="99"/>
    <w:rsid w:val="00FD2C3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799</Words>
  <Characters>4560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</dc:title>
  <dc:subject>vücumuz</dc:subject>
  <dc:creator>sarnıç</dc:creator>
  <cp:keywords>www.sorubak.com</cp:keywords>
  <dc:description/>
  <cp:lastModifiedBy>edanur</cp:lastModifiedBy>
  <cp:revision>3</cp:revision>
  <dcterms:created xsi:type="dcterms:W3CDTF">2013-09-23T15:07:00Z</dcterms:created>
  <dcterms:modified xsi:type="dcterms:W3CDTF">2014-10-06T20:53:00Z</dcterms:modified>
</cp:coreProperties>
</file>