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E5" w:rsidRDefault="006765E5">
      <w:r w:rsidRPr="00D82D54">
        <w:rPr>
          <w:i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74.75pt;height:90pt;visibility:visible">
            <v:imagedata r:id="rId6" o:title=""/>
          </v:shape>
        </w:pict>
      </w:r>
      <w:r>
        <w:tab/>
      </w:r>
      <w:r w:rsidRPr="003C3121">
        <w:rPr>
          <w:noProof/>
          <w:lang w:eastAsia="tr-TR"/>
        </w:rPr>
        <w:pict>
          <v:shape id="Resim 2" o:spid="_x0000_i1026" type="#_x0000_t75" alt="http://www.karmabilgi.net/images/gorme-olayi.jpg" style="width:153pt;height:91.5pt;visibility:visible">
            <v:imagedata r:id="rId7" r:href="rId8"/>
          </v:shape>
        </w:pict>
      </w:r>
    </w:p>
    <w:p w:rsidR="006765E5" w:rsidRDefault="006765E5"/>
    <w:p w:rsidR="006765E5" w:rsidRDefault="006765E5" w:rsidP="00AF309D">
      <w:pPr>
        <w:jc w:val="center"/>
        <w:rPr>
          <w:rFonts w:ascii="Hand writing Mutlu" w:hAnsi="Hand writing Mutlu"/>
          <w:b/>
          <w:i/>
          <w:sz w:val="24"/>
          <w:szCs w:val="24"/>
          <w:u w:val="single"/>
        </w:rPr>
      </w:pPr>
      <w:r w:rsidRPr="009B1547">
        <w:rPr>
          <w:rFonts w:ascii="Hand writing Mutlu" w:hAnsi="Hand writing Mutlu"/>
          <w:b/>
          <w:sz w:val="24"/>
          <w:szCs w:val="24"/>
          <w:u w:val="single"/>
        </w:rPr>
        <w:t>IŞIĞIN</w:t>
      </w:r>
      <w:r>
        <w:rPr>
          <w:rFonts w:ascii="Hand writing Mutlu" w:hAnsi="Hand writing Mutlu"/>
          <w:b/>
          <w:i/>
          <w:sz w:val="24"/>
          <w:szCs w:val="24"/>
          <w:u w:val="single"/>
        </w:rPr>
        <w:t xml:space="preserve"> GÖRMEDEKİ ROLÜ</w:t>
      </w:r>
    </w:p>
    <w:p w:rsidR="006765E5" w:rsidRPr="009B1547" w:rsidRDefault="006765E5" w:rsidP="00AF309D">
      <w:pPr>
        <w:rPr>
          <w:rFonts w:ascii="Hand writing Mutlu" w:hAnsi="Hand writing Mutlu"/>
          <w:i/>
          <w:sz w:val="24"/>
          <w:szCs w:val="24"/>
        </w:rPr>
      </w:pPr>
      <w:r w:rsidRPr="00AF309D">
        <w:rPr>
          <w:rFonts w:ascii="Hand writing Mutlu" w:hAnsi="Hand writing Mutlu"/>
          <w:i/>
          <w:sz w:val="24"/>
          <w:szCs w:val="24"/>
        </w:rPr>
        <w:tab/>
      </w:r>
      <w:r w:rsidRPr="009B1547">
        <w:rPr>
          <w:rFonts w:ascii="Hand writing Mutlu" w:hAnsi="Hand writing Mutlu"/>
          <w:i/>
          <w:sz w:val="24"/>
          <w:szCs w:val="24"/>
        </w:rPr>
        <w:t xml:space="preserve">Varlıkları görmek için ışığa ihtiyaç duyarız. Yani varlığın üzerine ışığın düşmesi ve bunun sonucunda varlığın aydınlanması gerekir. </w:t>
      </w:r>
    </w:p>
    <w:p w:rsidR="006765E5" w:rsidRPr="009B1547" w:rsidRDefault="006765E5" w:rsidP="009B1547">
      <w:pPr>
        <w:rPr>
          <w:rFonts w:ascii="Hand writing Mutlu" w:hAnsi="Hand writing Mutlu"/>
          <w:i/>
          <w:sz w:val="24"/>
          <w:szCs w:val="24"/>
        </w:rPr>
      </w:pPr>
      <w:r w:rsidRPr="009B1547">
        <w:rPr>
          <w:rFonts w:ascii="Hand writing Mutlu" w:hAnsi="Hand writing Mutlu"/>
          <w:i/>
          <w:sz w:val="24"/>
          <w:szCs w:val="24"/>
        </w:rPr>
        <w:tab/>
      </w:r>
      <w:r w:rsidRPr="009B1547">
        <w:rPr>
          <w:rFonts w:ascii="Hand writing Mutlu" w:hAnsi="Hand writing Mutlu"/>
          <w:i/>
          <w:color w:val="000000"/>
          <w:sz w:val="24"/>
          <w:szCs w:val="24"/>
        </w:rPr>
        <w:t xml:space="preserve">Bir varlık ışık kaynağıysa kendi ışığıyla aydınlanır. </w:t>
      </w:r>
      <w:r w:rsidRPr="009B1547">
        <w:rPr>
          <w:rFonts w:ascii="Hand writing Mutlu" w:hAnsi="Hand writing Mutlu"/>
          <w:i/>
          <w:sz w:val="24"/>
          <w:szCs w:val="24"/>
        </w:rPr>
        <w:t>Bir varlık ışık kaynağı değilse bir ışık kaynağından aldığı ışıkla aydınlanarak görünür.</w:t>
      </w:r>
      <w:r w:rsidRPr="009B1547">
        <w:rPr>
          <w:rFonts w:ascii="FHPZMQ+HelveticaNeue" w:hAnsi="FHPZMQ+HelveticaNeue"/>
          <w:i/>
          <w:sz w:val="30"/>
          <w:szCs w:val="30"/>
        </w:rPr>
        <w:t xml:space="preserve"> </w:t>
      </w:r>
      <w:r w:rsidRPr="009B1547">
        <w:rPr>
          <w:rFonts w:ascii="Hand writing Mutlu" w:hAnsi="Hand writing Mutlu"/>
          <w:i/>
          <w:sz w:val="24"/>
          <w:szCs w:val="24"/>
        </w:rPr>
        <w:t>Işığın olmadığı karanlık ortaml</w:t>
      </w:r>
      <w:r>
        <w:rPr>
          <w:rFonts w:ascii="Hand writing Mutlu" w:hAnsi="Hand writing Mutlu"/>
          <w:i/>
          <w:sz w:val="24"/>
          <w:szCs w:val="24"/>
        </w:rPr>
        <w:t>arda varlıkları göremeyiz, az ışıklı</w:t>
      </w:r>
      <w:r w:rsidRPr="009B1547">
        <w:rPr>
          <w:rFonts w:ascii="Hand writing Mutlu" w:hAnsi="Hand writing Mutlu"/>
          <w:i/>
          <w:sz w:val="24"/>
          <w:szCs w:val="24"/>
        </w:rPr>
        <w:t xml:space="preserve"> ortamlarda ise varlıkları net göremeyiz.</w:t>
      </w:r>
    </w:p>
    <w:p w:rsidR="006765E5" w:rsidRPr="009B1547" w:rsidRDefault="006765E5" w:rsidP="009B1547">
      <w:pPr>
        <w:ind w:firstLine="708"/>
        <w:rPr>
          <w:rFonts w:ascii="Hand writing Mutlu" w:hAnsi="Hand writing Mutlu" w:cs="FHPZMQ+HelveticaNeue"/>
          <w:i/>
          <w:color w:val="000000"/>
          <w:sz w:val="24"/>
          <w:szCs w:val="24"/>
        </w:rPr>
      </w:pPr>
      <w:r>
        <w:rPr>
          <w:rStyle w:val="A32"/>
          <w:rFonts w:ascii="Hand writing Mutlu" w:hAnsi="Hand writing Mutlu" w:cs="FHPZMQ+HelveticaNeue"/>
          <w:i/>
          <w:sz w:val="24"/>
          <w:szCs w:val="24"/>
        </w:rPr>
        <w:t>Gündüzleri G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üneş</w:t>
      </w:r>
      <w:r w:rsidRPr="009B1547">
        <w:rPr>
          <w:rStyle w:val="A32"/>
          <w:rFonts w:ascii="Times New Roman" w:hAnsi="Times New Roman"/>
          <w:i/>
          <w:sz w:val="24"/>
          <w:szCs w:val="24"/>
        </w:rPr>
        <w:t>’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in yayd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ığı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 xml:space="preserve"> 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ışı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 xml:space="preserve">kla 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ç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evremizi rahatl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ı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kla g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ö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rebiliriz, G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ü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ne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ş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 xml:space="preserve"> batt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ı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ktan sonra etraf karard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ığı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 xml:space="preserve"> i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ç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in varl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ı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klar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ı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 xml:space="preserve"> net g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ö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remeyiz.</w:t>
      </w:r>
      <w:r w:rsidRPr="009B1547">
        <w:rPr>
          <w:rFonts w:ascii="FHPZMQ+HelveticaNeue" w:hAnsi="FHPZMQ+HelveticaNeue" w:cs="FHPZMQ+HelveticaNeue"/>
          <w:color w:val="000000"/>
          <w:sz w:val="30"/>
          <w:szCs w:val="30"/>
        </w:rPr>
        <w:t xml:space="preserve"> </w:t>
      </w:r>
      <w:r w:rsidRPr="009B1547">
        <w:rPr>
          <w:rFonts w:ascii="Hand writing Mutlu" w:hAnsi="Hand writing Mutlu" w:cs="FHPZMQ+HelveticaNeue"/>
          <w:i/>
          <w:color w:val="000000"/>
          <w:sz w:val="24"/>
          <w:szCs w:val="24"/>
        </w:rPr>
        <w:t>Güneş, tüm dünyanın enerji kaynağıdır. Güneş, aynı zaman</w:t>
      </w:r>
      <w:r w:rsidRPr="009B1547">
        <w:rPr>
          <w:rFonts w:ascii="Hand writing Mutlu" w:hAnsi="Hand writing Mutlu" w:cs="FHPZMQ+HelveticaNeue"/>
          <w:i/>
          <w:color w:val="000000"/>
          <w:sz w:val="24"/>
          <w:szCs w:val="24"/>
        </w:rPr>
        <w:softHyphen/>
        <w:t>da tüm canlıların da yaşam kay</w:t>
      </w:r>
      <w:r w:rsidRPr="009B1547">
        <w:rPr>
          <w:rFonts w:ascii="Hand writing Mutlu" w:hAnsi="Hand writing Mutlu" w:cs="FHPZMQ+HelveticaNeue"/>
          <w:i/>
          <w:color w:val="000000"/>
          <w:sz w:val="24"/>
          <w:szCs w:val="24"/>
        </w:rPr>
        <w:softHyphen/>
        <w:t>nağıdır.</w:t>
      </w:r>
    </w:p>
    <w:p w:rsidR="006765E5" w:rsidRPr="007169DA" w:rsidRDefault="006765E5" w:rsidP="009B1547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 w:rsidRPr="007169DA">
        <w:rPr>
          <w:rFonts w:ascii="Comic Sans MS" w:hAnsi="Comic Sans MS"/>
          <w:b/>
          <w:bCs/>
          <w:sz w:val="24"/>
          <w:szCs w:val="24"/>
        </w:rPr>
        <w:t>Yukarıdaki metni 2 kere okuyunuz ve anlamaya çalışınız.</w:t>
      </w:r>
    </w:p>
    <w:p w:rsidR="006765E5" w:rsidRPr="007169DA" w:rsidRDefault="006765E5" w:rsidP="009B1547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Fen Bilimleri</w:t>
      </w:r>
      <w:r w:rsidRPr="007169DA">
        <w:rPr>
          <w:rFonts w:ascii="Comic Sans MS" w:hAnsi="Comic Sans MS"/>
          <w:b/>
          <w:bCs/>
          <w:sz w:val="24"/>
          <w:szCs w:val="24"/>
        </w:rPr>
        <w:t xml:space="preserve"> defterine bir kere el yazısı ile yazınız.</w:t>
      </w:r>
    </w:p>
    <w:p w:rsidR="006765E5" w:rsidRDefault="006765E5" w:rsidP="009B1547">
      <w:r w:rsidRPr="00D82D54">
        <w:rPr>
          <w:i/>
          <w:noProof/>
          <w:sz w:val="24"/>
          <w:szCs w:val="24"/>
          <w:lang w:eastAsia="tr-TR"/>
        </w:rPr>
        <w:pict>
          <v:shape id="Resim 3" o:spid="_x0000_i1027" type="#_x0000_t75" style="width:174.75pt;height:90pt;visibility:visible">
            <v:imagedata r:id="rId6" o:title=""/>
          </v:shape>
        </w:pict>
      </w:r>
      <w:r>
        <w:tab/>
      </w:r>
      <w:r w:rsidRPr="003C3121">
        <w:rPr>
          <w:noProof/>
          <w:lang w:eastAsia="tr-TR"/>
        </w:rPr>
        <w:pict>
          <v:shape id="Resim 4" o:spid="_x0000_i1028" type="#_x0000_t75" alt="http://www.karmabilgi.net/images/gorme-olayi.jpg" style="width:153pt;height:91.5pt;visibility:visible">
            <v:imagedata r:id="rId7" r:href="rId9"/>
          </v:shape>
        </w:pict>
      </w:r>
    </w:p>
    <w:p w:rsidR="006765E5" w:rsidRDefault="006765E5" w:rsidP="009B1547"/>
    <w:p w:rsidR="006765E5" w:rsidRDefault="006765E5" w:rsidP="009B1547">
      <w:pPr>
        <w:jc w:val="center"/>
        <w:rPr>
          <w:rFonts w:ascii="Hand writing Mutlu" w:hAnsi="Hand writing Mutlu"/>
          <w:b/>
          <w:i/>
          <w:sz w:val="24"/>
          <w:szCs w:val="24"/>
          <w:u w:val="single"/>
        </w:rPr>
      </w:pPr>
      <w:r w:rsidRPr="009B1547">
        <w:rPr>
          <w:rFonts w:ascii="Hand writing Mutlu" w:hAnsi="Hand writing Mutlu"/>
          <w:b/>
          <w:sz w:val="24"/>
          <w:szCs w:val="24"/>
          <w:u w:val="single"/>
        </w:rPr>
        <w:t>IŞIĞIN</w:t>
      </w:r>
      <w:r>
        <w:rPr>
          <w:rFonts w:ascii="Hand writing Mutlu" w:hAnsi="Hand writing Mutlu"/>
          <w:b/>
          <w:i/>
          <w:sz w:val="24"/>
          <w:szCs w:val="24"/>
          <w:u w:val="single"/>
        </w:rPr>
        <w:t xml:space="preserve"> GÖRMEDEKİ ROLÜ</w:t>
      </w:r>
    </w:p>
    <w:p w:rsidR="006765E5" w:rsidRPr="009B1547" w:rsidRDefault="006765E5" w:rsidP="009B1547">
      <w:pPr>
        <w:rPr>
          <w:rFonts w:ascii="Hand writing Mutlu" w:hAnsi="Hand writing Mutlu"/>
          <w:i/>
          <w:sz w:val="24"/>
          <w:szCs w:val="24"/>
        </w:rPr>
      </w:pPr>
      <w:r w:rsidRPr="00AF309D">
        <w:rPr>
          <w:rFonts w:ascii="Hand writing Mutlu" w:hAnsi="Hand writing Mutlu"/>
          <w:i/>
          <w:sz w:val="24"/>
          <w:szCs w:val="24"/>
        </w:rPr>
        <w:tab/>
      </w:r>
      <w:r w:rsidRPr="009B1547">
        <w:rPr>
          <w:rFonts w:ascii="Hand writing Mutlu" w:hAnsi="Hand writing Mutlu"/>
          <w:i/>
          <w:sz w:val="24"/>
          <w:szCs w:val="24"/>
        </w:rPr>
        <w:t xml:space="preserve">Varlıkları görmek için ışığa ihtiyaç duyarız. Yani varlığın üzerine ışığın düşmesi ve bunun sonucunda varlığın aydınlanması gerekir. </w:t>
      </w:r>
    </w:p>
    <w:p w:rsidR="006765E5" w:rsidRPr="009B1547" w:rsidRDefault="006765E5" w:rsidP="009B1547">
      <w:pPr>
        <w:rPr>
          <w:rFonts w:ascii="Hand writing Mutlu" w:hAnsi="Hand writing Mutlu"/>
          <w:i/>
          <w:sz w:val="24"/>
          <w:szCs w:val="24"/>
        </w:rPr>
      </w:pPr>
      <w:r w:rsidRPr="009B1547">
        <w:rPr>
          <w:rFonts w:ascii="Hand writing Mutlu" w:hAnsi="Hand writing Mutlu"/>
          <w:i/>
          <w:sz w:val="24"/>
          <w:szCs w:val="24"/>
        </w:rPr>
        <w:tab/>
      </w:r>
      <w:r w:rsidRPr="009B1547">
        <w:rPr>
          <w:rFonts w:ascii="Hand writing Mutlu" w:hAnsi="Hand writing Mutlu"/>
          <w:i/>
          <w:color w:val="000000"/>
          <w:sz w:val="24"/>
          <w:szCs w:val="24"/>
        </w:rPr>
        <w:t xml:space="preserve">Bir varlık ışık kaynağıysa kendi ışığıyla aydınlanır. </w:t>
      </w:r>
      <w:r w:rsidRPr="009B1547">
        <w:rPr>
          <w:rFonts w:ascii="Hand writing Mutlu" w:hAnsi="Hand writing Mutlu"/>
          <w:i/>
          <w:sz w:val="24"/>
          <w:szCs w:val="24"/>
        </w:rPr>
        <w:t>Bir varlık ışık kaynağı değilse bir ışık kaynağından aldığı ışıkla aydınlanarak görünür.</w:t>
      </w:r>
      <w:r w:rsidRPr="009B1547">
        <w:rPr>
          <w:rFonts w:ascii="FHPZMQ+HelveticaNeue" w:hAnsi="FHPZMQ+HelveticaNeue"/>
          <w:i/>
          <w:sz w:val="30"/>
          <w:szCs w:val="30"/>
        </w:rPr>
        <w:t xml:space="preserve"> </w:t>
      </w:r>
      <w:r w:rsidRPr="009B1547">
        <w:rPr>
          <w:rFonts w:ascii="Hand writing Mutlu" w:hAnsi="Hand writing Mutlu"/>
          <w:i/>
          <w:sz w:val="24"/>
          <w:szCs w:val="24"/>
        </w:rPr>
        <w:t>Işığın olmadığı karanlık ortaml</w:t>
      </w:r>
      <w:r>
        <w:rPr>
          <w:rFonts w:ascii="Hand writing Mutlu" w:hAnsi="Hand writing Mutlu"/>
          <w:i/>
          <w:sz w:val="24"/>
          <w:szCs w:val="24"/>
        </w:rPr>
        <w:t>arda varlıkları göremeyiz, az ışıklı</w:t>
      </w:r>
      <w:r w:rsidRPr="009B1547">
        <w:rPr>
          <w:rFonts w:ascii="Hand writing Mutlu" w:hAnsi="Hand writing Mutlu"/>
          <w:i/>
          <w:sz w:val="24"/>
          <w:szCs w:val="24"/>
        </w:rPr>
        <w:t xml:space="preserve"> ortamlarda ise varlıkları net göremeyiz.</w:t>
      </w:r>
    </w:p>
    <w:p w:rsidR="006765E5" w:rsidRPr="009B1547" w:rsidRDefault="006765E5" w:rsidP="009B1547">
      <w:pPr>
        <w:ind w:firstLine="708"/>
        <w:rPr>
          <w:rFonts w:ascii="Hand writing Mutlu" w:hAnsi="Hand writing Mutlu" w:cs="FHPZMQ+HelveticaNeue"/>
          <w:i/>
          <w:color w:val="000000"/>
          <w:sz w:val="24"/>
          <w:szCs w:val="24"/>
        </w:rPr>
      </w:pPr>
      <w:r>
        <w:rPr>
          <w:rStyle w:val="A32"/>
          <w:rFonts w:ascii="Hand writing Mutlu" w:hAnsi="Hand writing Mutlu" w:cs="FHPZMQ+HelveticaNeue"/>
          <w:i/>
          <w:sz w:val="24"/>
          <w:szCs w:val="24"/>
        </w:rPr>
        <w:t>Gündüzleri G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üneş</w:t>
      </w:r>
      <w:r w:rsidRPr="009B1547">
        <w:rPr>
          <w:rStyle w:val="A32"/>
          <w:rFonts w:ascii="Times New Roman" w:hAnsi="Times New Roman"/>
          <w:i/>
          <w:sz w:val="24"/>
          <w:szCs w:val="24"/>
        </w:rPr>
        <w:t>’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in yayd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ığı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 xml:space="preserve"> 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ışı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 xml:space="preserve">kla 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ç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evremizi rahatl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ı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kla g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ö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rebiliriz, G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ü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ne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ş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 xml:space="preserve"> batt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ı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ktan sonra etraf karard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ığı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 xml:space="preserve"> i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ç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in varl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ı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klar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ı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 xml:space="preserve"> net g</w:t>
      </w:r>
      <w:r w:rsidRPr="009B1547">
        <w:rPr>
          <w:rStyle w:val="A32"/>
          <w:rFonts w:ascii="Hand writing Mutlu" w:hAnsi="Hand writing Mutlu" w:cs="Hand writing Mutlu"/>
          <w:i/>
          <w:sz w:val="24"/>
          <w:szCs w:val="24"/>
        </w:rPr>
        <w:t>ö</w:t>
      </w:r>
      <w:r w:rsidRPr="009B1547">
        <w:rPr>
          <w:rStyle w:val="A32"/>
          <w:rFonts w:ascii="Hand writing Mutlu" w:hAnsi="Hand writing Mutlu" w:cs="FHPZMQ+HelveticaNeue"/>
          <w:i/>
          <w:sz w:val="24"/>
          <w:szCs w:val="24"/>
        </w:rPr>
        <w:t>remeyiz.</w:t>
      </w:r>
      <w:r w:rsidRPr="009B1547">
        <w:rPr>
          <w:rFonts w:ascii="FHPZMQ+HelveticaNeue" w:hAnsi="FHPZMQ+HelveticaNeue" w:cs="FHPZMQ+HelveticaNeue"/>
          <w:color w:val="000000"/>
          <w:sz w:val="30"/>
          <w:szCs w:val="30"/>
        </w:rPr>
        <w:t xml:space="preserve"> </w:t>
      </w:r>
      <w:r w:rsidRPr="009B1547">
        <w:rPr>
          <w:rFonts w:ascii="Hand writing Mutlu" w:hAnsi="Hand writing Mutlu" w:cs="FHPZMQ+HelveticaNeue"/>
          <w:i/>
          <w:color w:val="000000"/>
          <w:sz w:val="24"/>
          <w:szCs w:val="24"/>
        </w:rPr>
        <w:t>Güneş, tüm dünyanın enerji kaynağıdır. Güneş, aynı zaman</w:t>
      </w:r>
      <w:r w:rsidRPr="009B1547">
        <w:rPr>
          <w:rFonts w:ascii="Hand writing Mutlu" w:hAnsi="Hand writing Mutlu" w:cs="FHPZMQ+HelveticaNeue"/>
          <w:i/>
          <w:color w:val="000000"/>
          <w:sz w:val="24"/>
          <w:szCs w:val="24"/>
        </w:rPr>
        <w:softHyphen/>
        <w:t>da tüm canlıların da yaşam kay</w:t>
      </w:r>
      <w:r w:rsidRPr="009B1547">
        <w:rPr>
          <w:rFonts w:ascii="Hand writing Mutlu" w:hAnsi="Hand writing Mutlu" w:cs="FHPZMQ+HelveticaNeue"/>
          <w:i/>
          <w:color w:val="000000"/>
          <w:sz w:val="24"/>
          <w:szCs w:val="24"/>
        </w:rPr>
        <w:softHyphen/>
        <w:t>nağıdır.</w:t>
      </w:r>
      <w:r>
        <w:rPr>
          <w:rFonts w:ascii="Hand writing Mutlu" w:hAnsi="Hand writing Mutlu" w:cs="FHPZMQ+HelveticaNeue"/>
          <w:i/>
          <w:color w:val="000000"/>
          <w:sz w:val="24"/>
          <w:szCs w:val="24"/>
        </w:rPr>
        <w:t xml:space="preserve">www.sorubak.com </w:t>
      </w:r>
    </w:p>
    <w:p w:rsidR="006765E5" w:rsidRPr="007169DA" w:rsidRDefault="006765E5" w:rsidP="009B1547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 w:rsidRPr="007169DA">
        <w:rPr>
          <w:rFonts w:ascii="Comic Sans MS" w:hAnsi="Comic Sans MS"/>
          <w:b/>
          <w:bCs/>
          <w:sz w:val="24"/>
          <w:szCs w:val="24"/>
        </w:rPr>
        <w:t>Yukarıdaki metni 2 kere okuyunuz ve anlamaya çalışınız.</w:t>
      </w:r>
    </w:p>
    <w:p w:rsidR="006765E5" w:rsidRPr="009B1547" w:rsidRDefault="006765E5" w:rsidP="009B1547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Fen Bilimleri</w:t>
      </w:r>
      <w:r w:rsidRPr="007169DA">
        <w:rPr>
          <w:rFonts w:ascii="Comic Sans MS" w:hAnsi="Comic Sans MS"/>
          <w:b/>
          <w:bCs/>
          <w:sz w:val="24"/>
          <w:szCs w:val="24"/>
        </w:rPr>
        <w:t xml:space="preserve"> defterine bir kere el yazısı ile yazınız.</w:t>
      </w:r>
      <w:bookmarkStart w:id="0" w:name="_GoBack"/>
      <w:bookmarkEnd w:id="0"/>
    </w:p>
    <w:sectPr w:rsidR="006765E5" w:rsidRPr="009B1547" w:rsidSect="00AF309D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5E5" w:rsidRDefault="006765E5" w:rsidP="009B1547">
      <w:pPr>
        <w:spacing w:after="0" w:line="240" w:lineRule="auto"/>
      </w:pPr>
      <w:r>
        <w:separator/>
      </w:r>
    </w:p>
  </w:endnote>
  <w:endnote w:type="continuationSeparator" w:id="0">
    <w:p w:rsidR="006765E5" w:rsidRDefault="006765E5" w:rsidP="009B1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HPZMQ+HelveticaNeue">
    <w:altName w:val="FHPZMQ+HelveticaNeu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5E5" w:rsidRDefault="006765E5" w:rsidP="009B1547">
      <w:pPr>
        <w:spacing w:after="0" w:line="240" w:lineRule="auto"/>
      </w:pPr>
      <w:r>
        <w:separator/>
      </w:r>
    </w:p>
  </w:footnote>
  <w:footnote w:type="continuationSeparator" w:id="0">
    <w:p w:rsidR="006765E5" w:rsidRDefault="006765E5" w:rsidP="009B15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09D"/>
    <w:rsid w:val="00307833"/>
    <w:rsid w:val="00346EDE"/>
    <w:rsid w:val="003C3121"/>
    <w:rsid w:val="00423789"/>
    <w:rsid w:val="006765E5"/>
    <w:rsid w:val="007169DA"/>
    <w:rsid w:val="00921C2B"/>
    <w:rsid w:val="009B1547"/>
    <w:rsid w:val="00AF309D"/>
    <w:rsid w:val="00C90FB5"/>
    <w:rsid w:val="00D8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ED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F3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309D"/>
    <w:rPr>
      <w:rFonts w:ascii="Tahoma" w:hAnsi="Tahoma" w:cs="Tahoma"/>
      <w:sz w:val="16"/>
      <w:szCs w:val="16"/>
    </w:rPr>
  </w:style>
  <w:style w:type="character" w:customStyle="1" w:styleId="A32">
    <w:name w:val="A3+2"/>
    <w:uiPriority w:val="99"/>
    <w:rsid w:val="009B1547"/>
    <w:rPr>
      <w:color w:val="000000"/>
      <w:sz w:val="28"/>
    </w:rPr>
  </w:style>
  <w:style w:type="paragraph" w:styleId="Header">
    <w:name w:val="header"/>
    <w:basedOn w:val="Normal"/>
    <w:link w:val="HeaderChar"/>
    <w:uiPriority w:val="99"/>
    <w:rsid w:val="009B1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B154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B1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B154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karmabilgi.net/images/gorme-olayi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http://www.karmabilgi.net/images/gorme-olayi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229</Words>
  <Characters>1311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destek</dc:creator>
  <cp:keywords>www.sorubak.com</cp:keywords>
  <dc:description/>
  <cp:lastModifiedBy>edanur</cp:lastModifiedBy>
  <cp:revision>2</cp:revision>
  <dcterms:created xsi:type="dcterms:W3CDTF">2014-12-07T19:12:00Z</dcterms:created>
  <dcterms:modified xsi:type="dcterms:W3CDTF">2014-12-16T17:09:00Z</dcterms:modified>
</cp:coreProperties>
</file>