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E48" w:rsidRDefault="00DD7E48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7" o:spid="_x0000_s1026" type="#_x0000_t75" alt="window" style="position:absolute;margin-left:371.65pt;margin-top:15.4pt;width:99.75pt;height:71.25pt;z-index:251658240;visibility:visible">
            <v:imagedata r:id="rId6" o:title=""/>
          </v:shape>
        </w:pict>
      </w:r>
      <w:r>
        <w:rPr>
          <w:noProof/>
          <w:lang w:eastAsia="tr-TR"/>
        </w:rPr>
        <w:pict>
          <v:shape id="Resim 2" o:spid="_x0000_s1027" type="#_x0000_t75" alt="eraser" style="position:absolute;margin-left:-13.85pt;margin-top:8.65pt;width:70.5pt;height:37.5pt;z-index:251644928;visibility:visible">
            <v:imagedata r:id="rId7" o:title=""/>
          </v:shape>
        </w:pict>
      </w:r>
    </w:p>
    <w:p w:rsidR="00DD7E48" w:rsidRPr="00577E25" w:rsidRDefault="00DD7E48" w:rsidP="00577E25">
      <w:pPr>
        <w:tabs>
          <w:tab w:val="left" w:pos="3675"/>
        </w:tabs>
        <w:jc w:val="center"/>
      </w:pPr>
      <w:r w:rsidRPr="00577E25">
        <w:t>1)CHAİR</w:t>
      </w:r>
    </w:p>
    <w:p w:rsidR="00DD7E48" w:rsidRPr="007035E7" w:rsidRDefault="00DD7E48" w:rsidP="00577E25">
      <w:pPr>
        <w:tabs>
          <w:tab w:val="left" w:pos="3675"/>
        </w:tabs>
        <w:jc w:val="center"/>
      </w:pPr>
      <w:r>
        <w:rPr>
          <w:noProof/>
          <w:lang w:eastAsia="tr-TR"/>
        </w:rPr>
        <w:pict>
          <v:shape id="Resim 3" o:spid="_x0000_s1028" type="#_x0000_t75" alt="sharpener" style="position:absolute;left:0;text-align:left;margin-left:-19.1pt;margin-top:8.75pt;width:70.5pt;height:68.25pt;z-index:251645952;visibility:visible">
            <v:imagedata r:id="rId8" o:title=""/>
          </v:shape>
        </w:pict>
      </w:r>
      <w:r>
        <w:t>2)PENCİL</w:t>
      </w:r>
    </w:p>
    <w:p w:rsidR="00DD7E48" w:rsidRDefault="00DD7E48" w:rsidP="00577E25">
      <w:pPr>
        <w:tabs>
          <w:tab w:val="left" w:pos="3690"/>
          <w:tab w:val="left" w:pos="5370"/>
        </w:tabs>
        <w:jc w:val="center"/>
      </w:pPr>
      <w:r>
        <w:rPr>
          <w:noProof/>
          <w:lang w:eastAsia="tr-TR"/>
        </w:rPr>
        <w:pict>
          <v:shape id="Resim 18" o:spid="_x0000_s1029" type="#_x0000_t75" alt="desk" style="position:absolute;left:0;text-align:left;margin-left:377.65pt;margin-top:8.55pt;width:90pt;height:75pt;z-index:251659264;visibility:visible">
            <v:imagedata r:id="rId9" o:title=""/>
          </v:shape>
        </w:pict>
      </w:r>
      <w:r>
        <w:t>3)RULER</w:t>
      </w:r>
    </w:p>
    <w:p w:rsidR="00DD7E48" w:rsidRDefault="00DD7E48" w:rsidP="00577E25">
      <w:pPr>
        <w:tabs>
          <w:tab w:val="left" w:pos="3825"/>
          <w:tab w:val="left" w:pos="7860"/>
        </w:tabs>
        <w:jc w:val="center"/>
      </w:pPr>
      <w:r>
        <w:rPr>
          <w:noProof/>
          <w:lang w:eastAsia="tr-TR"/>
        </w:rPr>
        <w:pict>
          <v:shape id="Resim 4" o:spid="_x0000_s1030" type="#_x0000_t75" alt="pencil" style="position:absolute;left:0;text-align:left;margin-left:-28.1pt;margin-top:22.1pt;width:74.25pt;height:61.5pt;z-index:251646976;visibility:visible">
            <v:imagedata r:id="rId10" o:title=""/>
          </v:shape>
        </w:pict>
      </w:r>
      <w:r>
        <w:t>4)SCHOOL BAG</w:t>
      </w:r>
    </w:p>
    <w:p w:rsidR="00DD7E48" w:rsidRDefault="00DD7E48" w:rsidP="00577E25">
      <w:pPr>
        <w:tabs>
          <w:tab w:val="left" w:pos="3825"/>
        </w:tabs>
        <w:jc w:val="center"/>
      </w:pPr>
      <w:r>
        <w:t>5)WİNDOW</w:t>
      </w:r>
    </w:p>
    <w:p w:rsidR="00DD7E48" w:rsidRPr="007035E7" w:rsidRDefault="00DD7E48" w:rsidP="00577E25">
      <w:pPr>
        <w:tabs>
          <w:tab w:val="left" w:pos="3825"/>
        </w:tabs>
        <w:jc w:val="center"/>
      </w:pPr>
      <w:r>
        <w:rPr>
          <w:noProof/>
          <w:lang w:eastAsia="tr-TR"/>
        </w:rPr>
        <w:pict>
          <v:shape id="Resim 19" o:spid="_x0000_s1031" type="#_x0000_t75" alt="chair" style="position:absolute;left:0;text-align:left;margin-left:386.65pt;margin-top:12.5pt;width:86.25pt;height:79.5pt;z-index:251660288;visibility:visible">
            <v:imagedata r:id="rId11" o:title=""/>
          </v:shape>
        </w:pict>
      </w:r>
      <w:r>
        <w:t>6)PENCİL CASE</w:t>
      </w:r>
    </w:p>
    <w:p w:rsidR="00DD7E48" w:rsidRDefault="00DD7E48" w:rsidP="00577E25">
      <w:pPr>
        <w:tabs>
          <w:tab w:val="center" w:pos="4536"/>
        </w:tabs>
        <w:jc w:val="center"/>
      </w:pPr>
      <w:r>
        <w:rPr>
          <w:noProof/>
          <w:lang w:eastAsia="tr-TR"/>
        </w:rPr>
        <w:pict>
          <v:shape id="Resim 5" o:spid="_x0000_s1032" type="#_x0000_t75" alt="pencil case" style="position:absolute;left:0;text-align:left;margin-left:-46.85pt;margin-top:7.6pt;width:98.25pt;height:55.5pt;z-index:251648000;visibility:visible">
            <v:imagedata r:id="rId12" o:title=""/>
          </v:shape>
        </w:pict>
      </w:r>
      <w:r>
        <w:t>7)BOARD</w:t>
      </w:r>
    </w:p>
    <w:p w:rsidR="00DD7E48" w:rsidRDefault="00DD7E48" w:rsidP="00577E25">
      <w:pPr>
        <w:jc w:val="center"/>
      </w:pPr>
      <w:r>
        <w:t>8)DOOR</w:t>
      </w:r>
    </w:p>
    <w:p w:rsidR="00DD7E48" w:rsidRPr="007035E7" w:rsidRDefault="00DD7E48" w:rsidP="00577E25">
      <w:pPr>
        <w:tabs>
          <w:tab w:val="center" w:pos="4536"/>
        </w:tabs>
        <w:jc w:val="center"/>
      </w:pPr>
      <w:r>
        <w:rPr>
          <w:noProof/>
          <w:lang w:eastAsia="tr-TR"/>
        </w:rPr>
        <w:pict>
          <v:shape id="Resim 8" o:spid="_x0000_s1033" type="#_x0000_t75" alt="ruler" style="position:absolute;left:0;text-align:left;margin-left:-64.1pt;margin-top:16pt;width:110.25pt;height:60.75pt;z-index:251649024;visibility:visible">
            <v:imagedata r:id="rId13" o:title=""/>
          </v:shape>
        </w:pict>
      </w:r>
      <w:r>
        <w:t>9)DESK</w:t>
      </w:r>
    </w:p>
    <w:p w:rsidR="00DD7E48" w:rsidRPr="007035E7" w:rsidRDefault="00DD7E48" w:rsidP="00577E25">
      <w:pPr>
        <w:jc w:val="center"/>
      </w:pPr>
      <w:r>
        <w:t>10)BOOK</w:t>
      </w:r>
    </w:p>
    <w:p w:rsidR="00DD7E48" w:rsidRPr="007035E7" w:rsidRDefault="00DD7E48" w:rsidP="00577E25">
      <w:pPr>
        <w:tabs>
          <w:tab w:val="left" w:pos="4320"/>
          <w:tab w:val="left" w:pos="8280"/>
        </w:tabs>
        <w:jc w:val="center"/>
      </w:pPr>
      <w:r>
        <w:rPr>
          <w:noProof/>
          <w:lang w:eastAsia="tr-TR"/>
        </w:rPr>
        <w:pict>
          <v:shape id="Resim 20" o:spid="_x0000_s1034" type="#_x0000_t75" alt="clock" style="position:absolute;left:0;text-align:left;margin-left:382.15pt;margin-top:1.1pt;width:89.25pt;height:42.75pt;z-index:251661312;visibility:visible">
            <v:imagedata r:id="rId14" o:title=""/>
          </v:shape>
        </w:pict>
      </w:r>
      <w:r>
        <w:t>11)RUBBER(ERASER)</w:t>
      </w:r>
    </w:p>
    <w:p w:rsidR="00DD7E48" w:rsidRDefault="00DD7E48" w:rsidP="00577E25">
      <w:pPr>
        <w:tabs>
          <w:tab w:val="center" w:pos="4536"/>
        </w:tabs>
        <w:jc w:val="center"/>
      </w:pPr>
      <w:r>
        <w:rPr>
          <w:noProof/>
          <w:lang w:eastAsia="tr-TR"/>
        </w:rPr>
        <w:pict>
          <v:shape id="Resim 9" o:spid="_x0000_s1035" type="#_x0000_t75" alt="school bag" style="position:absolute;left:0;text-align:left;margin-left:-35.6pt;margin-top:18.4pt;width:78.75pt;height:51.75pt;z-index:251650048;visibility:visible">
            <v:imagedata r:id="rId15" o:title=""/>
          </v:shape>
        </w:pict>
      </w:r>
      <w:r>
        <w:t>12)SHARPENER</w:t>
      </w:r>
    </w:p>
    <w:p w:rsidR="00DD7E48" w:rsidRDefault="00DD7E48" w:rsidP="00577E25">
      <w:pPr>
        <w:tabs>
          <w:tab w:val="left" w:pos="3375"/>
        </w:tabs>
        <w:jc w:val="center"/>
      </w:pPr>
      <w:r>
        <w:rPr>
          <w:noProof/>
          <w:lang w:eastAsia="tr-TR"/>
        </w:rPr>
        <w:pict>
          <v:shape id="Resim 26" o:spid="_x0000_s1036" type="#_x0000_t75" alt="note book" style="position:absolute;left:0;text-align:left;margin-left:205.85pt;margin-top:458.95pt;width:58.9pt;height:52.55pt;z-index:251667456;visibility:visible">
            <v:imagedata r:id="rId16" o:title=""/>
          </v:shape>
        </w:pict>
      </w:r>
      <w:r>
        <w:rPr>
          <w:noProof/>
          <w:lang w:eastAsia="tr-TR"/>
        </w:rPr>
        <w:pict>
          <v:shape id="Resim 21" o:spid="_x0000_s1037" type="#_x0000_t75" alt="book" style="position:absolute;left:0;text-align:left;margin-left:378.4pt;margin-top:16.2pt;width:93pt;height:57pt;z-index:251662336;visibility:visible">
            <v:imagedata r:id="rId17" o:title=""/>
          </v:shape>
        </w:pict>
      </w:r>
      <w:r>
        <w:t>13)PEN</w:t>
      </w:r>
    </w:p>
    <w:p w:rsidR="00DD7E48" w:rsidRDefault="00DD7E48" w:rsidP="00577E25">
      <w:pPr>
        <w:tabs>
          <w:tab w:val="left" w:pos="3525"/>
          <w:tab w:val="left" w:pos="8100"/>
        </w:tabs>
        <w:jc w:val="center"/>
      </w:pPr>
      <w:r>
        <w:t>14)TABLE</w:t>
      </w:r>
    </w:p>
    <w:p w:rsidR="00DD7E48" w:rsidRDefault="00DD7E48" w:rsidP="00577E25">
      <w:pPr>
        <w:tabs>
          <w:tab w:val="left" w:pos="1155"/>
          <w:tab w:val="left" w:pos="3435"/>
        </w:tabs>
        <w:jc w:val="center"/>
      </w:pPr>
      <w:r>
        <w:rPr>
          <w:noProof/>
          <w:lang w:eastAsia="tr-TR"/>
        </w:rPr>
        <w:pict>
          <v:shape id="Resim 25" o:spid="_x0000_s1038" type="#_x0000_t75" alt="note book" style="position:absolute;left:0;text-align:left;margin-left:205.85pt;margin-top:458.95pt;width:88.9pt;height:52.55pt;z-index:251666432;visibility:visible">
            <v:imagedata r:id="rId18" o:title=""/>
          </v:shape>
        </w:pict>
      </w:r>
      <w:r>
        <w:rPr>
          <w:noProof/>
          <w:lang w:eastAsia="tr-TR"/>
        </w:rPr>
        <w:pict>
          <v:shape id="Resim 13" o:spid="_x0000_s1039" type="#_x0000_t75" alt="table" style="position:absolute;left:0;text-align:left;margin-left:-34.85pt;margin-top:5.85pt;width:57.75pt;height:57pt;z-index:-251662336;visibility:visible">
            <v:imagedata r:id="rId19" o:title=""/>
          </v:shape>
        </w:pict>
      </w:r>
      <w:r>
        <w:t>15)SCİSSORS</w:t>
      </w:r>
    </w:p>
    <w:p w:rsidR="00DD7E48" w:rsidRDefault="00DD7E48" w:rsidP="00577E25">
      <w:pPr>
        <w:tabs>
          <w:tab w:val="left" w:pos="708"/>
          <w:tab w:val="left" w:pos="1416"/>
          <w:tab w:val="left" w:pos="2124"/>
          <w:tab w:val="left" w:pos="2832"/>
        </w:tabs>
        <w:jc w:val="center"/>
      </w:pPr>
      <w:r>
        <w:t>16)CLOCK</w:t>
      </w:r>
    </w:p>
    <w:p w:rsidR="00DD7E48" w:rsidRDefault="00DD7E48" w:rsidP="00577E25">
      <w:pPr>
        <w:tabs>
          <w:tab w:val="left" w:pos="3435"/>
        </w:tabs>
        <w:jc w:val="center"/>
      </w:pPr>
      <w:r>
        <w:rPr>
          <w:noProof/>
          <w:lang w:eastAsia="tr-TR"/>
        </w:rPr>
        <w:pict>
          <v:shape id="Resim 22" o:spid="_x0000_s1040" type="#_x0000_t75" alt="door" style="position:absolute;left:0;text-align:left;margin-left:386.65pt;margin-top:2.15pt;width:74.25pt;height:84.75pt;z-index:251663360;visibility:visible">
            <v:imagedata r:id="rId20" o:title=""/>
          </v:shape>
        </w:pict>
      </w:r>
      <w:r>
        <w:t>17)NOTEBOOK</w:t>
      </w:r>
    </w:p>
    <w:p w:rsidR="00DD7E48" w:rsidRPr="007035E7" w:rsidRDefault="00DD7E48" w:rsidP="00577E25">
      <w:pPr>
        <w:jc w:val="center"/>
      </w:pPr>
    </w:p>
    <w:p w:rsidR="00DD7E48" w:rsidRPr="007035E7" w:rsidRDefault="00DD7E48" w:rsidP="00577E25">
      <w:pPr>
        <w:tabs>
          <w:tab w:val="left" w:pos="3495"/>
          <w:tab w:val="left" w:pos="4170"/>
          <w:tab w:val="left" w:pos="8220"/>
        </w:tabs>
        <w:jc w:val="center"/>
      </w:pPr>
      <w:r>
        <w:rPr>
          <w:noProof/>
          <w:lang w:eastAsia="tr-TR"/>
        </w:rPr>
        <w:pict>
          <v:shape id="Resim 23" o:spid="_x0000_s1041" type="#_x0000_t75" alt="note book" style="position:absolute;left:0;text-align:left;margin-left:205.85pt;margin-top:458.95pt;width:195.75pt;height:144.75pt;z-index:251664384;visibility:visible">
            <v:imagedata r:id="rId18" o:title=""/>
          </v:shape>
        </w:pict>
      </w:r>
      <w:r>
        <w:rPr>
          <w:noProof/>
          <w:lang w:eastAsia="tr-TR"/>
        </w:rPr>
        <w:pict>
          <v:shape id="Resim 15" o:spid="_x0000_s1042" type="#_x0000_t75" alt="scissors" style="position:absolute;left:0;text-align:left;margin-left:187.85pt;margin-top:395.95pt;width:103.9pt;height:54.05pt;z-index:251656192;visibility:visible">
            <v:imagedata r:id="rId21" o:title=""/>
          </v:shape>
        </w:pict>
      </w:r>
    </w:p>
    <w:p w:rsidR="00DD7E48" w:rsidRDefault="00DD7E48" w:rsidP="007035E7">
      <w:r>
        <w:rPr>
          <w:noProof/>
          <w:lang w:eastAsia="tr-TR"/>
        </w:rPr>
        <w:pict>
          <v:shape id="Resim 16" o:spid="_x0000_s1043" type="#_x0000_t75" alt="scissors" style="position:absolute;margin-left:1in;margin-top:22.15pt;width:58.5pt;height:54pt;z-index:251657216;visibility:visible">
            <v:imagedata r:id="rId22" o:title=""/>
          </v:shape>
        </w:pict>
      </w:r>
      <w:r>
        <w:rPr>
          <w:noProof/>
          <w:lang w:eastAsia="tr-TR"/>
        </w:rPr>
        <w:pict>
          <v:shape id="Resim 14" o:spid="_x0000_s1044" type="#_x0000_t75" alt="untitled" style="position:absolute;margin-left:-49.1pt;margin-top:2.3pt;width:1in;height:53.25pt;z-index:251655168;visibility:visible">
            <v:imagedata r:id="rId23" o:title=""/>
          </v:shape>
        </w:pict>
      </w:r>
    </w:p>
    <w:p w:rsidR="00DD7E48" w:rsidRDefault="00DD7E48" w:rsidP="007F4656">
      <w:pPr>
        <w:tabs>
          <w:tab w:val="left" w:pos="1935"/>
          <w:tab w:val="left" w:pos="8115"/>
        </w:tabs>
      </w:pPr>
      <w:r>
        <w:rPr>
          <w:noProof/>
          <w:lang w:eastAsia="tr-TR"/>
        </w:rPr>
        <w:pict>
          <v:shape id="Resim 27" o:spid="_x0000_s1045" type="#_x0000_t75" alt="note book" style="position:absolute;margin-left:395.65pt;margin-top:6.1pt;width:59.25pt;height:52.5pt;z-index:251668480;visibility:visible">
            <v:imagedata r:id="rId24" o:title=""/>
          </v:shape>
        </w:pict>
      </w:r>
      <w:r>
        <w:rPr>
          <w:noProof/>
          <w:lang w:eastAsia="tr-TR"/>
        </w:rPr>
        <w:pict>
          <v:shape id="Resim 24" o:spid="_x0000_s1046" type="#_x0000_t75" alt="note book" style="position:absolute;margin-left:205.85pt;margin-top:458.95pt;width:88.9pt;height:52.55pt;z-index:251665408;visibility:visible">
            <v:imagedata r:id="rId18" o:title=""/>
          </v:shape>
        </w:pict>
      </w:r>
      <w:r>
        <w:tab/>
      </w:r>
      <w:r>
        <w:tab/>
      </w:r>
    </w:p>
    <w:p w:rsidR="00DD7E48" w:rsidRDefault="00DD7E48" w:rsidP="007035E7">
      <w:pPr>
        <w:tabs>
          <w:tab w:val="left" w:pos="1935"/>
        </w:tabs>
      </w:pPr>
      <w:r>
        <w:rPr>
          <w:noProof/>
          <w:lang w:eastAsia="tr-TR"/>
        </w:rPr>
        <w:pict>
          <v:shape id="Resim 12" o:spid="_x0000_s1047" type="#_x0000_t75" alt="table" style="position:absolute;margin-left:169.85pt;margin-top:422.95pt;width:57.4pt;height:57.05pt;z-index:-251663360;visibility:visible">
            <v:imagedata r:id="rId19" o:title=""/>
          </v:shape>
        </w:pict>
      </w:r>
    </w:p>
    <w:p w:rsidR="00DD7E48" w:rsidRDefault="00DD7E48" w:rsidP="007035E7">
      <w:pPr>
        <w:tabs>
          <w:tab w:val="left" w:pos="1935"/>
        </w:tabs>
      </w:pPr>
      <w:r>
        <w:rPr>
          <w:noProof/>
          <w:lang w:eastAsia="tr-TR"/>
        </w:rPr>
        <w:pict>
          <v:shape id="Resim 11" o:spid="_x0000_s1048" type="#_x0000_t75" alt="table" style="position:absolute;margin-left:169.85pt;margin-top:422.95pt;width:82.9pt;height:85.55pt;z-index:-251664384;visibility:visible">
            <v:imagedata r:id="rId19" o:title=""/>
          </v:shape>
        </w:pict>
      </w:r>
    </w:p>
    <w:p w:rsidR="00DD7E48" w:rsidRPr="007035E7" w:rsidRDefault="00DD7E48" w:rsidP="007F4656">
      <w:pPr>
        <w:tabs>
          <w:tab w:val="left" w:pos="8385"/>
        </w:tabs>
      </w:pPr>
      <w:r>
        <w:rPr>
          <w:noProof/>
          <w:lang w:eastAsia="tr-TR"/>
        </w:rPr>
        <w:pict>
          <v:shape id="Resim 29" o:spid="_x0000_s1049" type="#_x0000_t75" alt="pen" style="position:absolute;margin-left:395.65pt;margin-top:18.7pt;width:61.15pt;height:45.75pt;z-index:251670528;visibility:visible">
            <v:imagedata r:id="rId25" o:title=""/>
          </v:shape>
        </w:pict>
      </w:r>
      <w:r>
        <w:rPr>
          <w:noProof/>
          <w:lang w:eastAsia="tr-TR"/>
        </w:rPr>
        <w:pict>
          <v:shape id="Resim 28" o:spid="_x0000_s1050" type="#_x0000_t75" alt="pen" style="position:absolute;margin-left:223.85pt;margin-top:214.25pt;width:61.15pt;height:46pt;z-index:251669504;visibility:visible">
            <v:imagedata r:id="rId26" o:title=""/>
          </v:shape>
        </w:pict>
      </w:r>
      <w:r>
        <w:rPr>
          <w:noProof/>
          <w:lang w:eastAsia="tr-TR"/>
        </w:rPr>
        <w:pict>
          <v:shape id="Resim 10" o:spid="_x0000_s1051" type="#_x0000_t75" alt="table" style="position:absolute;margin-left:169.85pt;margin-top:422.95pt;width:82.9pt;height:85.55pt;z-index:-251665408;visibility:visible">
            <v:imagedata r:id="rId19" o:title=""/>
          </v:shape>
        </w:pict>
      </w:r>
      <w:r>
        <w:tab/>
        <w:t xml:space="preserve">                                       </w:t>
      </w:r>
      <w:hyperlink r:id="rId27" w:history="1">
        <w:r>
          <w:rPr>
            <w:rStyle w:val="Hyperlink"/>
            <w:noProof/>
            <w:lang w:eastAsia="tr-TR"/>
          </w:rPr>
          <w:t>www.sorubak.com</w:t>
        </w:r>
      </w:hyperlink>
    </w:p>
    <w:sectPr w:rsidR="00DD7E48" w:rsidRPr="007035E7" w:rsidSect="007747E4">
      <w:headerReference w:type="default" r:id="rId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E48" w:rsidRDefault="00DD7E48" w:rsidP="007035E7">
      <w:pPr>
        <w:spacing w:after="0" w:line="240" w:lineRule="auto"/>
      </w:pPr>
      <w:r>
        <w:separator/>
      </w:r>
    </w:p>
  </w:endnote>
  <w:endnote w:type="continuationSeparator" w:id="0">
    <w:p w:rsidR="00DD7E48" w:rsidRDefault="00DD7E48" w:rsidP="0070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MingLiU">
    <w:altName w:val="¡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E48" w:rsidRDefault="00DD7E48" w:rsidP="007035E7">
      <w:pPr>
        <w:spacing w:after="0" w:line="240" w:lineRule="auto"/>
      </w:pPr>
      <w:r>
        <w:separator/>
      </w:r>
    </w:p>
  </w:footnote>
  <w:footnote w:type="continuationSeparator" w:id="0">
    <w:p w:rsidR="00DD7E48" w:rsidRDefault="00DD7E48" w:rsidP="0070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E48" w:rsidRPr="007035E7" w:rsidRDefault="00DD7E48" w:rsidP="007035E7">
    <w:pPr>
      <w:pStyle w:val="Header"/>
      <w:jc w:val="center"/>
      <w:rPr>
        <w:b/>
        <w:sz w:val="36"/>
        <w:szCs w:val="36"/>
      </w:rPr>
    </w:pPr>
    <w:r w:rsidRPr="007035E7">
      <w:rPr>
        <w:b/>
        <w:sz w:val="36"/>
        <w:szCs w:val="36"/>
      </w:rPr>
      <w:t>İN THE CLASSROOM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5E7"/>
    <w:rsid w:val="004741F7"/>
    <w:rsid w:val="0057740D"/>
    <w:rsid w:val="00577E25"/>
    <w:rsid w:val="005C2D8F"/>
    <w:rsid w:val="007035E7"/>
    <w:rsid w:val="007747E4"/>
    <w:rsid w:val="007F4656"/>
    <w:rsid w:val="00B8738F"/>
    <w:rsid w:val="00DD7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7E4"/>
    <w:pPr>
      <w:spacing w:after="200" w:line="276" w:lineRule="auto"/>
    </w:pPr>
    <w:rPr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0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35E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0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35E7"/>
    <w:rPr>
      <w:rFonts w:cs="Times New Roman"/>
    </w:rPr>
  </w:style>
  <w:style w:type="character" w:styleId="Hyperlink">
    <w:name w:val="Hyperlink"/>
    <w:basedOn w:val="DefaultParagraphFont"/>
    <w:uiPriority w:val="99"/>
    <w:rsid w:val="0057740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yperlink" Target="http://www.sorubak.com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45</Words>
  <Characters>257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asus</dc:creator>
  <cp:keywords>www.sorubak.com</cp:keywords>
  <dc:description/>
  <cp:lastModifiedBy>edanur</cp:lastModifiedBy>
  <cp:revision>3</cp:revision>
  <dcterms:created xsi:type="dcterms:W3CDTF">2014-10-15T18:20:00Z</dcterms:created>
  <dcterms:modified xsi:type="dcterms:W3CDTF">2014-10-16T19:15:00Z</dcterms:modified>
</cp:coreProperties>
</file>