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E21" w:rsidRDefault="005D0E21"/>
    <w:p w:rsidR="005D0E21" w:rsidRDefault="005D0E21"/>
    <w:p w:rsidR="005D0E21" w:rsidRDefault="005D0E21"/>
    <w:p w:rsidR="005D0E21" w:rsidRDefault="005D0E21">
      <w:r>
        <w:rPr>
          <w:noProof/>
        </w:rPr>
        <w:pict>
          <v:roundrect id="_x0000_s1026" style="position:absolute;margin-left:3.05pt;margin-top:-16.15pt;width:162pt;height:54pt;z-index:251658752" arcsize="10923f">
            <v:textbox style="mso-next-textbox:#_x0000_s1026">
              <w:txbxContent>
                <w:p w:rsidR="005D0E21" w:rsidRPr="009A49A0" w:rsidRDefault="005D0E21" w:rsidP="00CD5DBA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Adı:</w:t>
                  </w:r>
                </w:p>
                <w:p w:rsidR="005D0E21" w:rsidRPr="009A49A0" w:rsidRDefault="005D0E21" w:rsidP="00CD5DBA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Soyadı:</w:t>
                  </w:r>
                </w:p>
                <w:p w:rsidR="005D0E21" w:rsidRPr="009A49A0" w:rsidRDefault="005D0E21" w:rsidP="00CD5DBA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No:</w:t>
                  </w:r>
                </w:p>
              </w:txbxContent>
            </v:textbox>
          </v:roundrect>
        </w:pict>
      </w:r>
    </w:p>
    <w:p w:rsidR="005D0E21" w:rsidRDefault="005D0E21">
      <w:r>
        <w:rPr>
          <w:noProof/>
        </w:rPr>
        <w:pict>
          <v:roundrect id="_x0000_s1027" style="position:absolute;margin-left:402.05pt;margin-top:-29.95pt;width:126.75pt;height:58.5pt;z-index:251659776" arcsize="10923f">
            <v:textbox style="mso-next-textbox:#_x0000_s1027">
              <w:txbxContent>
                <w:p w:rsidR="005D0E21" w:rsidRPr="009A49A0" w:rsidRDefault="005D0E21" w:rsidP="00CD5DBA">
                  <w:pPr>
                    <w:jc w:val="center"/>
                    <w:rPr>
                      <w:b/>
                      <w:u w:val="single"/>
                    </w:rPr>
                  </w:pPr>
                  <w:r w:rsidRPr="009A49A0">
                    <w:rPr>
                      <w:b/>
                      <w:u w:val="single"/>
                    </w:rPr>
                    <w:t>Aldığı Puan:</w:t>
                  </w:r>
                </w:p>
                <w:p w:rsidR="005D0E21" w:rsidRDefault="005D0E21" w:rsidP="00CD5DBA"/>
              </w:txbxContent>
            </v:textbox>
          </v:roundrect>
        </w:pict>
      </w:r>
    </w:p>
    <w:p w:rsidR="005D0E21" w:rsidRDefault="005D0E21"/>
    <w:p w:rsidR="005D0E21" w:rsidRDefault="005D0E21"/>
    <w:p w:rsidR="005D0E21" w:rsidRDefault="005D0E21"/>
    <w:p w:rsidR="005D0E21" w:rsidRDefault="005D0E21"/>
    <w:p w:rsidR="005D0E21" w:rsidRDefault="005D0E21"/>
    <w:p w:rsidR="005D0E21" w:rsidRDefault="005D0E21">
      <w:r>
        <w:rPr>
          <w:noProof/>
        </w:rPr>
        <w:pict>
          <v:roundrect id="_x0000_s1028" style="position:absolute;margin-left:171.8pt;margin-top:-62.5pt;width:225pt;height:63.25pt;z-index:251660800" arcsize="10923f">
            <v:textbox style="mso-next-textbox:#_x0000_s1028">
              <w:txbxContent>
                <w:p w:rsidR="005D0E21" w:rsidRPr="00386A44" w:rsidRDefault="005D0E21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2013–2014</w:t>
                  </w:r>
                  <w:r w:rsidRPr="00386A44">
                    <w:rPr>
                      <w:b/>
                      <w:sz w:val="22"/>
                      <w:szCs w:val="22"/>
                    </w:rPr>
                    <w:t xml:space="preserve"> EĞİTİM-ÖĞRETİM YILI</w:t>
                  </w:r>
                </w:p>
                <w:p w:rsidR="005D0E21" w:rsidRPr="00386A44" w:rsidRDefault="005D0E21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……………………</w:t>
                  </w:r>
                  <w:r w:rsidRPr="00386A44">
                    <w:rPr>
                      <w:b/>
                      <w:sz w:val="22"/>
                      <w:szCs w:val="22"/>
                    </w:rPr>
                    <w:t xml:space="preserve"> İLKOKULU</w:t>
                  </w:r>
                </w:p>
                <w:p w:rsidR="005D0E21" w:rsidRDefault="005D0E21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4-A SINIFI İNGİLİZCE DERSİ</w:t>
                  </w:r>
                </w:p>
                <w:p w:rsidR="005D0E21" w:rsidRPr="00386A44" w:rsidRDefault="005D0E21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6A44">
                    <w:rPr>
                      <w:b/>
                      <w:sz w:val="22"/>
                      <w:szCs w:val="22"/>
                    </w:rPr>
                    <w:t>1. DÖNEM 1. YAZILI SORULARI</w:t>
                  </w:r>
                </w:p>
              </w:txbxContent>
            </v:textbox>
          </v:roundrect>
        </w:pict>
      </w:r>
    </w:p>
    <w:p w:rsidR="005D0E21" w:rsidRPr="001538EA" w:rsidRDefault="005D0E21" w:rsidP="001538EA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</w:t>
      </w:r>
      <w:r w:rsidRPr="001538EA">
        <w:rPr>
          <w:rFonts w:ascii="Tahoma" w:hAnsi="Tahoma" w:cs="Tahoma"/>
          <w:b/>
        </w:rPr>
        <w:t xml:space="preserve">) </w:t>
      </w:r>
      <w:r w:rsidRPr="001538EA">
        <w:rPr>
          <w:rStyle w:val="apple-converted-space"/>
          <w:rFonts w:ascii="Tahoma" w:hAnsi="Tahoma" w:cs="Tahoma"/>
          <w:b/>
        </w:rPr>
        <w:t> </w:t>
      </w:r>
      <w:r w:rsidRPr="001538EA">
        <w:rPr>
          <w:rFonts w:ascii="Tahoma" w:hAnsi="Tahoma" w:cs="Tahoma"/>
          <w:b/>
        </w:rPr>
        <w:t>“What is your name?”</w:t>
      </w:r>
      <w:r w:rsidRPr="001538EA">
        <w:rPr>
          <w:rStyle w:val="apple-converted-space"/>
          <w:rFonts w:ascii="Tahoma" w:hAnsi="Tahoma" w:cs="Tahoma"/>
          <w:b/>
        </w:rPr>
        <w:t> </w:t>
      </w:r>
      <w:r>
        <w:rPr>
          <w:rStyle w:val="apple-converted-space"/>
          <w:rFonts w:ascii="Tahoma" w:hAnsi="Tahoma" w:cs="Tahoma"/>
          <w:b/>
        </w:rPr>
        <w:t xml:space="preserve"> </w:t>
      </w:r>
      <w:r w:rsidRPr="001538EA">
        <w:rPr>
          <w:rFonts w:ascii="Tahoma" w:hAnsi="Tahoma" w:cs="Tahoma"/>
          <w:b/>
          <w:bCs/>
        </w:rPr>
        <w:t>sorusuna nasıl cevap veririz?</w:t>
      </w:r>
      <w:r w:rsidRPr="008A6C8A">
        <w:rPr>
          <w:b/>
        </w:rPr>
        <w:t xml:space="preserve"> </w:t>
      </w:r>
      <w:r>
        <w:rPr>
          <w:b/>
        </w:rPr>
        <w:t xml:space="preserve">  </w:t>
      </w:r>
      <w:r w:rsidRPr="005D29C1">
        <w:rPr>
          <w:b/>
        </w:rPr>
        <w:t>(10 puan)</w:t>
      </w:r>
    </w:p>
    <w:p w:rsidR="005D0E21" w:rsidRPr="001538EA" w:rsidRDefault="005D0E21" w:rsidP="001538EA">
      <w:pPr>
        <w:rPr>
          <w:rFonts w:ascii="Tahoma" w:hAnsi="Tahoma" w:cs="Tahoma"/>
        </w:rPr>
      </w:pPr>
    </w:p>
    <w:p w:rsidR="005D0E21" w:rsidRDefault="005D0E21" w:rsidP="001538EA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</w:t>
      </w:r>
    </w:p>
    <w:p w:rsidR="005D0E21" w:rsidRDefault="005D0E21" w:rsidP="001538EA"/>
    <w:p w:rsidR="005D0E21" w:rsidRPr="001538EA" w:rsidRDefault="005D0E21" w:rsidP="001538EA">
      <w:pPr>
        <w:shd w:val="clear" w:color="auto" w:fill="FFFFFF"/>
        <w:ind w:right="72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2</w:t>
      </w:r>
      <w:r w:rsidRPr="001538EA">
        <w:rPr>
          <w:rFonts w:ascii="Tahoma" w:hAnsi="Tahoma" w:cs="Tahoma"/>
          <w:b/>
        </w:rPr>
        <w:t>)</w:t>
      </w:r>
      <w:r w:rsidRPr="001538EA"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  <w:bCs/>
        </w:rPr>
        <w:t xml:space="preserve">Boşlukları doldurunuz.  </w:t>
      </w:r>
      <w:r w:rsidRPr="008A6C8A">
        <w:rPr>
          <w:b/>
          <w:sz w:val="22"/>
          <w:szCs w:val="22"/>
        </w:rPr>
        <w:t>( 20 puan )</w:t>
      </w:r>
    </w:p>
    <w:p w:rsidR="005D0E21" w:rsidRDefault="005D0E21" w:rsidP="00E74496">
      <w:pPr>
        <w:pStyle w:val="NoSpacing"/>
        <w:rPr>
          <w:rFonts w:ascii="Times New Roman" w:hAnsi="Times New Roman"/>
          <w:sz w:val="24"/>
          <w:szCs w:val="24"/>
          <w:lang w:val="en-US" w:eastAsia="tr-TR"/>
        </w:rPr>
      </w:pPr>
    </w:p>
    <w:p w:rsidR="005D0E21" w:rsidRPr="0029507C" w:rsidRDefault="005D0E21" w:rsidP="00E74496">
      <w:pPr>
        <w:pStyle w:val="NoSpacing"/>
        <w:jc w:val="both"/>
        <w:rPr>
          <w:rFonts w:ascii="Times New Roman" w:hAnsi="Times New Roman"/>
          <w:b/>
          <w:sz w:val="24"/>
          <w:szCs w:val="24"/>
          <w:lang w:val="en-US" w:eastAsia="tr-TR"/>
        </w:rPr>
      </w:pPr>
      <w:r>
        <w:rPr>
          <w:rFonts w:ascii="Times New Roman" w:hAnsi="Times New Roman"/>
          <w:sz w:val="24"/>
          <w:szCs w:val="24"/>
          <w:lang w:val="en-US" w:eastAsia="tr-TR"/>
        </w:rPr>
        <w:t xml:space="preserve">                </w:t>
      </w:r>
      <w:r>
        <w:rPr>
          <w:rFonts w:ascii="Times New Roman" w:hAnsi="Times New Roman"/>
          <w:b/>
          <w:sz w:val="24"/>
          <w:szCs w:val="24"/>
          <w:lang w:val="en-US" w:eastAsia="tr-TR"/>
        </w:rPr>
        <w:t>Saat = 23</w:t>
      </w:r>
      <w:r w:rsidRPr="0029507C">
        <w:rPr>
          <w:rFonts w:ascii="Times New Roman" w:hAnsi="Times New Roman"/>
          <w:b/>
          <w:sz w:val="24"/>
          <w:szCs w:val="24"/>
          <w:lang w:val="en-US" w:eastAsia="tr-TR"/>
        </w:rPr>
        <w:t xml:space="preserve">:00                                                      </w:t>
      </w:r>
      <w:r>
        <w:rPr>
          <w:rFonts w:ascii="Times New Roman" w:hAnsi="Times New Roman"/>
          <w:b/>
          <w:sz w:val="24"/>
          <w:szCs w:val="24"/>
          <w:lang w:val="en-US" w:eastAsia="tr-TR"/>
        </w:rPr>
        <w:t xml:space="preserve">                          </w:t>
      </w:r>
      <w:r w:rsidRPr="0029507C">
        <w:rPr>
          <w:rFonts w:ascii="Times New Roman" w:hAnsi="Times New Roman"/>
          <w:b/>
          <w:sz w:val="24"/>
          <w:szCs w:val="24"/>
          <w:lang w:val="en-US" w:eastAsia="tr-TR"/>
        </w:rPr>
        <w:t xml:space="preserve">Saat=20:00                                                                                                                 </w:t>
      </w:r>
    </w:p>
    <w:p w:rsidR="005D0E21" w:rsidRPr="00455B4D" w:rsidRDefault="005D0E21" w:rsidP="00E74496">
      <w:pPr>
        <w:rPr>
          <w:b/>
          <w:noProof/>
        </w:rPr>
      </w:pPr>
      <w:r w:rsidRPr="00455B4D">
        <w:rPr>
          <w:b/>
          <w:noProof/>
        </w:rPr>
        <w:t xml:space="preserve">          </w:t>
      </w:r>
      <w:r w:rsidRPr="0019496C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97.5pt;height:87pt;visibility:visible">
            <v:imagedata r:id="rId5" o:title=""/>
          </v:shape>
        </w:pict>
      </w:r>
      <w:r w:rsidRPr="00455B4D">
        <w:rPr>
          <w:b/>
          <w:noProof/>
        </w:rPr>
        <w:t xml:space="preserve">                                                        </w:t>
      </w:r>
      <w:r w:rsidRPr="0019496C">
        <w:rPr>
          <w:b/>
          <w:noProof/>
        </w:rPr>
        <w:pict>
          <v:shape id="Resim 3" o:spid="_x0000_i1026" type="#_x0000_t75" style="width:90pt;height:84.75pt;visibility:visible">
            <v:imagedata r:id="rId6" o:title=""/>
          </v:shape>
        </w:pict>
      </w: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</w:rPr>
      </w:pPr>
      <w:r w:rsidRPr="00455B4D">
        <w:rPr>
          <w:b/>
          <w:noProof/>
        </w:rPr>
        <w:t>……………………………………………                                       …………………………………………</w:t>
      </w:r>
    </w:p>
    <w:p w:rsidR="005D0E21" w:rsidRDefault="005D0E21" w:rsidP="00E74496">
      <w:pPr>
        <w:rPr>
          <w:b/>
          <w:noProof/>
          <w:sz w:val="2"/>
          <w:szCs w:val="2"/>
        </w:rPr>
      </w:pPr>
      <w:r>
        <w:rPr>
          <w:b/>
          <w:noProof/>
        </w:rPr>
        <w:t xml:space="preserve">         </w:t>
      </w: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Pr="00455B4D" w:rsidRDefault="005D0E21" w:rsidP="00E74496">
      <w:pPr>
        <w:rPr>
          <w:b/>
          <w:noProof/>
        </w:rPr>
      </w:pPr>
      <w:r>
        <w:rPr>
          <w:b/>
          <w:noProof/>
          <w:sz w:val="22"/>
          <w:szCs w:val="22"/>
        </w:rPr>
        <w:t xml:space="preserve">               </w:t>
      </w:r>
      <w:r>
        <w:rPr>
          <w:b/>
          <w:noProof/>
        </w:rPr>
        <w:t>Saat: 07:00                                                                                             Saat:  12:30</w:t>
      </w:r>
    </w:p>
    <w:p w:rsidR="005D0E21" w:rsidRPr="00455B4D" w:rsidRDefault="005D0E21" w:rsidP="006C13EA">
      <w:pPr>
        <w:ind w:firstLine="708"/>
        <w:rPr>
          <w:b/>
          <w:noProof/>
        </w:rPr>
      </w:pPr>
      <w:r w:rsidRPr="0019496C">
        <w:rPr>
          <w:b/>
          <w:noProof/>
        </w:rPr>
        <w:pict>
          <v:shape id="Resim 4" o:spid="_x0000_i1027" type="#_x0000_t75" style="width:90pt;height:75.75pt;visibility:visible">
            <v:imagedata r:id="rId7" o:title=""/>
          </v:shape>
        </w:pict>
      </w:r>
      <w:r w:rsidRPr="00455B4D">
        <w:rPr>
          <w:b/>
          <w:noProof/>
        </w:rPr>
        <w:t xml:space="preserve">                                                                     </w:t>
      </w:r>
      <w:r w:rsidRPr="0019496C">
        <w:rPr>
          <w:b/>
          <w:noProof/>
        </w:rPr>
        <w:pict>
          <v:shape id="Resim 5" o:spid="_x0000_i1028" type="#_x0000_t75" style="width:99.75pt;height:75pt;visibility:visible">
            <v:imagedata r:id="rId8" o:title=""/>
          </v:shape>
        </w:pict>
      </w: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Pr="00455B4D" w:rsidRDefault="005D0E21" w:rsidP="00E74496">
      <w:pPr>
        <w:rPr>
          <w:b/>
          <w:noProof/>
        </w:rPr>
      </w:pPr>
      <w:r w:rsidRPr="00455B4D">
        <w:rPr>
          <w:b/>
          <w:noProof/>
        </w:rPr>
        <w:t>……………………………………………..                                  ……………………………………………..</w:t>
      </w:r>
    </w:p>
    <w:p w:rsidR="005D0E21" w:rsidRDefault="005D0E21" w:rsidP="001538EA">
      <w:pPr>
        <w:rPr>
          <w:rFonts w:ascii="Tahoma" w:hAnsi="Tahoma" w:cs="Tahoma"/>
        </w:rPr>
      </w:pPr>
    </w:p>
    <w:p w:rsidR="005D0E21" w:rsidRPr="008809A4" w:rsidRDefault="005D0E21" w:rsidP="001538EA">
      <w:pPr>
        <w:pStyle w:val="NoSpacing"/>
        <w:rPr>
          <w:rFonts w:ascii="Times New Roman" w:hAnsi="Times New Roman"/>
          <w:b/>
          <w:sz w:val="23"/>
          <w:szCs w:val="23"/>
        </w:rPr>
      </w:pPr>
      <w:r w:rsidRPr="008809A4">
        <w:rPr>
          <w:rFonts w:ascii="Tahoma" w:hAnsi="Tahoma" w:cs="Tahoma"/>
          <w:b/>
          <w:sz w:val="23"/>
          <w:szCs w:val="23"/>
        </w:rPr>
        <w:t>3) Aşağıda resimleri verilen eşyaların neler olduğunun İngilizce karşılığını yazınız.</w:t>
      </w:r>
      <w:r w:rsidRPr="008809A4">
        <w:rPr>
          <w:rFonts w:ascii="Times New Roman" w:hAnsi="Times New Roman"/>
          <w:b/>
          <w:sz w:val="23"/>
          <w:szCs w:val="23"/>
        </w:rPr>
        <w:t>(20 puan )</w:t>
      </w:r>
    </w:p>
    <w:p w:rsidR="005D0E21" w:rsidRDefault="005D0E21" w:rsidP="001538EA">
      <w:pPr>
        <w:pStyle w:val="NoSpacing"/>
        <w:ind w:left="720"/>
        <w:rPr>
          <w:rFonts w:ascii="Times New Roman" w:hAnsi="Times New Roman"/>
          <w:b/>
          <w:sz w:val="24"/>
          <w:szCs w:val="24"/>
        </w:rPr>
      </w:pPr>
    </w:p>
    <w:p w:rsidR="005D0E21" w:rsidRDefault="005D0E21" w:rsidP="001538EA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29507C">
        <w:rPr>
          <w:rFonts w:ascii="Times New Roman" w:hAnsi="Times New Roman"/>
          <w:sz w:val="24"/>
          <w:szCs w:val="24"/>
        </w:rPr>
        <w:t>ook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507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9507C">
        <w:rPr>
          <w:rFonts w:ascii="Times New Roman" w:hAnsi="Times New Roman"/>
          <w:sz w:val="24"/>
          <w:szCs w:val="24"/>
        </w:rPr>
        <w:t>ruler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29507C">
        <w:rPr>
          <w:rFonts w:ascii="Times New Roman" w:hAnsi="Times New Roman"/>
          <w:sz w:val="24"/>
          <w:szCs w:val="24"/>
        </w:rPr>
        <w:t>pencil</w:t>
      </w:r>
      <w:r>
        <w:rPr>
          <w:rFonts w:ascii="Times New Roman" w:hAnsi="Times New Roman"/>
          <w:sz w:val="24"/>
          <w:szCs w:val="24"/>
        </w:rPr>
        <w:t xml:space="preserve"> – desk – </w:t>
      </w:r>
      <w:r w:rsidRPr="0029507C">
        <w:rPr>
          <w:rFonts w:ascii="Times New Roman" w:hAnsi="Times New Roman"/>
          <w:sz w:val="24"/>
          <w:szCs w:val="24"/>
        </w:rPr>
        <w:t>notebook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29507C">
        <w:rPr>
          <w:rFonts w:ascii="Times New Roman" w:hAnsi="Times New Roman"/>
          <w:sz w:val="24"/>
          <w:szCs w:val="24"/>
        </w:rPr>
        <w:t>schoolbag</w:t>
      </w:r>
      <w:r>
        <w:rPr>
          <w:rFonts w:ascii="Times New Roman" w:hAnsi="Times New Roman"/>
          <w:sz w:val="24"/>
          <w:szCs w:val="24"/>
        </w:rPr>
        <w:t xml:space="preserve"> – pencil case  –  board  –  teacher  </w:t>
      </w:r>
      <w:r w:rsidRPr="0029507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9507C">
        <w:rPr>
          <w:rFonts w:ascii="Times New Roman" w:hAnsi="Times New Roman"/>
          <w:sz w:val="24"/>
          <w:szCs w:val="24"/>
        </w:rPr>
        <w:t>door</w:t>
      </w:r>
    </w:p>
    <w:p w:rsidR="005D0E21" w:rsidRPr="0029507C" w:rsidRDefault="005D0E21" w:rsidP="001538EA">
      <w:pPr>
        <w:pStyle w:val="NoSpacing"/>
        <w:rPr>
          <w:rFonts w:ascii="Times New Roman" w:hAnsi="Times New Roman"/>
          <w:sz w:val="24"/>
          <w:szCs w:val="24"/>
        </w:rPr>
      </w:pPr>
    </w:p>
    <w:p w:rsidR="005D0E21" w:rsidRPr="0029507C" w:rsidRDefault="005D0E21" w:rsidP="001538EA">
      <w:pPr>
        <w:jc w:val="both"/>
        <w:rPr>
          <w:rFonts w:ascii="Cambria" w:hAnsi="Cambria"/>
        </w:rPr>
      </w:pPr>
      <w:r>
        <w:rPr>
          <w:noProof/>
        </w:rPr>
        <w:pict>
          <v:shape id="Resim 6" o:spid="_x0000_s1029" type="#_x0000_t75" alt="images (1)" style="position:absolute;left:0;text-align:left;margin-left:423pt;margin-top:6.2pt;width:62.85pt;height:48pt;z-index:-251651584;visibility:visible">
            <v:imagedata r:id="rId9" o:title=""/>
          </v:shape>
        </w:pict>
      </w:r>
      <w:r w:rsidRPr="0019496C">
        <w:rPr>
          <w:rFonts w:ascii="Cambria" w:hAnsi="Cambria"/>
          <w:noProof/>
        </w:rPr>
        <w:pict>
          <v:shape id="_x0000_i1029" type="#_x0000_t75" style="width:54.75pt;height:54pt;visibility:visible">
            <v:imagedata r:id="rId10" o:title=""/>
          </v:shape>
        </w:pict>
      </w:r>
      <w:r w:rsidRPr="0029507C">
        <w:rPr>
          <w:rFonts w:ascii="Cambria" w:hAnsi="Cambria"/>
        </w:rPr>
        <w:tab/>
      </w:r>
      <w:r w:rsidRPr="0029507C">
        <w:rPr>
          <w:rFonts w:ascii="Cambria" w:hAnsi="Cambria"/>
        </w:rPr>
        <w:tab/>
      </w:r>
      <w:r w:rsidRPr="0019496C">
        <w:rPr>
          <w:rFonts w:ascii="Cambria" w:hAnsi="Cambria"/>
          <w:noProof/>
        </w:rPr>
        <w:pict>
          <v:shape id="Resim 6" o:spid="_x0000_i1030" type="#_x0000_t75" style="width:75.75pt;height:48pt;flip:x;visibility:visible">
            <v:imagedata r:id="rId11" o:title=""/>
          </v:shape>
        </w:pict>
      </w:r>
      <w:r w:rsidRPr="0029507C">
        <w:rPr>
          <w:rFonts w:ascii="Cambria" w:hAnsi="Cambria"/>
        </w:rPr>
        <w:tab/>
      </w:r>
      <w:r w:rsidRPr="0019496C">
        <w:rPr>
          <w:rFonts w:ascii="Cambria" w:hAnsi="Cambria"/>
          <w:noProof/>
        </w:rPr>
        <w:pict>
          <v:shape id="Resim 7" o:spid="_x0000_i1031" type="#_x0000_t75" style="width:54.75pt;height:54pt;visibility:visible">
            <v:imagedata r:id="rId12" o:title=""/>
          </v:shape>
        </w:pict>
      </w:r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       </w:t>
      </w:r>
      <w:r w:rsidRPr="0019496C">
        <w:rPr>
          <w:rFonts w:ascii="Cambria" w:hAnsi="Cambria"/>
          <w:noProof/>
        </w:rPr>
        <w:pict>
          <v:shape id="Resim 8" o:spid="_x0000_i1032" type="#_x0000_t75" style="width:64.5pt;height:48.75pt;visibility:visible">
            <v:imagedata r:id="rId13" o:title=""/>
          </v:shape>
        </w:pict>
      </w:r>
      <w:r>
        <w:rPr>
          <w:rFonts w:ascii="Cambria" w:hAnsi="Cambria"/>
        </w:rPr>
        <w:t xml:space="preserve">                    </w:t>
      </w:r>
    </w:p>
    <w:p w:rsidR="005D0E21" w:rsidRDefault="005D0E21" w:rsidP="001538EA">
      <w:pPr>
        <w:rPr>
          <w:rFonts w:ascii="Cambria" w:hAnsi="Cambria"/>
          <w:sz w:val="2"/>
          <w:szCs w:val="2"/>
        </w:rPr>
      </w:pPr>
      <w:r w:rsidRPr="0029507C">
        <w:rPr>
          <w:rFonts w:ascii="Cambria" w:hAnsi="Cambria"/>
        </w:rPr>
        <w:t>.</w:t>
      </w: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</w:rPr>
      </w:pPr>
      <w:r w:rsidRPr="0029507C">
        <w:rPr>
          <w:rFonts w:ascii="Cambria" w:hAnsi="Cambria"/>
        </w:rPr>
        <w:t>........................</w:t>
      </w:r>
      <w:r w:rsidRPr="0029507C">
        <w:rPr>
          <w:rFonts w:ascii="Cambria" w:hAnsi="Cambria"/>
        </w:rPr>
        <w:tab/>
      </w:r>
      <w:r w:rsidRPr="0029507C">
        <w:rPr>
          <w:rFonts w:ascii="Cambria" w:hAnsi="Cambria"/>
        </w:rPr>
        <w:tab/>
        <w:t>.............................</w:t>
      </w:r>
      <w:r w:rsidRPr="0029507C">
        <w:rPr>
          <w:rFonts w:ascii="Cambria" w:hAnsi="Cambria"/>
        </w:rPr>
        <w:tab/>
        <w:t>.....................</w:t>
      </w:r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          .........................                     </w:t>
      </w:r>
      <w:r w:rsidRPr="0029507C">
        <w:rPr>
          <w:rFonts w:ascii="Cambria" w:hAnsi="Cambria"/>
        </w:rPr>
        <w:t>.....................</w:t>
      </w:r>
    </w:p>
    <w:p w:rsidR="005D0E21" w:rsidRPr="0029507C" w:rsidRDefault="005D0E21" w:rsidP="001538EA">
      <w:pPr>
        <w:rPr>
          <w:rFonts w:ascii="Cambria" w:hAnsi="Cambria"/>
        </w:rPr>
      </w:pPr>
    </w:p>
    <w:p w:rsidR="005D0E21" w:rsidRPr="0029507C" w:rsidRDefault="005D0E21" w:rsidP="001538EA">
      <w:pPr>
        <w:rPr>
          <w:rFonts w:ascii="Cambria" w:hAnsi="Cambria"/>
        </w:rPr>
      </w:pPr>
      <w:r>
        <w:rPr>
          <w:noProof/>
        </w:rPr>
        <w:pict>
          <v:shape id="_x0000_s1030" type="#_x0000_t75" style="position:absolute;margin-left:6in;margin-top:24.65pt;width:50.65pt;height:64.2pt;z-index:251661824">
            <v:imagedata r:id="rId14" o:title=""/>
            <w10:wrap type="square"/>
          </v:shape>
        </w:pict>
      </w:r>
      <w:r>
        <w:rPr>
          <w:noProof/>
        </w:rPr>
        <w:pict>
          <v:shape id="Resim 5" o:spid="_x0000_s1031" type="#_x0000_t75" alt="MCBD07155_0000[1]" style="position:absolute;margin-left:333pt;margin-top:24.65pt;width:55pt;height:60.75pt;z-index:-251652608;visibility:visible" wrapcoords="10356 533 6805 1067 10060 9067 888 12533 0 16000 -296 18667 7989 21067 11244 21067 14499 21067 18937 21067 21600 19733 21600 17600 15386 10400 14795 8533 15978 5333 15386 533 10356 533">
            <v:imagedata r:id="rId15" o:title=""/>
            <w10:wrap type="tight"/>
          </v:shape>
        </w:pict>
      </w:r>
      <w:r w:rsidRPr="0019496C">
        <w:rPr>
          <w:noProof/>
          <w:sz w:val="20"/>
          <w:szCs w:val="20"/>
        </w:rPr>
        <w:pict>
          <v:shape id="Resim 55" o:spid="_x0000_i1033" type="#_x0000_t75" alt="open" style="width:36pt;height:83.25pt;visibility:visible">
            <v:imagedata r:id="rId16" o:title=""/>
          </v:shape>
        </w:pict>
      </w:r>
      <w:r>
        <w:rPr>
          <w:noProof/>
        </w:rPr>
        <w:pict>
          <v:shape id="_x0000_s1032" type="#_x0000_t75" style="position:absolute;margin-left:117pt;margin-top:21.9pt;width:54pt;height:42.45pt;flip:y;z-index:251649536;mso-position-horizontal-relative:text;mso-position-vertical-relative:text">
            <v:imagedata r:id="rId17" o:title=""/>
          </v:shape>
          <o:OLEObject Type="Embed" ProgID="MS_ClipArt_Gallery" ShapeID="_x0000_s1032" DrawAspect="Content" ObjectID="_1478373150" r:id="rId18"/>
        </w:pict>
      </w:r>
      <w:r>
        <w:rPr>
          <w:noProof/>
        </w:rPr>
        <w:pict>
          <v:shape id="Resim 4" o:spid="_x0000_s1033" type="#_x0000_t75" style="position:absolute;margin-left:3in;margin-top:20.6pt;width:70.5pt;height:57.75pt;z-index:-251653632;visibility:visible;mso-position-horizontal-relative:text;mso-position-vertical-relative:text">
            <v:imagedata r:id="rId19" o:title="" gain="2.5"/>
          </v:shape>
        </w:pict>
      </w:r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                </w:t>
      </w:r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                                                      </w:t>
      </w: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Pr="0029507C" w:rsidRDefault="005D0E21" w:rsidP="001538EA">
      <w:pPr>
        <w:rPr>
          <w:rFonts w:ascii="Cambria" w:hAnsi="Cambria"/>
        </w:rPr>
      </w:pPr>
      <w:r w:rsidRPr="0029507C">
        <w:rPr>
          <w:rFonts w:ascii="Cambria" w:hAnsi="Cambria"/>
        </w:rPr>
        <w:t>...................</w:t>
      </w:r>
      <w:r>
        <w:rPr>
          <w:rFonts w:ascii="Cambria" w:hAnsi="Cambria"/>
        </w:rPr>
        <w:t>...........</w:t>
      </w:r>
      <w:r>
        <w:rPr>
          <w:rFonts w:ascii="Cambria" w:hAnsi="Cambria"/>
        </w:rPr>
        <w:tab/>
        <w:t xml:space="preserve">   </w:t>
      </w:r>
      <w:r w:rsidRPr="0029507C">
        <w:rPr>
          <w:rFonts w:ascii="Cambria" w:hAnsi="Cambria"/>
        </w:rPr>
        <w:t xml:space="preserve">  .....................</w:t>
      </w:r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</w:t>
      </w:r>
      <w:r w:rsidRPr="0029507C">
        <w:rPr>
          <w:rFonts w:ascii="Cambria" w:hAnsi="Cambria"/>
        </w:rPr>
        <w:t xml:space="preserve">  ............................</w:t>
      </w:r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      …....................</w:t>
      </w:r>
      <w:r>
        <w:rPr>
          <w:rFonts w:ascii="Cambria" w:hAnsi="Cambria"/>
        </w:rPr>
        <w:tab/>
        <w:t xml:space="preserve">                </w:t>
      </w:r>
      <w:r w:rsidRPr="0029507C">
        <w:rPr>
          <w:rFonts w:ascii="Cambria" w:hAnsi="Cambria"/>
        </w:rPr>
        <w:t xml:space="preserve"> .....................</w:t>
      </w:r>
    </w:p>
    <w:p w:rsidR="005D0E21" w:rsidRDefault="005D0E21" w:rsidP="001538EA">
      <w:pPr>
        <w:rPr>
          <w:rFonts w:ascii="Tahoma" w:hAnsi="Tahoma" w:cs="Tahoma"/>
        </w:rPr>
      </w:pPr>
    </w:p>
    <w:p w:rsidR="005D0E21" w:rsidRDefault="005D0E21" w:rsidP="001538EA">
      <w:pPr>
        <w:shd w:val="clear" w:color="auto" w:fill="FFFFFF"/>
        <w:ind w:right="72"/>
        <w:jc w:val="both"/>
        <w:rPr>
          <w:rFonts w:ascii="Tahoma" w:hAnsi="Tahoma" w:cs="Tahoma"/>
          <w:b/>
        </w:rPr>
      </w:pPr>
    </w:p>
    <w:p w:rsidR="005D0E21" w:rsidRPr="008809A4" w:rsidRDefault="005D0E21" w:rsidP="000404FA">
      <w:pPr>
        <w:jc w:val="both"/>
      </w:pPr>
      <w:r w:rsidRPr="008809A4">
        <w:rPr>
          <w:rFonts w:ascii="Tahoma" w:hAnsi="Tahoma" w:cs="Tahoma"/>
          <w:b/>
        </w:rPr>
        <w:t>4) Aşağıdaki İngilizce kelimelerin Türkçe anlamlarını karşılarına yazınız</w:t>
      </w:r>
      <w:r w:rsidRPr="008809A4">
        <w:rPr>
          <w:rFonts w:ascii="Tahoma" w:hAnsi="Tahoma" w:cs="Tahoma"/>
        </w:rPr>
        <w:t>.</w:t>
      </w:r>
      <w:r w:rsidRPr="008809A4">
        <w:t xml:space="preserve"> </w:t>
      </w:r>
      <w:r w:rsidRPr="008809A4">
        <w:rPr>
          <w:b/>
        </w:rPr>
        <w:t>(5 puan)</w:t>
      </w:r>
      <w:r w:rsidRPr="008809A4">
        <w:t xml:space="preserve"> </w:t>
      </w:r>
    </w:p>
    <w:p w:rsidR="005D0E21" w:rsidRPr="008809A4" w:rsidRDefault="005D0E21" w:rsidP="000404FA">
      <w:pPr>
        <w:jc w:val="both"/>
      </w:pPr>
    </w:p>
    <w:p w:rsidR="005D0E21" w:rsidRDefault="005D0E21" w:rsidP="000404FA">
      <w:pPr>
        <w:pStyle w:val="NoSpacing"/>
      </w:pPr>
    </w:p>
    <w:p w:rsidR="005D0E21" w:rsidRPr="00026C33" w:rsidRDefault="005D0E21" w:rsidP="000404FA">
      <w:pPr>
        <w:spacing w:line="360" w:lineRule="auto"/>
        <w:ind w:left="360"/>
        <w:contextualSpacing/>
        <w:rPr>
          <w:rFonts w:ascii="Tahoma" w:hAnsi="Tahoma" w:cs="Tahoma"/>
          <w:lang w:val="en-US"/>
        </w:rPr>
      </w:pPr>
      <w:r>
        <w:rPr>
          <w:lang w:val="en-US"/>
        </w:rPr>
        <w:t xml:space="preserve">         </w:t>
      </w:r>
      <w:r w:rsidRPr="00026C33">
        <w:rPr>
          <w:rFonts w:ascii="Tahoma" w:hAnsi="Tahoma" w:cs="Tahoma"/>
          <w:lang w:val="en-US"/>
        </w:rPr>
        <w:t xml:space="preserve">Stand up !                </w:t>
      </w:r>
      <w:r>
        <w:rPr>
          <w:rFonts w:ascii="Tahoma" w:hAnsi="Tahoma" w:cs="Tahoma"/>
          <w:lang w:val="en-US"/>
        </w:rPr>
        <w:t xml:space="preserve">                           </w:t>
      </w:r>
    </w:p>
    <w:p w:rsidR="005D0E21" w:rsidRPr="00026C33" w:rsidRDefault="005D0E21" w:rsidP="000404FA">
      <w:pPr>
        <w:spacing w:line="360" w:lineRule="auto"/>
        <w:ind w:left="360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     </w:t>
      </w:r>
      <w:r w:rsidRPr="00026C33">
        <w:rPr>
          <w:rFonts w:ascii="Tahoma" w:hAnsi="Tahoma" w:cs="Tahoma"/>
          <w:lang w:val="en-US"/>
        </w:rPr>
        <w:t xml:space="preserve">Open your book !                                 </w:t>
      </w:r>
    </w:p>
    <w:p w:rsidR="005D0E21" w:rsidRPr="00026C33" w:rsidRDefault="005D0E21" w:rsidP="000404FA">
      <w:pPr>
        <w:spacing w:line="360" w:lineRule="auto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          </w:t>
      </w:r>
      <w:r w:rsidRPr="00026C33">
        <w:rPr>
          <w:rFonts w:ascii="Tahoma" w:hAnsi="Tahoma" w:cs="Tahoma"/>
          <w:lang w:val="en-US"/>
        </w:rPr>
        <w:t xml:space="preserve">Sit down !                                           </w:t>
      </w:r>
    </w:p>
    <w:p w:rsidR="005D0E21" w:rsidRPr="00026C33" w:rsidRDefault="005D0E21" w:rsidP="000404FA">
      <w:pPr>
        <w:spacing w:line="360" w:lineRule="auto"/>
        <w:ind w:left="720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Be quite</w:t>
      </w:r>
      <w:r w:rsidRPr="00026C33">
        <w:rPr>
          <w:rFonts w:ascii="Tahoma" w:hAnsi="Tahoma" w:cs="Tahoma"/>
          <w:lang w:val="en-US"/>
        </w:rPr>
        <w:t xml:space="preserve">!                                      </w:t>
      </w:r>
    </w:p>
    <w:p w:rsidR="005D0E21" w:rsidRPr="00026C33" w:rsidRDefault="005D0E21" w:rsidP="000404FA">
      <w:pPr>
        <w:spacing w:line="360" w:lineRule="auto"/>
        <w:ind w:left="360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     Write</w:t>
      </w:r>
      <w:r w:rsidRPr="00026C33">
        <w:rPr>
          <w:rFonts w:ascii="Tahoma" w:hAnsi="Tahoma" w:cs="Tahoma"/>
          <w:lang w:val="en-US"/>
        </w:rPr>
        <w:t xml:space="preserve">!                           </w:t>
      </w:r>
    </w:p>
    <w:p w:rsidR="005D0E21" w:rsidRDefault="005D0E21" w:rsidP="001538EA">
      <w:pPr>
        <w:shd w:val="clear" w:color="auto" w:fill="FFFFFF"/>
        <w:ind w:right="72"/>
        <w:jc w:val="both"/>
        <w:rPr>
          <w:rFonts w:ascii="Tahoma" w:hAnsi="Tahoma" w:cs="Tahoma"/>
          <w:b/>
        </w:rPr>
      </w:pPr>
    </w:p>
    <w:p w:rsidR="005D0E21" w:rsidRPr="007B5AC4" w:rsidRDefault="005D0E21" w:rsidP="007B5AC4">
      <w:pPr>
        <w:pStyle w:val="NoSpacing"/>
        <w:rPr>
          <w:rFonts w:ascii="Tahoma" w:hAnsi="Tahoma" w:cs="Tahoma"/>
          <w:b/>
          <w:sz w:val="24"/>
          <w:szCs w:val="24"/>
        </w:rPr>
      </w:pPr>
      <w:r w:rsidRPr="00026C33">
        <w:rPr>
          <w:rFonts w:ascii="Tahoma" w:hAnsi="Tahoma" w:cs="Tahoma"/>
          <w:b/>
        </w:rPr>
        <w:t xml:space="preserve">5) </w:t>
      </w:r>
      <w:r w:rsidRPr="007B5AC4">
        <w:rPr>
          <w:rFonts w:ascii="Tahoma" w:hAnsi="Tahoma" w:cs="Tahoma"/>
          <w:b/>
          <w:sz w:val="24"/>
          <w:szCs w:val="24"/>
        </w:rPr>
        <w:t>Aşağıdaki soruları cevaplayınız.( 10 puan)</w:t>
      </w:r>
    </w:p>
    <w:p w:rsidR="005D0E21" w:rsidRPr="009C0506" w:rsidRDefault="005D0E21" w:rsidP="007B5AC4">
      <w:pPr>
        <w:pStyle w:val="NoSpacing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34" type="#_x0000_t75" style="position:absolute;margin-left:64pt;margin-top:10.9pt;width:42.4pt;height:42.8pt;z-index:251650560">
            <v:imagedata r:id="rId20" o:title=""/>
          </v:shape>
          <o:OLEObject Type="Embed" ProgID="MS_ClipArt_Gallery" ShapeID="_x0000_s1034" DrawAspect="Content" ObjectID="_1478373151" r:id="rId21"/>
        </w:pict>
      </w:r>
      <w:r w:rsidRPr="009C0506">
        <w:rPr>
          <w:rFonts w:ascii="Times New Roman" w:hAnsi="Times New Roman"/>
          <w:noProof/>
          <w:sz w:val="24"/>
          <w:szCs w:val="24"/>
          <w:lang w:eastAsia="tr-TR"/>
        </w:rPr>
        <w:t xml:space="preserve">      </w:t>
      </w:r>
    </w:p>
    <w:p w:rsidR="005D0E21" w:rsidRPr="009C0506" w:rsidRDefault="005D0E21" w:rsidP="007B5AC4">
      <w:pPr>
        <w:pStyle w:val="NoSpacing"/>
        <w:rPr>
          <w:rFonts w:ascii="Times New Roman" w:hAnsi="Times New Roman"/>
          <w:sz w:val="24"/>
          <w:szCs w:val="24"/>
        </w:rPr>
      </w:pPr>
      <w:r w:rsidRPr="009C0506"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           </w:t>
      </w:r>
      <w:r w:rsidRPr="009C0506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5D0E21" w:rsidRPr="009C0506" w:rsidRDefault="005D0E21" w:rsidP="007B5AC4">
      <w:pPr>
        <w:pStyle w:val="NoSpacing"/>
        <w:rPr>
          <w:rFonts w:ascii="Times New Roman" w:hAnsi="Times New Roman"/>
          <w:sz w:val="24"/>
          <w:szCs w:val="24"/>
        </w:rPr>
      </w:pPr>
      <w:r w:rsidRPr="009C0506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a)What is this?    </w:t>
      </w:r>
      <w:r w:rsidRPr="009C0506">
        <w:rPr>
          <w:rFonts w:ascii="Times New Roman" w:hAnsi="Times New Roman"/>
          <w:sz w:val="24"/>
          <w:szCs w:val="24"/>
        </w:rPr>
        <w:t>_______________________</w:t>
      </w:r>
      <w:r>
        <w:rPr>
          <w:rFonts w:ascii="Times New Roman" w:hAnsi="Times New Roman"/>
          <w:sz w:val="24"/>
          <w:szCs w:val="24"/>
        </w:rPr>
        <w:t>_______________</w:t>
      </w:r>
    </w:p>
    <w:p w:rsidR="005D0E21" w:rsidRDefault="005D0E21" w:rsidP="007B5AC4">
      <w:pPr>
        <w:pStyle w:val="NoSpacing"/>
        <w:rPr>
          <w:rFonts w:ascii="Times New Roman" w:hAnsi="Times New Roman"/>
          <w:caps/>
          <w:sz w:val="24"/>
          <w:szCs w:val="24"/>
        </w:rPr>
      </w:pPr>
      <w:r>
        <w:rPr>
          <w:noProof/>
          <w:lang w:eastAsia="tr-TR"/>
        </w:rPr>
        <w:pict>
          <v:shape id="Resim 23" o:spid="_x0000_s1035" type="#_x0000_t75" alt="DESK" style="position:absolute;margin-left:64pt;margin-top:12.3pt;width:40.5pt;height:39.75pt;z-index:-251650560;visibility:visible">
            <v:imagedata r:id="rId22" o:title="" grayscale="t"/>
          </v:shape>
        </w:pict>
      </w:r>
      <w:r>
        <w:rPr>
          <w:rFonts w:ascii="Times New Roman" w:hAnsi="Times New Roman"/>
          <w:noProof/>
          <w:sz w:val="24"/>
          <w:szCs w:val="24"/>
        </w:rPr>
        <w:t xml:space="preserve">                </w:t>
      </w:r>
      <w:r w:rsidRPr="009C0506">
        <w:rPr>
          <w:rFonts w:ascii="Times New Roman" w:hAnsi="Times New Roman"/>
          <w:noProof/>
          <w:sz w:val="24"/>
          <w:szCs w:val="24"/>
          <w:lang w:eastAsia="tr-TR"/>
        </w:rPr>
        <w:br/>
      </w:r>
      <w:r>
        <w:rPr>
          <w:rFonts w:ascii="Times New Roman" w:hAnsi="Times New Roman"/>
          <w:caps/>
          <w:noProof/>
          <w:sz w:val="24"/>
          <w:szCs w:val="24"/>
          <w:lang w:eastAsia="tr-TR"/>
        </w:rPr>
        <w:t xml:space="preserve">                                     </w:t>
      </w:r>
      <w:r w:rsidRPr="009C0506">
        <w:rPr>
          <w:rFonts w:ascii="Times New Roman" w:hAnsi="Times New Roman"/>
          <w:b/>
          <w:sz w:val="24"/>
          <w:szCs w:val="24"/>
        </w:rPr>
        <w:t xml:space="preserve"> </w:t>
      </w:r>
      <w:r w:rsidRPr="001F3609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What is this</w:t>
      </w:r>
      <w:r w:rsidRPr="001F3609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caps/>
          <w:sz w:val="24"/>
          <w:szCs w:val="24"/>
        </w:rPr>
        <w:t xml:space="preserve">  </w:t>
      </w:r>
      <w:r w:rsidRPr="009C0506">
        <w:rPr>
          <w:rFonts w:ascii="Times New Roman" w:hAnsi="Times New Roman"/>
          <w:caps/>
          <w:sz w:val="24"/>
          <w:szCs w:val="24"/>
        </w:rPr>
        <w:t>_____________________________________</w:t>
      </w:r>
      <w:r>
        <w:rPr>
          <w:rFonts w:ascii="Times New Roman" w:hAnsi="Times New Roman"/>
          <w:caps/>
          <w:sz w:val="24"/>
          <w:szCs w:val="24"/>
        </w:rPr>
        <w:t>_</w:t>
      </w:r>
    </w:p>
    <w:p w:rsidR="005D0E21" w:rsidRPr="009C0506" w:rsidRDefault="005D0E21" w:rsidP="007B5AC4">
      <w:pPr>
        <w:pStyle w:val="NoSpacing"/>
        <w:rPr>
          <w:rFonts w:ascii="Times New Roman" w:hAnsi="Times New Roman"/>
          <w:sz w:val="24"/>
          <w:szCs w:val="24"/>
        </w:rPr>
      </w:pPr>
    </w:p>
    <w:p w:rsidR="005D0E21" w:rsidRPr="009C0506" w:rsidRDefault="005D0E21" w:rsidP="007B5AC4">
      <w:pPr>
        <w:pStyle w:val="NoSpacing"/>
        <w:rPr>
          <w:rFonts w:ascii="Times New Roman" w:hAnsi="Times New Roman"/>
          <w:noProof/>
          <w:sz w:val="24"/>
          <w:szCs w:val="24"/>
        </w:rPr>
      </w:pPr>
      <w:r>
        <w:rPr>
          <w:noProof/>
          <w:lang w:eastAsia="tr-TR"/>
        </w:rPr>
        <w:pict>
          <v:shape id="_x0000_s1036" type="#_x0000_t75" style="position:absolute;margin-left:64pt;margin-top:10.7pt;width:45pt;height:33.45pt;flip:y;z-index:251651584">
            <v:imagedata r:id="rId17" o:title=""/>
          </v:shape>
          <o:OLEObject Type="Embed" ProgID="MS_ClipArt_Gallery" ShapeID="_x0000_s1036" DrawAspect="Content" ObjectID="_1478373152" r:id="rId23"/>
        </w:pict>
      </w:r>
      <w:r w:rsidRPr="009C0506">
        <w:rPr>
          <w:rFonts w:ascii="Times New Roman" w:hAnsi="Times New Roman"/>
          <w:noProof/>
          <w:sz w:val="24"/>
          <w:szCs w:val="24"/>
        </w:rPr>
        <w:t xml:space="preserve">  </w:t>
      </w:r>
    </w:p>
    <w:p w:rsidR="005D0E21" w:rsidRDefault="005D0E21" w:rsidP="007B5AC4">
      <w:pPr>
        <w:pStyle w:val="NoSpacing"/>
        <w:rPr>
          <w:rFonts w:ascii="Times New Roman" w:hAnsi="Times New Roman"/>
          <w:sz w:val="24"/>
          <w:szCs w:val="24"/>
        </w:rPr>
      </w:pPr>
      <w:r w:rsidRPr="009C0506">
        <w:rPr>
          <w:rFonts w:ascii="Times New Roman" w:hAnsi="Times New Roman"/>
          <w:noProof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noProof/>
          <w:sz w:val="24"/>
          <w:szCs w:val="24"/>
        </w:rPr>
        <w:t xml:space="preserve">   c)</w:t>
      </w:r>
      <w:r w:rsidRPr="009C0506">
        <w:rPr>
          <w:rFonts w:ascii="Times New Roman" w:hAnsi="Times New Roman"/>
          <w:noProof/>
          <w:sz w:val="24"/>
          <w:szCs w:val="24"/>
        </w:rPr>
        <w:t xml:space="preserve"> What is this?     </w:t>
      </w:r>
      <w:r w:rsidRPr="009C0506">
        <w:rPr>
          <w:rFonts w:ascii="Times New Roman" w:hAnsi="Times New Roman"/>
          <w:sz w:val="24"/>
          <w:szCs w:val="24"/>
        </w:rPr>
        <w:t xml:space="preserve"> ____________________________________</w:t>
      </w:r>
    </w:p>
    <w:p w:rsidR="005D0E21" w:rsidRPr="009C0506" w:rsidRDefault="005D0E21" w:rsidP="007B5AC4">
      <w:pPr>
        <w:pStyle w:val="NoSpacing"/>
        <w:rPr>
          <w:rFonts w:ascii="Times New Roman" w:hAnsi="Times New Roman"/>
          <w:sz w:val="24"/>
          <w:szCs w:val="24"/>
        </w:rPr>
      </w:pPr>
    </w:p>
    <w:p w:rsidR="005D0E21" w:rsidRDefault="005D0E21" w:rsidP="007B5AC4">
      <w:pPr>
        <w:rPr>
          <w:rFonts w:ascii="Tahoma" w:hAnsi="Tahoma" w:cs="Tahoma"/>
          <w:b/>
        </w:rPr>
      </w:pPr>
      <w:r>
        <w:rPr>
          <w:noProof/>
        </w:rPr>
        <w:pict>
          <v:shape id="_x0000_s1037" type="#_x0000_t75" style="position:absolute;margin-left:70.95pt;margin-top:8.7pt;width:35.45pt;height:36pt;z-index:251652608">
            <v:imagedata r:id="rId24" o:title="" grayscale="t"/>
          </v:shape>
          <o:OLEObject Type="Embed" ProgID="MS_ClipArt_Gallery" ShapeID="_x0000_s1037" DrawAspect="Content" ObjectID="_1478373153" r:id="rId25"/>
        </w:pict>
      </w:r>
      <w:r w:rsidRPr="009C0506">
        <w:rPr>
          <w:b/>
        </w:rPr>
        <w:t xml:space="preserve">                                   </w:t>
      </w:r>
      <w:r>
        <w:rPr>
          <w:b/>
        </w:rPr>
        <w:t xml:space="preserve">         </w:t>
      </w:r>
      <w:r>
        <w:t xml:space="preserve"> d)  What is this</w:t>
      </w:r>
      <w:r w:rsidRPr="001F3609">
        <w:t xml:space="preserve">  ?</w:t>
      </w:r>
      <w:r w:rsidRPr="009C0506">
        <w:rPr>
          <w:b/>
        </w:rPr>
        <w:t xml:space="preserve"> </w:t>
      </w:r>
      <w:r>
        <w:rPr>
          <w:b/>
        </w:rPr>
        <w:t xml:space="preserve">  </w:t>
      </w:r>
      <w:r w:rsidRPr="009C0506">
        <w:rPr>
          <w:b/>
        </w:rPr>
        <w:t>_________________________</w:t>
      </w:r>
      <w:r>
        <w:rPr>
          <w:b/>
        </w:rPr>
        <w:t>___________</w:t>
      </w:r>
    </w:p>
    <w:p w:rsidR="005D0E21" w:rsidRDefault="005D0E21" w:rsidP="001821C5">
      <w:pPr>
        <w:rPr>
          <w:rFonts w:ascii="Tahoma" w:hAnsi="Tahoma" w:cs="Tahoma"/>
          <w:b/>
          <w:sz w:val="2"/>
          <w:szCs w:val="2"/>
        </w:rPr>
      </w:pPr>
    </w:p>
    <w:p w:rsidR="005D0E21" w:rsidRDefault="005D0E21" w:rsidP="001821C5">
      <w:pPr>
        <w:rPr>
          <w:rFonts w:ascii="Tahoma" w:hAnsi="Tahoma" w:cs="Tahoma"/>
          <w:b/>
          <w:sz w:val="2"/>
          <w:szCs w:val="2"/>
        </w:rPr>
      </w:pPr>
    </w:p>
    <w:p w:rsidR="005D0E21" w:rsidRDefault="005D0E21" w:rsidP="001821C5">
      <w:pPr>
        <w:rPr>
          <w:rFonts w:ascii="Tahoma" w:hAnsi="Tahoma" w:cs="Tahoma"/>
          <w:b/>
          <w:sz w:val="2"/>
          <w:szCs w:val="2"/>
        </w:rPr>
      </w:pPr>
    </w:p>
    <w:p w:rsidR="005D0E21" w:rsidRDefault="005D0E21" w:rsidP="001821C5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</w:t>
      </w:r>
    </w:p>
    <w:p w:rsidR="005D0E21" w:rsidRDefault="005D0E21" w:rsidP="001821C5">
      <w:pPr>
        <w:rPr>
          <w:rFonts w:ascii="Tahoma" w:hAnsi="Tahoma" w:cs="Tahoma"/>
          <w:b/>
        </w:rPr>
      </w:pPr>
    </w:p>
    <w:p w:rsidR="005D0E21" w:rsidRDefault="005D0E21" w:rsidP="001821C5">
      <w:pPr>
        <w:rPr>
          <w:rFonts w:ascii="Tahoma" w:hAnsi="Tahoma" w:cs="Tahoma"/>
          <w:b/>
        </w:rPr>
      </w:pPr>
    </w:p>
    <w:p w:rsidR="005D0E21" w:rsidRPr="008809A4" w:rsidRDefault="005D0E21" w:rsidP="007B5AC4">
      <w:pPr>
        <w:pStyle w:val="ListParagraph"/>
        <w:ind w:left="-284"/>
        <w:rPr>
          <w:rFonts w:ascii="Comic Sans MS" w:hAnsi="Comic Sans MS"/>
          <w:b/>
          <w:sz w:val="24"/>
          <w:szCs w:val="24"/>
        </w:rPr>
      </w:pPr>
      <w:r w:rsidRPr="008809A4">
        <w:rPr>
          <w:rFonts w:ascii="Tahoma" w:hAnsi="Tahoma" w:cs="Tahoma"/>
          <w:b/>
          <w:sz w:val="24"/>
          <w:szCs w:val="24"/>
        </w:rPr>
        <w:t xml:space="preserve">  6) </w: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38" type="#_x0000_t202" style="position:absolute;left:0;text-align:left;margin-left:362.65pt;margin-top:-61.85pt;width:143.25pt;height:49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" fillcolor="window" stroked="f" strokeweight=".5pt">
            <v:path arrowok="t"/>
            <v:textbox style="mso-next-textbox:#Metin Kutusu 34">
              <w:txbxContent>
                <w:p w:rsidR="005D0E21" w:rsidRPr="00EB1C4A" w:rsidRDefault="005D0E21" w:rsidP="007B5AC4">
                  <w:pPr>
                    <w:rPr>
                      <w:b/>
                    </w:rPr>
                  </w:pPr>
                  <w:r w:rsidRPr="00EB1C4A">
                    <w:rPr>
                      <w:b/>
                    </w:rPr>
                    <w:t xml:space="preserve">Tarih : </w:t>
                  </w:r>
                  <w:r>
                    <w:t>11</w:t>
                  </w:r>
                  <w:r w:rsidRPr="00EB1C4A">
                    <w:t>.11.2013</w:t>
                  </w:r>
                </w:p>
                <w:p w:rsidR="005D0E21" w:rsidRDefault="005D0E21" w:rsidP="007B5AC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Süre: </w:t>
                  </w:r>
                  <w:r w:rsidRPr="00E07527">
                    <w:t>40 dakika</w:t>
                  </w:r>
                </w:p>
                <w:p w:rsidR="005D0E21" w:rsidRPr="00EB1C4A" w:rsidRDefault="005D0E21" w:rsidP="007B5AC4">
                  <w:pPr>
                    <w:rPr>
                      <w:b/>
                    </w:rPr>
                  </w:pPr>
                  <w:r w:rsidRPr="00EB1C4A">
                    <w:rPr>
                      <w:b/>
                    </w:rPr>
                    <w:t>Puan 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3" o:spid="_x0000_s1039" type="#_x0000_t202" style="position:absolute;left:0;text-align:left;margin-left:74.25pt;margin-top:-64.5pt;width:277.5pt;height:54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" fillcolor="window" stroked="f" strokeweight=".5pt">
            <v:path arrowok="t"/>
            <v:textbox style="mso-next-textbox:#Metin Kutusu 33">
              <w:txbxContent>
                <w:p w:rsidR="005D0E21" w:rsidRPr="00EB1C4A" w:rsidRDefault="005D0E21" w:rsidP="007B5AC4">
                  <w:pPr>
                    <w:jc w:val="center"/>
                    <w:rPr>
                      <w:b/>
                    </w:rPr>
                  </w:pPr>
                  <w:r w:rsidRPr="00EB1C4A">
                    <w:rPr>
                      <w:b/>
                    </w:rPr>
                    <w:t xml:space="preserve">SARIGÖL İLKOKULU 2013-2014 EĞİTİM </w:t>
                  </w:r>
                  <w:r>
                    <w:rPr>
                      <w:b/>
                    </w:rPr>
                    <w:t>-</w:t>
                  </w:r>
                  <w:r w:rsidRPr="00EB1C4A">
                    <w:rPr>
                      <w:b/>
                    </w:rPr>
                    <w:t xml:space="preserve">ÖĞRETİM YILI </w:t>
                  </w:r>
                  <w:r>
                    <w:rPr>
                      <w:b/>
                    </w:rPr>
                    <w:t xml:space="preserve">4. SINIF İNGİLİZCE DERSİ </w:t>
                  </w:r>
                  <w:r w:rsidRPr="00EB1C4A">
                    <w:rPr>
                      <w:b/>
                    </w:rPr>
                    <w:t>1. DÖNEM 1. YAZILI 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40" type="#_x0000_t202" style="position:absolute;left:0;text-align:left;margin-left:-64.1pt;margin-top:-62.6pt;width:178.5pt;height:51.7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" fillcolor="window" stroked="f" strokeweight="2pt">
            <v:path arrowok="t"/>
            <v:textbox style="mso-next-textbox:#Metin Kutusu 32">
              <w:txbxContent>
                <w:p w:rsidR="005D0E21" w:rsidRDefault="005D0E21" w:rsidP="007B5AC4">
                  <w:pPr>
                    <w:rPr>
                      <w:b/>
                    </w:rPr>
                  </w:pPr>
                  <w:r w:rsidRPr="00EB1C4A">
                    <w:rPr>
                      <w:b/>
                    </w:rPr>
                    <w:t>Adı</w:t>
                  </w:r>
                  <w:r>
                    <w:rPr>
                      <w:b/>
                    </w:rPr>
                    <w:t xml:space="preserve">        :</w:t>
                  </w:r>
                  <w:bookmarkStart w:id="0" w:name="_GoBack"/>
                </w:p>
                <w:p w:rsidR="005D0E21" w:rsidRPr="00EB1C4A" w:rsidRDefault="005D0E21" w:rsidP="007B5AC4">
                  <w:pPr>
                    <w:rPr>
                      <w:b/>
                    </w:rPr>
                  </w:pPr>
                  <w:r w:rsidRPr="00EB1C4A">
                    <w:rPr>
                      <w:b/>
                    </w:rPr>
                    <w:t xml:space="preserve">Soyadı </w:t>
                  </w:r>
                  <w:r>
                    <w:rPr>
                      <w:b/>
                    </w:rPr>
                    <w:t xml:space="preserve"> </w:t>
                  </w:r>
                  <w:r w:rsidRPr="00EB1C4A">
                    <w:rPr>
                      <w:b/>
                    </w:rPr>
                    <w:t>:</w:t>
                  </w:r>
                </w:p>
                <w:p w:rsidR="005D0E21" w:rsidRPr="00EB1C4A" w:rsidRDefault="005D0E21" w:rsidP="007B5AC4">
                  <w:pPr>
                    <w:rPr>
                      <w:b/>
                    </w:rPr>
                  </w:pPr>
                  <w:r w:rsidRPr="00EB1C4A">
                    <w:rPr>
                      <w:b/>
                    </w:rPr>
                    <w:t xml:space="preserve">Numara: </w:t>
                  </w:r>
                  <w:bookmarkEnd w:id="0"/>
                </w:p>
              </w:txbxContent>
            </v:textbox>
          </v:shape>
        </w:pict>
      </w:r>
      <w:r w:rsidRPr="008809A4">
        <w:rPr>
          <w:rFonts w:ascii="Tahoma" w:hAnsi="Tahoma" w:cs="Tahoma"/>
          <w:b/>
          <w:sz w:val="24"/>
          <w:szCs w:val="24"/>
        </w:rPr>
        <w:t>Aşağıdaki boşlukları doldurun. (10 puan)</w:t>
      </w:r>
      <w:r w:rsidRPr="008809A4">
        <w:rPr>
          <w:rFonts w:ascii="Comic Sans MS" w:hAnsi="Comic Sans MS"/>
          <w:b/>
          <w:sz w:val="24"/>
          <w:szCs w:val="24"/>
        </w:rPr>
        <w:t xml:space="preserve"> </w:t>
      </w:r>
    </w:p>
    <w:p w:rsidR="005D0E21" w:rsidRPr="00940197" w:rsidRDefault="005D0E21" w:rsidP="007B5AC4">
      <w:pPr>
        <w:ind w:left="-284" w:hanging="720"/>
        <w:rPr>
          <w:rFonts w:ascii="Comic Sans MS" w:hAnsi="Comic Sans MS"/>
        </w:rPr>
      </w:pPr>
      <w:r>
        <w:rPr>
          <w:noProof/>
        </w:rPr>
        <w:pict>
          <v:shape id="Resim 7" o:spid="_x0000_s1041" type="#_x0000_t75" alt="flint63" style="position:absolute;left:0;text-align:left;margin-left:-17.25pt;margin-top:10.4pt;width:57pt;height:43.4pt;z-index:251654656;visibility:visible">
            <v:imagedata r:id="rId26" o:title="" blacklevel="6554f"/>
          </v:shape>
        </w:pict>
      </w:r>
      <w:r>
        <w:rPr>
          <w:noProof/>
        </w:rPr>
        <w:pict>
          <v:shape id="Resim 8" o:spid="_x0000_s1042" type="#_x0000_t75" alt="http://tbn3.google.com/images?q=tbn:LZ1_Q-VHQHj24M:http://i41.photobucket.com/albums/e258/darkwave242/funny%2520stuff/gargamel.jpg" style="position:absolute;left:0;text-align:left;margin-left:243pt;margin-top:10.4pt;width:81pt;height:45pt;z-index:251653632;visibility:visible">
            <v:imagedata r:id="rId27" o:title="" blacklevel="6554f"/>
            <w10:wrap type="square"/>
          </v:shape>
        </w:pict>
      </w:r>
    </w:p>
    <w:p w:rsidR="005D0E21" w:rsidRPr="00940197" w:rsidRDefault="005D0E21" w:rsidP="007B5AC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</w:t>
      </w:r>
      <w:r w:rsidRPr="00940197">
        <w:rPr>
          <w:rFonts w:ascii="Comic Sans MS" w:hAnsi="Comic Sans MS"/>
        </w:rPr>
        <w:t xml:space="preserve">Hello, my ……………….. </w:t>
      </w:r>
      <w:r>
        <w:rPr>
          <w:rFonts w:ascii="Comic Sans MS" w:hAnsi="Comic Sans MS"/>
        </w:rPr>
        <w:t xml:space="preserve">is Çakıl.                  </w:t>
      </w:r>
      <w:r w:rsidRPr="00940197">
        <w:rPr>
          <w:rFonts w:ascii="Comic Sans MS" w:hAnsi="Comic Sans MS"/>
        </w:rPr>
        <w:t xml:space="preserve"> Hi, …………. name is  Gargamel</w:t>
      </w:r>
    </w:p>
    <w:p w:rsidR="005D0E21" w:rsidRPr="00940197" w:rsidRDefault="005D0E21" w:rsidP="007B5AC4">
      <w:pPr>
        <w:ind w:left="-284" w:right="-166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</w:t>
      </w:r>
      <w:r w:rsidRPr="00940197">
        <w:rPr>
          <w:rFonts w:ascii="Comic Sans MS" w:hAnsi="Comic Sans MS"/>
        </w:rPr>
        <w:t>What is ……………… name?</w:t>
      </w:r>
      <w:r w:rsidRPr="00940197">
        <w:rPr>
          <w:rFonts w:ascii="Comic Sans MS" w:hAnsi="Comic Sans MS"/>
        </w:rPr>
        <w:tab/>
      </w:r>
      <w:r w:rsidRPr="00940197">
        <w:rPr>
          <w:rFonts w:ascii="Comic Sans MS" w:hAnsi="Comic Sans MS"/>
        </w:rPr>
        <w:tab/>
      </w:r>
    </w:p>
    <w:p w:rsidR="005D0E21" w:rsidRPr="00940197" w:rsidRDefault="005D0E21" w:rsidP="007B5AC4">
      <w:pPr>
        <w:ind w:left="-284"/>
        <w:rPr>
          <w:rFonts w:ascii="Comic Sans MS" w:hAnsi="Comic Sans MS"/>
        </w:rPr>
      </w:pPr>
    </w:p>
    <w:p w:rsidR="005D0E21" w:rsidRPr="00E2439E" w:rsidRDefault="005D0E21" w:rsidP="00E2439E">
      <w:pPr>
        <w:ind w:left="-284"/>
        <w:rPr>
          <w:rFonts w:ascii="Comic Sans MS" w:hAnsi="Comic Sans MS"/>
        </w:rPr>
      </w:pPr>
      <w:r w:rsidRPr="00940197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</w:t>
      </w:r>
      <w:r w:rsidRPr="0094019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</w:p>
    <w:p w:rsidR="005D0E21" w:rsidRPr="00353EB6" w:rsidRDefault="005D0E21" w:rsidP="00353EB6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</w:t>
      </w:r>
      <w:r w:rsidRPr="00353EB6">
        <w:rPr>
          <w:rFonts w:ascii="Tahoma" w:hAnsi="Tahoma" w:cs="Tahoma"/>
          <w:b/>
        </w:rPr>
        <w:t>) Ali İngiliz arkadaşı Jane’i sabah gördü ve ona İngilizce olarak Türkçe karşılığı ‘’Günaydın! Jane’’ dedi. Ali arkadaşı Jane’e İngilizce olarak ne söylemiştir? (</w:t>
      </w:r>
      <w:r>
        <w:rPr>
          <w:rFonts w:ascii="Tahoma" w:hAnsi="Tahoma" w:cs="Tahoma"/>
          <w:b/>
        </w:rPr>
        <w:t>5</w:t>
      </w:r>
      <w:r w:rsidRPr="00353EB6">
        <w:rPr>
          <w:rFonts w:ascii="Tahoma" w:hAnsi="Tahoma" w:cs="Tahoma"/>
          <w:b/>
        </w:rPr>
        <w:t xml:space="preserve"> Puan)</w:t>
      </w:r>
    </w:p>
    <w:p w:rsidR="005D0E21" w:rsidRPr="00353EB6" w:rsidRDefault="005D0E21" w:rsidP="00353EB6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I’m </w:t>
      </w:r>
      <w:r w:rsidRPr="00353EB6">
        <w:rPr>
          <w:rFonts w:ascii="Tahoma" w:hAnsi="Tahoma" w:cs="Tahoma"/>
        </w:rPr>
        <w:t>Jane</w:t>
      </w:r>
    </w:p>
    <w:p w:rsidR="005D0E21" w:rsidRPr="00353EB6" w:rsidRDefault="005D0E21" w:rsidP="00353EB6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My name is </w:t>
      </w:r>
      <w:r w:rsidRPr="00353EB6">
        <w:rPr>
          <w:rFonts w:ascii="Tahoma" w:hAnsi="Tahoma" w:cs="Tahoma"/>
        </w:rPr>
        <w:t>Jane</w:t>
      </w:r>
    </w:p>
    <w:p w:rsidR="005D0E21" w:rsidRPr="00353EB6" w:rsidRDefault="005D0E21" w:rsidP="00353EB6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Hi,</w:t>
      </w:r>
      <w:r w:rsidRPr="00353EB6">
        <w:rPr>
          <w:rFonts w:ascii="Tahoma" w:hAnsi="Tahoma" w:cs="Tahoma"/>
        </w:rPr>
        <w:t>Jane</w:t>
      </w:r>
    </w:p>
    <w:p w:rsidR="005D0E21" w:rsidRDefault="005D0E21" w:rsidP="00353EB6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Good morning, </w:t>
      </w:r>
      <w:r w:rsidRPr="00353EB6">
        <w:rPr>
          <w:rFonts w:ascii="Tahoma" w:hAnsi="Tahoma" w:cs="Tahoma"/>
        </w:rPr>
        <w:t>Jane</w:t>
      </w:r>
    </w:p>
    <w:p w:rsidR="005D0E21" w:rsidRDefault="005D0E21" w:rsidP="00713C19">
      <w:hyperlink r:id="rId2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D0E21" w:rsidRDefault="005D0E21" w:rsidP="00CD5DBA">
      <w:pPr>
        <w:rPr>
          <w:rFonts w:ascii="Tahoma" w:hAnsi="Tahoma" w:cs="Tahoma"/>
        </w:rPr>
      </w:pPr>
    </w:p>
    <w:p w:rsidR="005D0E21" w:rsidRDefault="005D0E21" w:rsidP="00CD5DBA">
      <w:pPr>
        <w:rPr>
          <w:rFonts w:ascii="Tahoma" w:hAnsi="Tahoma" w:cs="Tahoma"/>
        </w:rPr>
      </w:pPr>
    </w:p>
    <w:p w:rsidR="005D0E21" w:rsidRPr="006C13EA" w:rsidRDefault="005D0E21" w:rsidP="00CD5DBA">
      <w:pPr>
        <w:pStyle w:val="NoSpacing"/>
        <w:rPr>
          <w:rFonts w:ascii="Tahoma" w:hAnsi="Tahoma" w:cs="Tahoma"/>
          <w:b/>
          <w:sz w:val="24"/>
          <w:szCs w:val="24"/>
        </w:rPr>
      </w:pPr>
      <w:r w:rsidRPr="006C13EA">
        <w:rPr>
          <w:rFonts w:ascii="Tahoma" w:hAnsi="Tahoma" w:cs="Tahoma"/>
          <w:b/>
          <w:sz w:val="24"/>
          <w:szCs w:val="24"/>
        </w:rPr>
        <w:t>8) Aşağıda Türkçesi verilen aile üyelerinin İngilizce karşılığını altına yazınız. (20 Puan)</w:t>
      </w:r>
    </w:p>
    <w:p w:rsidR="005D0E21" w:rsidRPr="006C13EA" w:rsidRDefault="005D0E21" w:rsidP="00CD5DBA">
      <w:pPr>
        <w:ind w:left="-180" w:hanging="180"/>
        <w:rPr>
          <w:rFonts w:ascii="Tahoma" w:hAnsi="Tahoma" w:cs="Tahoma"/>
          <w:b/>
        </w:rPr>
      </w:pPr>
    </w:p>
    <w:p w:rsidR="005D0E21" w:rsidRPr="006C13EA" w:rsidRDefault="005D0E21" w:rsidP="00CD5DBA">
      <w:pPr>
        <w:ind w:left="-720"/>
        <w:rPr>
          <w:rFonts w:ascii="Tahoma" w:hAnsi="Tahoma" w:cs="Tahoma"/>
          <w:noProof/>
          <w:lang w:val="es-SV" w:eastAsia="es-SV"/>
        </w:rPr>
      </w:pP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 w:rsidRPr="0019496C">
        <w:rPr>
          <w:rFonts w:ascii="Tahoma" w:hAnsi="Tahoma" w:cs="Tahoma"/>
          <w:noProof/>
        </w:rPr>
        <w:pict>
          <v:shape id="Picture 0" o:spid="_x0000_i1042" type="#_x0000_t75" alt="family.gif" style="width:78pt;height:87.75pt;visibility:visible">
            <v:imagedata r:id="rId29" o:title="" cropbottom="9637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 w:rsidRPr="0019496C">
        <w:rPr>
          <w:rFonts w:ascii="Tahoma" w:hAnsi="Tahoma" w:cs="Tahoma"/>
          <w:noProof/>
        </w:rPr>
        <w:pict>
          <v:shape id="Picture 1" o:spid="_x0000_i1043" type="#_x0000_t75" alt="father.gif" style="width:68.25pt;height:78pt;visibility:visible">
            <v:imagedata r:id="rId30" o:title="" cropbottom="11252f" cropright="3415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>
        <w:rPr>
          <w:rFonts w:ascii="Tahoma" w:hAnsi="Tahoma" w:cs="Tahoma"/>
          <w:noProof/>
        </w:rPr>
        <w:t xml:space="preserve">  </w:t>
      </w:r>
      <w:r w:rsidRPr="0019496C">
        <w:rPr>
          <w:rFonts w:ascii="Tahoma" w:hAnsi="Tahoma" w:cs="Tahoma"/>
          <w:noProof/>
        </w:rPr>
        <w:pict>
          <v:shape id="Picture 2" o:spid="_x0000_i1044" type="#_x0000_t75" alt="mother.gif" style="width:75.75pt;height:88.5pt;visibility:visible">
            <v:imagedata r:id="rId31" o:title="" cropbottom="12032f" cropright="3089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>
        <w:rPr>
          <w:rFonts w:ascii="Tahoma" w:hAnsi="Tahoma" w:cs="Tahoma"/>
          <w:noProof/>
        </w:rPr>
        <w:t xml:space="preserve"> </w:t>
      </w:r>
      <w:r w:rsidRPr="0019496C">
        <w:rPr>
          <w:rFonts w:ascii="Tahoma" w:hAnsi="Tahoma" w:cs="Tahoma"/>
          <w:noProof/>
        </w:rPr>
        <w:pict>
          <v:shape id="Picture 3" o:spid="_x0000_i1045" type="#_x0000_t75" alt="brother.gif" style="width:84pt;height:96pt;visibility:visible">
            <v:imagedata r:id="rId32" o:title="" cropbottom="11341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>
        <w:rPr>
          <w:rFonts w:ascii="Tahoma" w:hAnsi="Tahoma" w:cs="Tahoma"/>
          <w:noProof/>
          <w:lang w:val="es-SV" w:eastAsia="es-SV"/>
        </w:rPr>
        <w:t xml:space="preserve">  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 w:rsidRPr="0019496C">
        <w:rPr>
          <w:rFonts w:ascii="Tahoma" w:hAnsi="Tahoma" w:cs="Tahoma"/>
          <w:noProof/>
        </w:rPr>
        <w:pict>
          <v:shape id="Picture 4" o:spid="_x0000_i1046" type="#_x0000_t75" alt="sister.gif" style="width:69.75pt;height:87pt;visibility:visible">
            <v:imagedata r:id="rId33" o:title="" cropbottom="10695f" cropright="4591f"/>
          </v:shape>
        </w:pict>
      </w:r>
    </w:p>
    <w:p w:rsidR="005D0E21" w:rsidRDefault="005D0E21" w:rsidP="006C13EA">
      <w:pPr>
        <w:ind w:left="-720"/>
        <w:rPr>
          <w:rFonts w:ascii="Tahoma" w:hAnsi="Tahoma" w:cs="Tahoma"/>
          <w:b/>
          <w:noProof/>
          <w:lang w:val="es-SV" w:eastAsia="es-SV"/>
        </w:rPr>
      </w:pPr>
      <w:r w:rsidRPr="006C13EA">
        <w:rPr>
          <w:rFonts w:ascii="Tahoma" w:hAnsi="Tahoma" w:cs="Tahoma"/>
          <w:b/>
          <w:noProof/>
          <w:lang w:val="es-SV" w:eastAsia="es-SV"/>
        </w:rPr>
        <w:t xml:space="preserve">        Aile</w:t>
      </w:r>
      <w:r w:rsidRPr="006C13EA">
        <w:rPr>
          <w:rFonts w:ascii="Tahoma" w:hAnsi="Tahoma" w:cs="Tahoma"/>
          <w:b/>
          <w:noProof/>
          <w:lang w:val="es-SV" w:eastAsia="es-SV"/>
        </w:rPr>
        <w:tab/>
      </w:r>
      <w:r w:rsidRPr="006C13EA">
        <w:rPr>
          <w:rFonts w:ascii="Tahoma" w:hAnsi="Tahoma" w:cs="Tahoma"/>
          <w:b/>
          <w:noProof/>
          <w:lang w:val="es-SV" w:eastAsia="es-SV"/>
        </w:rPr>
        <w:tab/>
      </w:r>
      <w:r w:rsidRPr="006C13EA">
        <w:rPr>
          <w:rFonts w:ascii="Tahoma" w:hAnsi="Tahoma" w:cs="Tahoma"/>
          <w:b/>
          <w:noProof/>
          <w:lang w:val="es-SV" w:eastAsia="es-SV"/>
        </w:rPr>
        <w:tab/>
        <w:t>Baba</w:t>
      </w:r>
      <w:r w:rsidRPr="006C13EA">
        <w:rPr>
          <w:rFonts w:ascii="Tahoma" w:hAnsi="Tahoma" w:cs="Tahoma"/>
          <w:b/>
          <w:noProof/>
          <w:lang w:val="es-SV" w:eastAsia="es-SV"/>
        </w:rPr>
        <w:tab/>
      </w:r>
      <w:r w:rsidRPr="006C13EA">
        <w:rPr>
          <w:rFonts w:ascii="Tahoma" w:hAnsi="Tahoma" w:cs="Tahoma"/>
          <w:b/>
          <w:noProof/>
          <w:lang w:val="es-SV" w:eastAsia="es-SV"/>
        </w:rPr>
        <w:tab/>
        <w:t xml:space="preserve">    </w:t>
      </w:r>
      <w:r>
        <w:rPr>
          <w:rFonts w:ascii="Tahoma" w:hAnsi="Tahoma" w:cs="Tahoma"/>
          <w:b/>
          <w:noProof/>
          <w:lang w:val="es-SV" w:eastAsia="es-SV"/>
        </w:rPr>
        <w:t xml:space="preserve">           </w:t>
      </w:r>
      <w:r w:rsidRPr="006C13EA">
        <w:rPr>
          <w:rFonts w:ascii="Tahoma" w:hAnsi="Tahoma" w:cs="Tahoma"/>
          <w:b/>
          <w:noProof/>
          <w:lang w:val="es-SV" w:eastAsia="es-SV"/>
        </w:rPr>
        <w:t>Anne</w:t>
      </w:r>
      <w:r w:rsidRPr="006C13EA">
        <w:rPr>
          <w:rFonts w:ascii="Tahoma" w:hAnsi="Tahoma" w:cs="Tahoma"/>
          <w:b/>
          <w:noProof/>
          <w:lang w:val="es-SV" w:eastAsia="es-SV"/>
        </w:rPr>
        <w:tab/>
        <w:t xml:space="preserve">      </w:t>
      </w:r>
      <w:r>
        <w:rPr>
          <w:rFonts w:ascii="Tahoma" w:hAnsi="Tahoma" w:cs="Tahoma"/>
          <w:b/>
          <w:noProof/>
          <w:lang w:val="es-SV" w:eastAsia="es-SV"/>
        </w:rPr>
        <w:t xml:space="preserve">        </w:t>
      </w:r>
      <w:r w:rsidRPr="006C13EA">
        <w:rPr>
          <w:rFonts w:ascii="Tahoma" w:hAnsi="Tahoma" w:cs="Tahoma"/>
          <w:b/>
          <w:noProof/>
          <w:lang w:val="es-SV" w:eastAsia="es-SV"/>
        </w:rPr>
        <w:t xml:space="preserve">Erkek Kardeş    </w:t>
      </w:r>
      <w:r>
        <w:rPr>
          <w:rFonts w:ascii="Tahoma" w:hAnsi="Tahoma" w:cs="Tahoma"/>
          <w:b/>
          <w:noProof/>
          <w:lang w:val="es-SV" w:eastAsia="es-SV"/>
        </w:rPr>
        <w:t xml:space="preserve">      </w:t>
      </w:r>
      <w:r w:rsidRPr="006C13EA">
        <w:rPr>
          <w:rFonts w:ascii="Tahoma" w:hAnsi="Tahoma" w:cs="Tahoma"/>
          <w:b/>
          <w:noProof/>
          <w:lang w:val="es-SV" w:eastAsia="es-SV"/>
        </w:rPr>
        <w:t xml:space="preserve"> Kız Kardeş</w:t>
      </w:r>
    </w:p>
    <w:p w:rsidR="005D0E21" w:rsidRPr="006C13EA" w:rsidRDefault="005D0E21" w:rsidP="006C13EA">
      <w:pPr>
        <w:ind w:left="-720"/>
        <w:rPr>
          <w:rFonts w:ascii="Tahoma" w:hAnsi="Tahoma" w:cs="Tahoma"/>
          <w:b/>
          <w:noProof/>
          <w:lang w:val="es-SV" w:eastAsia="es-SV"/>
        </w:rPr>
      </w:pPr>
      <w:r w:rsidRPr="006C13EA">
        <w:rPr>
          <w:rFonts w:ascii="Tahoma" w:hAnsi="Tahoma" w:cs="Tahoma"/>
          <w:noProof/>
          <w:lang w:val="es-SV" w:eastAsia="es-SV"/>
        </w:rPr>
        <w:t>.................</w:t>
      </w:r>
      <w:r>
        <w:rPr>
          <w:rFonts w:ascii="Tahoma" w:hAnsi="Tahoma" w:cs="Tahoma"/>
          <w:noProof/>
          <w:lang w:val="es-SV" w:eastAsia="es-SV"/>
        </w:rPr>
        <w:t>......</w:t>
      </w:r>
      <w:r w:rsidRPr="006C13EA">
        <w:rPr>
          <w:rFonts w:ascii="Tahoma" w:hAnsi="Tahoma" w:cs="Tahoma"/>
          <w:noProof/>
          <w:lang w:val="es-SV" w:eastAsia="es-SV"/>
        </w:rPr>
        <w:tab/>
        <w:t xml:space="preserve">  .................</w:t>
      </w:r>
      <w:r>
        <w:rPr>
          <w:rFonts w:ascii="Tahoma" w:hAnsi="Tahoma" w:cs="Tahoma"/>
          <w:noProof/>
          <w:lang w:val="es-SV" w:eastAsia="es-SV"/>
        </w:rPr>
        <w:t>........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>
        <w:rPr>
          <w:rFonts w:ascii="Tahoma" w:hAnsi="Tahoma" w:cs="Tahoma"/>
          <w:noProof/>
          <w:lang w:val="es-SV" w:eastAsia="es-SV"/>
        </w:rPr>
        <w:t xml:space="preserve">      </w:t>
      </w:r>
      <w:r w:rsidRPr="006C13EA">
        <w:rPr>
          <w:rFonts w:ascii="Tahoma" w:hAnsi="Tahoma" w:cs="Tahoma"/>
          <w:noProof/>
          <w:lang w:val="es-SV" w:eastAsia="es-SV"/>
        </w:rPr>
        <w:t xml:space="preserve">  .................</w:t>
      </w:r>
      <w:r>
        <w:rPr>
          <w:rFonts w:ascii="Tahoma" w:hAnsi="Tahoma" w:cs="Tahoma"/>
          <w:noProof/>
          <w:lang w:val="es-SV" w:eastAsia="es-SV"/>
        </w:rPr>
        <w:t>...</w:t>
      </w:r>
      <w:r w:rsidRPr="006C13EA">
        <w:rPr>
          <w:rFonts w:ascii="Tahoma" w:hAnsi="Tahoma" w:cs="Tahoma"/>
          <w:noProof/>
          <w:lang w:val="es-SV" w:eastAsia="es-SV"/>
        </w:rPr>
        <w:t xml:space="preserve">     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.................</w:t>
      </w:r>
      <w:r>
        <w:rPr>
          <w:rFonts w:ascii="Tahoma" w:hAnsi="Tahoma" w:cs="Tahoma"/>
          <w:noProof/>
          <w:lang w:val="es-SV" w:eastAsia="es-SV"/>
        </w:rPr>
        <w:t>.....</w:t>
      </w:r>
      <w:r w:rsidRPr="006C13EA">
        <w:rPr>
          <w:rFonts w:ascii="Tahoma" w:hAnsi="Tahoma" w:cs="Tahoma"/>
          <w:noProof/>
          <w:lang w:val="es-SV" w:eastAsia="es-SV"/>
        </w:rPr>
        <w:t xml:space="preserve">     </w:t>
      </w:r>
      <w:r>
        <w:rPr>
          <w:rFonts w:ascii="Tahoma" w:hAnsi="Tahoma" w:cs="Tahoma"/>
          <w:noProof/>
          <w:lang w:val="es-SV" w:eastAsia="es-SV"/>
        </w:rPr>
        <w:t xml:space="preserve">      </w:t>
      </w:r>
      <w:r w:rsidRPr="006C13EA">
        <w:rPr>
          <w:rFonts w:ascii="Tahoma" w:hAnsi="Tahoma" w:cs="Tahoma"/>
          <w:noProof/>
          <w:lang w:val="es-SV" w:eastAsia="es-SV"/>
        </w:rPr>
        <w:t>.......................</w:t>
      </w:r>
    </w:p>
    <w:p w:rsidR="005D0E21" w:rsidRPr="006C13EA" w:rsidRDefault="005D0E21" w:rsidP="00B7491A">
      <w:pPr>
        <w:tabs>
          <w:tab w:val="left" w:pos="7965"/>
        </w:tabs>
        <w:rPr>
          <w:rFonts w:ascii="Tahoma" w:hAnsi="Tahoma" w:cs="Tahoma"/>
        </w:rPr>
      </w:pPr>
    </w:p>
    <w:sectPr w:rsidR="005D0E21" w:rsidRPr="006C13EA" w:rsidSect="00E74496">
      <w:pgSz w:w="11906" w:h="16838"/>
      <w:pgMar w:top="540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2805"/>
    <w:multiLevelType w:val="hybridMultilevel"/>
    <w:tmpl w:val="161EF7B4"/>
    <w:lvl w:ilvl="0" w:tplc="5688115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6C0C47"/>
    <w:multiLevelType w:val="hybridMultilevel"/>
    <w:tmpl w:val="C9D6925A"/>
    <w:lvl w:ilvl="0" w:tplc="75DE41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8EA"/>
    <w:rsid w:val="000111AE"/>
    <w:rsid w:val="00015D9F"/>
    <w:rsid w:val="00026C33"/>
    <w:rsid w:val="0004044F"/>
    <w:rsid w:val="000404FA"/>
    <w:rsid w:val="00040D6F"/>
    <w:rsid w:val="00050776"/>
    <w:rsid w:val="0005674A"/>
    <w:rsid w:val="00056ACF"/>
    <w:rsid w:val="0006004F"/>
    <w:rsid w:val="00063448"/>
    <w:rsid w:val="000658E5"/>
    <w:rsid w:val="00072C95"/>
    <w:rsid w:val="000836CF"/>
    <w:rsid w:val="00093544"/>
    <w:rsid w:val="000A1C3E"/>
    <w:rsid w:val="000A41E9"/>
    <w:rsid w:val="000A624A"/>
    <w:rsid w:val="000A71E1"/>
    <w:rsid w:val="000B34E8"/>
    <w:rsid w:val="000C40E3"/>
    <w:rsid w:val="000C4CC8"/>
    <w:rsid w:val="000D003F"/>
    <w:rsid w:val="000D1DF1"/>
    <w:rsid w:val="000D65FC"/>
    <w:rsid w:val="00100B47"/>
    <w:rsid w:val="00102C17"/>
    <w:rsid w:val="00104904"/>
    <w:rsid w:val="001064F0"/>
    <w:rsid w:val="00135592"/>
    <w:rsid w:val="00140AF6"/>
    <w:rsid w:val="001429F5"/>
    <w:rsid w:val="00142F67"/>
    <w:rsid w:val="001538EA"/>
    <w:rsid w:val="00155C48"/>
    <w:rsid w:val="001621E2"/>
    <w:rsid w:val="00163BCB"/>
    <w:rsid w:val="001821C5"/>
    <w:rsid w:val="001878FE"/>
    <w:rsid w:val="00192859"/>
    <w:rsid w:val="0019484C"/>
    <w:rsid w:val="0019496C"/>
    <w:rsid w:val="001A0432"/>
    <w:rsid w:val="001A29CA"/>
    <w:rsid w:val="001B1143"/>
    <w:rsid w:val="001D0CB7"/>
    <w:rsid w:val="001D0CEF"/>
    <w:rsid w:val="001E1BE4"/>
    <w:rsid w:val="001E6D6B"/>
    <w:rsid w:val="001F3609"/>
    <w:rsid w:val="001F486A"/>
    <w:rsid w:val="00205C1F"/>
    <w:rsid w:val="00221976"/>
    <w:rsid w:val="0022635C"/>
    <w:rsid w:val="00230051"/>
    <w:rsid w:val="002314C0"/>
    <w:rsid w:val="00233629"/>
    <w:rsid w:val="002460AD"/>
    <w:rsid w:val="00247AD9"/>
    <w:rsid w:val="00256118"/>
    <w:rsid w:val="00260021"/>
    <w:rsid w:val="00264944"/>
    <w:rsid w:val="00276332"/>
    <w:rsid w:val="00280CAD"/>
    <w:rsid w:val="00286D6E"/>
    <w:rsid w:val="00293469"/>
    <w:rsid w:val="00293E1C"/>
    <w:rsid w:val="0029507C"/>
    <w:rsid w:val="00295247"/>
    <w:rsid w:val="002B5862"/>
    <w:rsid w:val="002C4668"/>
    <w:rsid w:val="002E16E6"/>
    <w:rsid w:val="002E74F5"/>
    <w:rsid w:val="002F60E2"/>
    <w:rsid w:val="00300533"/>
    <w:rsid w:val="003015B2"/>
    <w:rsid w:val="003029F7"/>
    <w:rsid w:val="003050BC"/>
    <w:rsid w:val="003064A3"/>
    <w:rsid w:val="00306582"/>
    <w:rsid w:val="003129DC"/>
    <w:rsid w:val="0032518C"/>
    <w:rsid w:val="00332988"/>
    <w:rsid w:val="00333BDD"/>
    <w:rsid w:val="003350B0"/>
    <w:rsid w:val="0034037E"/>
    <w:rsid w:val="00343580"/>
    <w:rsid w:val="00345A8B"/>
    <w:rsid w:val="00353EB6"/>
    <w:rsid w:val="003601F5"/>
    <w:rsid w:val="003800A1"/>
    <w:rsid w:val="003848BE"/>
    <w:rsid w:val="00386A44"/>
    <w:rsid w:val="003906AD"/>
    <w:rsid w:val="00392E76"/>
    <w:rsid w:val="003945D9"/>
    <w:rsid w:val="003977D4"/>
    <w:rsid w:val="003A0675"/>
    <w:rsid w:val="003A465A"/>
    <w:rsid w:val="003B30C5"/>
    <w:rsid w:val="003B7349"/>
    <w:rsid w:val="003C3BBD"/>
    <w:rsid w:val="003C5B81"/>
    <w:rsid w:val="003C64F5"/>
    <w:rsid w:val="003C7732"/>
    <w:rsid w:val="003D1DD0"/>
    <w:rsid w:val="003E2B5D"/>
    <w:rsid w:val="003E7872"/>
    <w:rsid w:val="003F4BDB"/>
    <w:rsid w:val="003F5234"/>
    <w:rsid w:val="00402A60"/>
    <w:rsid w:val="00407E99"/>
    <w:rsid w:val="00410959"/>
    <w:rsid w:val="0041532C"/>
    <w:rsid w:val="0043151E"/>
    <w:rsid w:val="00436EDA"/>
    <w:rsid w:val="004403F0"/>
    <w:rsid w:val="00441AAF"/>
    <w:rsid w:val="004461B5"/>
    <w:rsid w:val="00455B4D"/>
    <w:rsid w:val="00456541"/>
    <w:rsid w:val="004607F8"/>
    <w:rsid w:val="004608AD"/>
    <w:rsid w:val="00462649"/>
    <w:rsid w:val="004673F4"/>
    <w:rsid w:val="00473690"/>
    <w:rsid w:val="004739F1"/>
    <w:rsid w:val="00477DBB"/>
    <w:rsid w:val="00483798"/>
    <w:rsid w:val="004953FD"/>
    <w:rsid w:val="00497BAC"/>
    <w:rsid w:val="004B1277"/>
    <w:rsid w:val="004B3914"/>
    <w:rsid w:val="004B7796"/>
    <w:rsid w:val="004D3EC2"/>
    <w:rsid w:val="004D5E68"/>
    <w:rsid w:val="004E087C"/>
    <w:rsid w:val="004E2474"/>
    <w:rsid w:val="004E7675"/>
    <w:rsid w:val="004F04C0"/>
    <w:rsid w:val="004F79F2"/>
    <w:rsid w:val="004F7FDF"/>
    <w:rsid w:val="00501B77"/>
    <w:rsid w:val="00510C7D"/>
    <w:rsid w:val="00521A55"/>
    <w:rsid w:val="005235D4"/>
    <w:rsid w:val="00523671"/>
    <w:rsid w:val="00532251"/>
    <w:rsid w:val="00542EF6"/>
    <w:rsid w:val="005708CE"/>
    <w:rsid w:val="00577027"/>
    <w:rsid w:val="0058652B"/>
    <w:rsid w:val="005974C2"/>
    <w:rsid w:val="005A0C49"/>
    <w:rsid w:val="005B508D"/>
    <w:rsid w:val="005D0615"/>
    <w:rsid w:val="005D0E21"/>
    <w:rsid w:val="005D29C1"/>
    <w:rsid w:val="005D3BC7"/>
    <w:rsid w:val="005D47BB"/>
    <w:rsid w:val="005F757B"/>
    <w:rsid w:val="00615005"/>
    <w:rsid w:val="00646BAA"/>
    <w:rsid w:val="00646E45"/>
    <w:rsid w:val="00662C95"/>
    <w:rsid w:val="00664CE6"/>
    <w:rsid w:val="0066601F"/>
    <w:rsid w:val="006674CF"/>
    <w:rsid w:val="0068258C"/>
    <w:rsid w:val="00686BE6"/>
    <w:rsid w:val="00694038"/>
    <w:rsid w:val="006A0C74"/>
    <w:rsid w:val="006A1033"/>
    <w:rsid w:val="006B22CA"/>
    <w:rsid w:val="006C13EA"/>
    <w:rsid w:val="006C3F95"/>
    <w:rsid w:val="006D018F"/>
    <w:rsid w:val="006D3076"/>
    <w:rsid w:val="006D76D2"/>
    <w:rsid w:val="006E14BD"/>
    <w:rsid w:val="006E3102"/>
    <w:rsid w:val="006E72B4"/>
    <w:rsid w:val="006F2D03"/>
    <w:rsid w:val="006F5731"/>
    <w:rsid w:val="00704AF6"/>
    <w:rsid w:val="00713C19"/>
    <w:rsid w:val="00714369"/>
    <w:rsid w:val="00715290"/>
    <w:rsid w:val="007169CD"/>
    <w:rsid w:val="00721080"/>
    <w:rsid w:val="00721D4A"/>
    <w:rsid w:val="00721FFE"/>
    <w:rsid w:val="0073396C"/>
    <w:rsid w:val="00735941"/>
    <w:rsid w:val="00744684"/>
    <w:rsid w:val="007461A0"/>
    <w:rsid w:val="00750E4B"/>
    <w:rsid w:val="00754997"/>
    <w:rsid w:val="007627AC"/>
    <w:rsid w:val="00776118"/>
    <w:rsid w:val="00795E2E"/>
    <w:rsid w:val="0079607E"/>
    <w:rsid w:val="007A016B"/>
    <w:rsid w:val="007A71CA"/>
    <w:rsid w:val="007B3C5C"/>
    <w:rsid w:val="007B5AC4"/>
    <w:rsid w:val="007C7108"/>
    <w:rsid w:val="007E10FE"/>
    <w:rsid w:val="007E48E3"/>
    <w:rsid w:val="007E59AB"/>
    <w:rsid w:val="007F23F2"/>
    <w:rsid w:val="00802AAB"/>
    <w:rsid w:val="00803493"/>
    <w:rsid w:val="0080764A"/>
    <w:rsid w:val="00816B59"/>
    <w:rsid w:val="00821D10"/>
    <w:rsid w:val="00821EF9"/>
    <w:rsid w:val="00826571"/>
    <w:rsid w:val="00831498"/>
    <w:rsid w:val="00831B99"/>
    <w:rsid w:val="00832999"/>
    <w:rsid w:val="0083462A"/>
    <w:rsid w:val="0084110B"/>
    <w:rsid w:val="008477BD"/>
    <w:rsid w:val="00847FE7"/>
    <w:rsid w:val="00855D06"/>
    <w:rsid w:val="008724EC"/>
    <w:rsid w:val="008731AA"/>
    <w:rsid w:val="008772EF"/>
    <w:rsid w:val="0088022C"/>
    <w:rsid w:val="008809A4"/>
    <w:rsid w:val="0088164F"/>
    <w:rsid w:val="00882A5B"/>
    <w:rsid w:val="008921DF"/>
    <w:rsid w:val="008A0EA2"/>
    <w:rsid w:val="008A6C8A"/>
    <w:rsid w:val="008B2FEA"/>
    <w:rsid w:val="008B416D"/>
    <w:rsid w:val="008B53B2"/>
    <w:rsid w:val="008B7E7E"/>
    <w:rsid w:val="008C272B"/>
    <w:rsid w:val="008D0948"/>
    <w:rsid w:val="008D4B66"/>
    <w:rsid w:val="008E5DEF"/>
    <w:rsid w:val="008F346E"/>
    <w:rsid w:val="00903948"/>
    <w:rsid w:val="009062D6"/>
    <w:rsid w:val="00915580"/>
    <w:rsid w:val="0091707E"/>
    <w:rsid w:val="00920379"/>
    <w:rsid w:val="00921E72"/>
    <w:rsid w:val="009252E3"/>
    <w:rsid w:val="00933AA8"/>
    <w:rsid w:val="00940197"/>
    <w:rsid w:val="00956F50"/>
    <w:rsid w:val="00967889"/>
    <w:rsid w:val="0098047A"/>
    <w:rsid w:val="009907CD"/>
    <w:rsid w:val="00990893"/>
    <w:rsid w:val="009A09A9"/>
    <w:rsid w:val="009A3F02"/>
    <w:rsid w:val="009A49A0"/>
    <w:rsid w:val="009A4D39"/>
    <w:rsid w:val="009A5350"/>
    <w:rsid w:val="009C0506"/>
    <w:rsid w:val="009C0B56"/>
    <w:rsid w:val="009C2174"/>
    <w:rsid w:val="009C71EA"/>
    <w:rsid w:val="009D3BC0"/>
    <w:rsid w:val="009E5E42"/>
    <w:rsid w:val="009E61F7"/>
    <w:rsid w:val="009F1494"/>
    <w:rsid w:val="009F5096"/>
    <w:rsid w:val="00A04A14"/>
    <w:rsid w:val="00A25D1A"/>
    <w:rsid w:val="00A30627"/>
    <w:rsid w:val="00A45E52"/>
    <w:rsid w:val="00A6106B"/>
    <w:rsid w:val="00A6472B"/>
    <w:rsid w:val="00A65989"/>
    <w:rsid w:val="00A74923"/>
    <w:rsid w:val="00A74CEC"/>
    <w:rsid w:val="00A76933"/>
    <w:rsid w:val="00A81555"/>
    <w:rsid w:val="00A8456F"/>
    <w:rsid w:val="00A90782"/>
    <w:rsid w:val="00A918B5"/>
    <w:rsid w:val="00A97784"/>
    <w:rsid w:val="00AA2AD8"/>
    <w:rsid w:val="00AA3D45"/>
    <w:rsid w:val="00AB3615"/>
    <w:rsid w:val="00AB38DB"/>
    <w:rsid w:val="00AC707B"/>
    <w:rsid w:val="00AE3701"/>
    <w:rsid w:val="00AF0068"/>
    <w:rsid w:val="00AF2631"/>
    <w:rsid w:val="00AF2D40"/>
    <w:rsid w:val="00AF6812"/>
    <w:rsid w:val="00B02870"/>
    <w:rsid w:val="00B16A61"/>
    <w:rsid w:val="00B27B20"/>
    <w:rsid w:val="00B3629E"/>
    <w:rsid w:val="00B44CF5"/>
    <w:rsid w:val="00B4517F"/>
    <w:rsid w:val="00B52F02"/>
    <w:rsid w:val="00B5694C"/>
    <w:rsid w:val="00B64FDA"/>
    <w:rsid w:val="00B7491A"/>
    <w:rsid w:val="00B76739"/>
    <w:rsid w:val="00B943AE"/>
    <w:rsid w:val="00BC1A67"/>
    <w:rsid w:val="00BD1615"/>
    <w:rsid w:val="00BD360F"/>
    <w:rsid w:val="00BD6788"/>
    <w:rsid w:val="00BD6B7D"/>
    <w:rsid w:val="00BD6E6F"/>
    <w:rsid w:val="00BD743B"/>
    <w:rsid w:val="00BE371A"/>
    <w:rsid w:val="00BF5230"/>
    <w:rsid w:val="00BF6486"/>
    <w:rsid w:val="00BF78CF"/>
    <w:rsid w:val="00C06293"/>
    <w:rsid w:val="00C11229"/>
    <w:rsid w:val="00C246D1"/>
    <w:rsid w:val="00C26334"/>
    <w:rsid w:val="00C2642B"/>
    <w:rsid w:val="00C422E7"/>
    <w:rsid w:val="00C42A0C"/>
    <w:rsid w:val="00C65685"/>
    <w:rsid w:val="00C81196"/>
    <w:rsid w:val="00C83EC5"/>
    <w:rsid w:val="00C84F2A"/>
    <w:rsid w:val="00C86618"/>
    <w:rsid w:val="00C9723F"/>
    <w:rsid w:val="00CA2332"/>
    <w:rsid w:val="00CA7FA6"/>
    <w:rsid w:val="00CB15ED"/>
    <w:rsid w:val="00CB3881"/>
    <w:rsid w:val="00CB5ED5"/>
    <w:rsid w:val="00CC76EC"/>
    <w:rsid w:val="00CD129C"/>
    <w:rsid w:val="00CD1671"/>
    <w:rsid w:val="00CD250F"/>
    <w:rsid w:val="00CD5DBA"/>
    <w:rsid w:val="00CD798D"/>
    <w:rsid w:val="00CE07A9"/>
    <w:rsid w:val="00CF3C39"/>
    <w:rsid w:val="00CF6D2A"/>
    <w:rsid w:val="00D01D7A"/>
    <w:rsid w:val="00D10DE2"/>
    <w:rsid w:val="00D10E36"/>
    <w:rsid w:val="00D22B93"/>
    <w:rsid w:val="00D35158"/>
    <w:rsid w:val="00D36047"/>
    <w:rsid w:val="00D36F6D"/>
    <w:rsid w:val="00D40622"/>
    <w:rsid w:val="00D4137E"/>
    <w:rsid w:val="00D434A7"/>
    <w:rsid w:val="00D5003D"/>
    <w:rsid w:val="00D73A1D"/>
    <w:rsid w:val="00D76CF2"/>
    <w:rsid w:val="00D828A0"/>
    <w:rsid w:val="00D838F3"/>
    <w:rsid w:val="00D917F5"/>
    <w:rsid w:val="00D97251"/>
    <w:rsid w:val="00DB0100"/>
    <w:rsid w:val="00DB4799"/>
    <w:rsid w:val="00DD0ACA"/>
    <w:rsid w:val="00DE2B85"/>
    <w:rsid w:val="00DF4912"/>
    <w:rsid w:val="00E02180"/>
    <w:rsid w:val="00E0517B"/>
    <w:rsid w:val="00E07527"/>
    <w:rsid w:val="00E2439E"/>
    <w:rsid w:val="00E250FC"/>
    <w:rsid w:val="00E352DD"/>
    <w:rsid w:val="00E41DF1"/>
    <w:rsid w:val="00E47167"/>
    <w:rsid w:val="00E51E94"/>
    <w:rsid w:val="00E60E6E"/>
    <w:rsid w:val="00E74496"/>
    <w:rsid w:val="00E77A13"/>
    <w:rsid w:val="00E87EFD"/>
    <w:rsid w:val="00E95F59"/>
    <w:rsid w:val="00EB1C4A"/>
    <w:rsid w:val="00EB670C"/>
    <w:rsid w:val="00EB7ADD"/>
    <w:rsid w:val="00EC2D03"/>
    <w:rsid w:val="00ED0493"/>
    <w:rsid w:val="00ED7270"/>
    <w:rsid w:val="00EE4FBA"/>
    <w:rsid w:val="00EF1006"/>
    <w:rsid w:val="00F02811"/>
    <w:rsid w:val="00F06B23"/>
    <w:rsid w:val="00F17969"/>
    <w:rsid w:val="00F23B6C"/>
    <w:rsid w:val="00F51134"/>
    <w:rsid w:val="00F60FAD"/>
    <w:rsid w:val="00F64952"/>
    <w:rsid w:val="00F70380"/>
    <w:rsid w:val="00F72992"/>
    <w:rsid w:val="00F91F6D"/>
    <w:rsid w:val="00FA0496"/>
    <w:rsid w:val="00FA7C83"/>
    <w:rsid w:val="00FB1890"/>
    <w:rsid w:val="00FB2FB1"/>
    <w:rsid w:val="00FB59B6"/>
    <w:rsid w:val="00FD74C7"/>
    <w:rsid w:val="00FE3712"/>
    <w:rsid w:val="00FE722E"/>
    <w:rsid w:val="00FF2584"/>
    <w:rsid w:val="00FF26E0"/>
    <w:rsid w:val="00FF2DCA"/>
    <w:rsid w:val="00FF3476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8E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1538EA"/>
    <w:rPr>
      <w:rFonts w:cs="Times New Roman"/>
    </w:rPr>
  </w:style>
  <w:style w:type="paragraph" w:styleId="NoSpacing">
    <w:name w:val="No Spacing"/>
    <w:uiPriority w:val="99"/>
    <w:qFormat/>
    <w:rsid w:val="001538EA"/>
    <w:rPr>
      <w:rFonts w:ascii="Calibri" w:hAnsi="Calibri"/>
      <w:lang w:eastAsia="en-US"/>
    </w:rPr>
  </w:style>
  <w:style w:type="paragraph" w:styleId="ListParagraph">
    <w:name w:val="List Paragraph"/>
    <w:basedOn w:val="Normal"/>
    <w:uiPriority w:val="99"/>
    <w:qFormat/>
    <w:rsid w:val="007B5A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704A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04AF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13C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52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oleObject" Target="embeddings/oleObject1.bin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17" Type="http://schemas.openxmlformats.org/officeDocument/2006/relationships/image" Target="media/image13.wmf"/><Relationship Id="rId25" Type="http://schemas.openxmlformats.org/officeDocument/2006/relationships/oleObject" Target="embeddings/oleObject4.bin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wmf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24" Type="http://schemas.openxmlformats.org/officeDocument/2006/relationships/image" Target="media/image17.wmf"/><Relationship Id="rId32" Type="http://schemas.openxmlformats.org/officeDocument/2006/relationships/image" Target="media/image23.png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23" Type="http://schemas.openxmlformats.org/officeDocument/2006/relationships/oleObject" Target="embeddings/oleObject3.bin"/><Relationship Id="rId28" Type="http://schemas.openxmlformats.org/officeDocument/2006/relationships/hyperlink" Target="http://www.sorubak.com/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4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6.jpeg"/><Relationship Id="rId27" Type="http://schemas.openxmlformats.org/officeDocument/2006/relationships/image" Target="media/image19.jpeg"/><Relationship Id="rId30" Type="http://schemas.openxmlformats.org/officeDocument/2006/relationships/image" Target="media/image21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492</Words>
  <Characters>2805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EMRE2010</dc:creator>
  <cp:keywords/>
  <dc:description/>
  <cp:lastModifiedBy>edanur</cp:lastModifiedBy>
  <cp:revision>5</cp:revision>
  <cp:lastPrinted>2013-11-28T08:51:00Z</cp:lastPrinted>
  <dcterms:created xsi:type="dcterms:W3CDTF">2014-10-21T12:34:00Z</dcterms:created>
  <dcterms:modified xsi:type="dcterms:W3CDTF">2014-11-24T20:26:00Z</dcterms:modified>
</cp:coreProperties>
</file>