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B4E" w:rsidRPr="005A2CC7" w:rsidRDefault="00312B4E" w:rsidP="00175471">
      <w:pPr>
        <w:jc w:val="center"/>
        <w:rPr>
          <w:b/>
          <w:sz w:val="20"/>
          <w:szCs w:val="20"/>
        </w:rPr>
      </w:pPr>
      <w:r w:rsidRPr="005A2CC7">
        <w:rPr>
          <w:b/>
          <w:sz w:val="20"/>
          <w:szCs w:val="20"/>
        </w:rPr>
        <w:t>2013-2014 EĞİTİM ÖĞRETİM YILI</w:t>
      </w:r>
    </w:p>
    <w:p w:rsidR="00312B4E" w:rsidRPr="005A2CC7" w:rsidRDefault="00312B4E" w:rsidP="00175471">
      <w:pPr>
        <w:jc w:val="center"/>
        <w:rPr>
          <w:b/>
          <w:sz w:val="20"/>
          <w:szCs w:val="20"/>
        </w:rPr>
      </w:pPr>
      <w:r w:rsidRPr="005A2CC7">
        <w:rPr>
          <w:b/>
          <w:sz w:val="20"/>
          <w:szCs w:val="20"/>
        </w:rPr>
        <w:t xml:space="preserve">OSMAN ULUBAŞ ANADOLU LİSESİ </w:t>
      </w:r>
    </w:p>
    <w:p w:rsidR="00312B4E" w:rsidRPr="005A2CC7" w:rsidRDefault="00312B4E" w:rsidP="00175471">
      <w:pPr>
        <w:jc w:val="center"/>
        <w:rPr>
          <w:b/>
          <w:sz w:val="20"/>
          <w:szCs w:val="20"/>
        </w:rPr>
      </w:pPr>
      <w:r>
        <w:rPr>
          <w:b/>
          <w:sz w:val="20"/>
          <w:szCs w:val="20"/>
        </w:rPr>
        <w:t>ASTRONOMİ ve UZAY BİLİMLERİ ve</w:t>
      </w:r>
      <w:r w:rsidRPr="00B11645">
        <w:rPr>
          <w:b/>
          <w:sz w:val="20"/>
          <w:szCs w:val="20"/>
        </w:rPr>
        <w:t xml:space="preserve"> </w:t>
      </w:r>
      <w:r>
        <w:rPr>
          <w:b/>
          <w:sz w:val="20"/>
          <w:szCs w:val="20"/>
        </w:rPr>
        <w:t xml:space="preserve">FİZİK </w:t>
      </w:r>
      <w:r w:rsidRPr="005A2CC7">
        <w:rPr>
          <w:b/>
          <w:sz w:val="20"/>
          <w:szCs w:val="20"/>
        </w:rPr>
        <w:t>DERSİ SENE BAŞI ZÜMRE TOPLANTI TUTANAĞI</w:t>
      </w:r>
    </w:p>
    <w:p w:rsidR="00312B4E" w:rsidRDefault="00312B4E" w:rsidP="00175471">
      <w:pPr>
        <w:jc w:val="both"/>
        <w:rPr>
          <w:sz w:val="20"/>
          <w:szCs w:val="20"/>
        </w:rPr>
      </w:pPr>
      <w:r w:rsidRPr="005A2CC7">
        <w:rPr>
          <w:b/>
          <w:sz w:val="20"/>
          <w:szCs w:val="20"/>
        </w:rPr>
        <w:t>Toplant</w:t>
      </w:r>
      <w:r>
        <w:rPr>
          <w:b/>
          <w:sz w:val="20"/>
          <w:szCs w:val="20"/>
        </w:rPr>
        <w:t>ı</w:t>
      </w:r>
      <w:r w:rsidRPr="005A2CC7">
        <w:rPr>
          <w:b/>
          <w:sz w:val="20"/>
          <w:szCs w:val="20"/>
        </w:rPr>
        <w:t xml:space="preserve"> No:</w:t>
      </w:r>
      <w:r>
        <w:rPr>
          <w:sz w:val="20"/>
          <w:szCs w:val="20"/>
        </w:rPr>
        <w:t xml:space="preserve"> 1</w:t>
      </w:r>
    </w:p>
    <w:p w:rsidR="00312B4E" w:rsidRDefault="00312B4E" w:rsidP="00175471">
      <w:pPr>
        <w:jc w:val="both"/>
        <w:rPr>
          <w:sz w:val="20"/>
          <w:szCs w:val="20"/>
        </w:rPr>
      </w:pPr>
      <w:r w:rsidRPr="005A2CC7">
        <w:rPr>
          <w:b/>
          <w:sz w:val="20"/>
          <w:szCs w:val="20"/>
        </w:rPr>
        <w:t xml:space="preserve">Toplantı Tarihi: </w:t>
      </w:r>
      <w:r w:rsidRPr="005E180A">
        <w:rPr>
          <w:sz w:val="20"/>
          <w:szCs w:val="20"/>
        </w:rPr>
        <w:t>3</w:t>
      </w:r>
      <w:r>
        <w:rPr>
          <w:sz w:val="20"/>
          <w:szCs w:val="20"/>
        </w:rPr>
        <w:t>.09.2014</w:t>
      </w:r>
    </w:p>
    <w:p w:rsidR="00312B4E" w:rsidRDefault="00312B4E" w:rsidP="00175471">
      <w:pPr>
        <w:jc w:val="both"/>
        <w:rPr>
          <w:sz w:val="20"/>
          <w:szCs w:val="20"/>
        </w:rPr>
      </w:pPr>
      <w:r w:rsidRPr="005A2CC7">
        <w:rPr>
          <w:b/>
          <w:sz w:val="20"/>
          <w:szCs w:val="20"/>
        </w:rPr>
        <w:t>Toplantı Saati:</w:t>
      </w:r>
      <w:r>
        <w:rPr>
          <w:sz w:val="20"/>
          <w:szCs w:val="20"/>
        </w:rPr>
        <w:t>10.00</w:t>
      </w:r>
    </w:p>
    <w:p w:rsidR="00312B4E" w:rsidRDefault="00312B4E" w:rsidP="00175471">
      <w:pPr>
        <w:jc w:val="both"/>
        <w:rPr>
          <w:sz w:val="20"/>
          <w:szCs w:val="20"/>
        </w:rPr>
      </w:pPr>
      <w:r w:rsidRPr="005A2CC7">
        <w:rPr>
          <w:b/>
          <w:sz w:val="20"/>
          <w:szCs w:val="20"/>
        </w:rPr>
        <w:t>Toplantı Yeri: Öğretmenler</w:t>
      </w:r>
      <w:r>
        <w:rPr>
          <w:sz w:val="20"/>
          <w:szCs w:val="20"/>
        </w:rPr>
        <w:t xml:space="preserve"> odası</w:t>
      </w:r>
    </w:p>
    <w:p w:rsidR="00312B4E" w:rsidRDefault="00312B4E" w:rsidP="00175471">
      <w:pPr>
        <w:jc w:val="both"/>
        <w:rPr>
          <w:sz w:val="20"/>
          <w:szCs w:val="20"/>
        </w:rPr>
      </w:pPr>
      <w:r w:rsidRPr="005A2CC7">
        <w:rPr>
          <w:b/>
          <w:sz w:val="20"/>
          <w:szCs w:val="20"/>
        </w:rPr>
        <w:t>Toplantıya Katılanlar:</w:t>
      </w:r>
      <w:r>
        <w:rPr>
          <w:sz w:val="20"/>
          <w:szCs w:val="20"/>
        </w:rPr>
        <w:t xml:space="preserve"> Abdullah DANACI(Okul Müdürü) , Ömer SARI(Fizik Öğretmeni) Yılmaz ÖZTÜRK(Fizik Öğretmeni)</w:t>
      </w:r>
    </w:p>
    <w:p w:rsidR="00312B4E" w:rsidRDefault="00312B4E" w:rsidP="00C07B95">
      <w:pPr>
        <w:jc w:val="center"/>
        <w:rPr>
          <w:b/>
          <w:sz w:val="20"/>
          <w:szCs w:val="20"/>
        </w:rPr>
      </w:pPr>
    </w:p>
    <w:p w:rsidR="00312B4E" w:rsidRPr="005A2CC7" w:rsidRDefault="00312B4E" w:rsidP="00C07B95">
      <w:pPr>
        <w:jc w:val="center"/>
        <w:rPr>
          <w:b/>
          <w:sz w:val="20"/>
          <w:szCs w:val="20"/>
        </w:rPr>
      </w:pPr>
      <w:r w:rsidRPr="005A2CC7">
        <w:rPr>
          <w:b/>
          <w:sz w:val="20"/>
          <w:szCs w:val="20"/>
        </w:rPr>
        <w:t>GÜNDEM MADDELERİ</w:t>
      </w:r>
    </w:p>
    <w:p w:rsidR="00312B4E" w:rsidRDefault="00312B4E" w:rsidP="00C07B95">
      <w:pPr>
        <w:jc w:val="both"/>
        <w:rPr>
          <w:sz w:val="20"/>
          <w:szCs w:val="20"/>
        </w:rPr>
      </w:pPr>
      <w:r w:rsidRPr="005A2CC7">
        <w:rPr>
          <w:b/>
          <w:sz w:val="20"/>
          <w:szCs w:val="20"/>
        </w:rPr>
        <w:t>1.</w:t>
      </w:r>
      <w:r>
        <w:rPr>
          <w:sz w:val="20"/>
          <w:szCs w:val="20"/>
        </w:rPr>
        <w:t xml:space="preserve"> Açılış ve yoklama.</w:t>
      </w:r>
    </w:p>
    <w:p w:rsidR="00312B4E" w:rsidRDefault="00312B4E" w:rsidP="00C07B95">
      <w:pPr>
        <w:jc w:val="both"/>
        <w:rPr>
          <w:sz w:val="20"/>
          <w:szCs w:val="20"/>
        </w:rPr>
      </w:pPr>
      <w:r w:rsidRPr="005A2CC7">
        <w:rPr>
          <w:b/>
          <w:sz w:val="20"/>
          <w:szCs w:val="20"/>
        </w:rPr>
        <w:t xml:space="preserve">2. </w:t>
      </w:r>
      <w:r>
        <w:rPr>
          <w:sz w:val="20"/>
          <w:szCs w:val="20"/>
        </w:rPr>
        <w:t>Bir önceki toplantıya ait kararların uygulama sonuçlarının incelenmesi ve uygulamaya yönelik yeni kararların alınması.</w:t>
      </w:r>
    </w:p>
    <w:p w:rsidR="00312B4E" w:rsidRDefault="00312B4E" w:rsidP="00C07B95">
      <w:pPr>
        <w:jc w:val="both"/>
        <w:rPr>
          <w:sz w:val="20"/>
          <w:szCs w:val="20"/>
        </w:rPr>
      </w:pPr>
      <w:r w:rsidRPr="005A2CC7">
        <w:rPr>
          <w:b/>
          <w:sz w:val="20"/>
          <w:szCs w:val="20"/>
        </w:rPr>
        <w:t>3.</w:t>
      </w:r>
      <w:r>
        <w:rPr>
          <w:sz w:val="20"/>
          <w:szCs w:val="20"/>
        </w:rPr>
        <w:t xml:space="preserve"> Eğitim ve öğretim ile ilgili mevzuat, Türk Milli Eğitiminin genel amaçları, okulun kuruluş amacı ile ilgili dersin programında </w:t>
      </w:r>
    </w:p>
    <w:p w:rsidR="00312B4E" w:rsidRDefault="00312B4E" w:rsidP="00C07B95">
      <w:pPr>
        <w:jc w:val="both"/>
        <w:rPr>
          <w:sz w:val="20"/>
          <w:szCs w:val="20"/>
        </w:rPr>
      </w:pPr>
      <w:r>
        <w:rPr>
          <w:sz w:val="20"/>
          <w:szCs w:val="20"/>
        </w:rPr>
        <w:t xml:space="preserve">    belirtilen amaç ve açıklamaların okunarak planlamanın bu doğrultuda yapılması.</w:t>
      </w:r>
    </w:p>
    <w:p w:rsidR="00312B4E" w:rsidRDefault="00312B4E" w:rsidP="00C07B95">
      <w:pPr>
        <w:jc w:val="both"/>
        <w:rPr>
          <w:sz w:val="20"/>
          <w:szCs w:val="20"/>
        </w:rPr>
      </w:pPr>
      <w:r w:rsidRPr="005A2CC7">
        <w:rPr>
          <w:b/>
          <w:sz w:val="20"/>
          <w:szCs w:val="20"/>
        </w:rPr>
        <w:t>4.</w:t>
      </w:r>
      <w:r>
        <w:rPr>
          <w:sz w:val="20"/>
          <w:szCs w:val="20"/>
        </w:rPr>
        <w:t xml:space="preserve"> Öğretim programlarında yer alması gereken Atatürkçülük ile ilgili konular üzerinde durularak çalışmaların buna göre yapılması. </w:t>
      </w:r>
    </w:p>
    <w:p w:rsidR="00312B4E" w:rsidRDefault="00312B4E" w:rsidP="00C07B95">
      <w:pPr>
        <w:jc w:val="both"/>
        <w:rPr>
          <w:sz w:val="20"/>
          <w:szCs w:val="20"/>
        </w:rPr>
      </w:pPr>
      <w:r w:rsidRPr="005A2CC7">
        <w:rPr>
          <w:b/>
          <w:sz w:val="20"/>
          <w:szCs w:val="20"/>
        </w:rPr>
        <w:t>5.</w:t>
      </w:r>
      <w:r>
        <w:rPr>
          <w:sz w:val="20"/>
          <w:szCs w:val="20"/>
        </w:rPr>
        <w:t xml:space="preserve"> Öğretim programında belirtilen kazanım ve davranışlar dikkate alınarak derslerin işlenişinde uygulanacak yöntem ve teknikler </w:t>
      </w:r>
    </w:p>
    <w:p w:rsidR="00312B4E" w:rsidRDefault="00312B4E" w:rsidP="00C07B95">
      <w:pPr>
        <w:jc w:val="both"/>
        <w:rPr>
          <w:sz w:val="20"/>
          <w:szCs w:val="20"/>
        </w:rPr>
      </w:pPr>
      <w:r>
        <w:rPr>
          <w:sz w:val="20"/>
          <w:szCs w:val="20"/>
        </w:rPr>
        <w:t xml:space="preserve">    ile bunların uygulama şeklinin belirlenmesi.</w:t>
      </w:r>
    </w:p>
    <w:p w:rsidR="00312B4E" w:rsidRDefault="00312B4E" w:rsidP="00C07B95">
      <w:pPr>
        <w:jc w:val="both"/>
        <w:rPr>
          <w:sz w:val="20"/>
          <w:szCs w:val="20"/>
        </w:rPr>
      </w:pPr>
      <w:r w:rsidRPr="005A2CC7">
        <w:rPr>
          <w:b/>
          <w:sz w:val="20"/>
          <w:szCs w:val="20"/>
        </w:rPr>
        <w:t>6.</w:t>
      </w:r>
      <w:r>
        <w:rPr>
          <w:sz w:val="20"/>
          <w:szCs w:val="20"/>
        </w:rPr>
        <w:t xml:space="preserve"> Ünite veya konu ağırlıklarına göre zamanlama yapılması, ünitelendirilmiş yıllık planlar ve ders planlarının hazırlanması, uygu-</w:t>
      </w:r>
    </w:p>
    <w:p w:rsidR="00312B4E" w:rsidRDefault="00312B4E" w:rsidP="00C07B95">
      <w:pPr>
        <w:jc w:val="both"/>
        <w:rPr>
          <w:sz w:val="20"/>
          <w:szCs w:val="20"/>
        </w:rPr>
      </w:pPr>
      <w:r>
        <w:rPr>
          <w:sz w:val="20"/>
          <w:szCs w:val="20"/>
        </w:rPr>
        <w:t xml:space="preserve">    lanması ve değerlendirilmesine ilişkin hususların görüşülmesi.</w:t>
      </w:r>
    </w:p>
    <w:p w:rsidR="00312B4E" w:rsidRDefault="00312B4E" w:rsidP="00C07B95">
      <w:pPr>
        <w:jc w:val="both"/>
        <w:rPr>
          <w:sz w:val="20"/>
          <w:szCs w:val="20"/>
        </w:rPr>
      </w:pPr>
      <w:r w:rsidRPr="005A2CC7">
        <w:rPr>
          <w:b/>
          <w:sz w:val="20"/>
          <w:szCs w:val="20"/>
        </w:rPr>
        <w:t>7.</w:t>
      </w:r>
      <w:r>
        <w:rPr>
          <w:sz w:val="20"/>
          <w:szCs w:val="20"/>
        </w:rPr>
        <w:t xml:space="preserve"> Diğer zümre ve bölüm öğretmenleri ile yapılacak işbirliğinin belirlenmesi.</w:t>
      </w:r>
    </w:p>
    <w:p w:rsidR="00312B4E" w:rsidRDefault="00312B4E" w:rsidP="00C07B95">
      <w:pPr>
        <w:jc w:val="both"/>
        <w:rPr>
          <w:sz w:val="20"/>
          <w:szCs w:val="20"/>
        </w:rPr>
      </w:pPr>
      <w:r w:rsidRPr="005A2CC7">
        <w:rPr>
          <w:b/>
          <w:sz w:val="20"/>
          <w:szCs w:val="20"/>
        </w:rPr>
        <w:t>8.</w:t>
      </w:r>
      <w:r>
        <w:rPr>
          <w:sz w:val="20"/>
          <w:szCs w:val="20"/>
        </w:rPr>
        <w:t xml:space="preserve"> Bilim ve teknolojideki gelişmelerin derslere yansıtılmasını sağlayıcı kararlar alınması.</w:t>
      </w:r>
    </w:p>
    <w:p w:rsidR="00312B4E" w:rsidRDefault="00312B4E" w:rsidP="00C07B95">
      <w:pPr>
        <w:jc w:val="both"/>
        <w:rPr>
          <w:sz w:val="20"/>
          <w:szCs w:val="20"/>
        </w:rPr>
      </w:pPr>
      <w:r w:rsidRPr="005A2CC7">
        <w:rPr>
          <w:b/>
          <w:sz w:val="20"/>
          <w:szCs w:val="20"/>
        </w:rPr>
        <w:t>9.</w:t>
      </w:r>
      <w:r>
        <w:rPr>
          <w:b/>
          <w:sz w:val="20"/>
          <w:szCs w:val="20"/>
        </w:rPr>
        <w:t xml:space="preserve"> </w:t>
      </w:r>
      <w:r>
        <w:rPr>
          <w:sz w:val="20"/>
          <w:szCs w:val="20"/>
        </w:rPr>
        <w:t>Derslerin daha verimli işlenebilmesi için ihtiyaç duyulan kitap, araç-gereç ve benzeri öğretim materyalinin belirlenmesi.</w:t>
      </w:r>
    </w:p>
    <w:p w:rsidR="00312B4E" w:rsidRDefault="00312B4E" w:rsidP="00C07B95">
      <w:pPr>
        <w:jc w:val="both"/>
        <w:rPr>
          <w:sz w:val="20"/>
          <w:szCs w:val="20"/>
        </w:rPr>
      </w:pPr>
      <w:r w:rsidRPr="005A2CC7">
        <w:rPr>
          <w:b/>
          <w:sz w:val="20"/>
          <w:szCs w:val="20"/>
        </w:rPr>
        <w:t>10.</w:t>
      </w:r>
      <w:r>
        <w:rPr>
          <w:sz w:val="20"/>
          <w:szCs w:val="20"/>
        </w:rPr>
        <w:t>Okul veya kurum ve çevre imkânlarının değerlendirilerek yapılacak deney, proje, gezi ve gözlemlerin planlanması.</w:t>
      </w:r>
    </w:p>
    <w:p w:rsidR="00312B4E" w:rsidRDefault="00312B4E" w:rsidP="00C07B95">
      <w:pPr>
        <w:jc w:val="both"/>
        <w:rPr>
          <w:sz w:val="20"/>
          <w:szCs w:val="20"/>
        </w:rPr>
      </w:pPr>
      <w:r w:rsidRPr="005A2CC7">
        <w:rPr>
          <w:b/>
          <w:sz w:val="20"/>
          <w:szCs w:val="20"/>
        </w:rPr>
        <w:t>11.</w:t>
      </w:r>
      <w:r>
        <w:rPr>
          <w:sz w:val="20"/>
          <w:szCs w:val="20"/>
        </w:rPr>
        <w:t xml:space="preserve">Öğrenci başarısının ölçülmesi ve değerlendirilmesinde ortak bir anlayışın, birlik ve beraberliğe yönelik belirleyici kararların </w:t>
      </w:r>
    </w:p>
    <w:p w:rsidR="00312B4E" w:rsidRDefault="00312B4E" w:rsidP="00C07B95">
      <w:pPr>
        <w:jc w:val="both"/>
        <w:rPr>
          <w:sz w:val="20"/>
          <w:szCs w:val="20"/>
        </w:rPr>
      </w:pPr>
      <w:r>
        <w:rPr>
          <w:sz w:val="20"/>
          <w:szCs w:val="20"/>
        </w:rPr>
        <w:t xml:space="preserve">     alınması.</w:t>
      </w:r>
    </w:p>
    <w:p w:rsidR="00312B4E" w:rsidRDefault="00312B4E" w:rsidP="00C07B95">
      <w:pPr>
        <w:jc w:val="both"/>
        <w:rPr>
          <w:sz w:val="20"/>
          <w:szCs w:val="20"/>
        </w:rPr>
      </w:pPr>
      <w:r w:rsidRPr="005A2CC7">
        <w:rPr>
          <w:b/>
          <w:sz w:val="20"/>
          <w:szCs w:val="20"/>
        </w:rPr>
        <w:t>12.</w:t>
      </w:r>
      <w:r>
        <w:rPr>
          <w:sz w:val="20"/>
          <w:szCs w:val="20"/>
        </w:rPr>
        <w:t>Sınavların şekil, sayı ve süresi, ürün değerlendirme ölçütleri ile puanlamanın belirlenmesi.</w:t>
      </w:r>
    </w:p>
    <w:p w:rsidR="00312B4E" w:rsidRPr="005A2CC7" w:rsidRDefault="00312B4E" w:rsidP="00C07B95">
      <w:pPr>
        <w:jc w:val="both"/>
        <w:rPr>
          <w:sz w:val="20"/>
          <w:szCs w:val="20"/>
        </w:rPr>
      </w:pPr>
      <w:r w:rsidRPr="005A2CC7">
        <w:rPr>
          <w:b/>
          <w:sz w:val="20"/>
          <w:szCs w:val="20"/>
        </w:rPr>
        <w:t>13.</w:t>
      </w:r>
      <w:r w:rsidRPr="005A2CC7">
        <w:rPr>
          <w:sz w:val="20"/>
          <w:szCs w:val="20"/>
        </w:rPr>
        <w:t xml:space="preserve">Öğrencilerin okul içinde, öğrenci seçme sınavlarında, ulusal ve uluslararası düzeyde katıldıkları çeşitli sınav ve yarışmalarda </w:t>
      </w:r>
    </w:p>
    <w:p w:rsidR="00312B4E" w:rsidRDefault="00312B4E" w:rsidP="00C07B95">
      <w:pPr>
        <w:jc w:val="both"/>
        <w:rPr>
          <w:sz w:val="20"/>
          <w:szCs w:val="20"/>
        </w:rPr>
      </w:pPr>
      <w:r>
        <w:rPr>
          <w:sz w:val="20"/>
          <w:szCs w:val="20"/>
        </w:rPr>
        <w:t xml:space="preserve">     aldıkları sonuçlara ilişkin başarı ve başarısızlık durumlarının ders bazında değerlendirilmesi.</w:t>
      </w:r>
    </w:p>
    <w:p w:rsidR="00312B4E" w:rsidRDefault="00312B4E" w:rsidP="00C07B95">
      <w:pPr>
        <w:jc w:val="both"/>
        <w:rPr>
          <w:sz w:val="20"/>
          <w:szCs w:val="20"/>
        </w:rPr>
      </w:pPr>
      <w:r w:rsidRPr="005A2CC7">
        <w:rPr>
          <w:b/>
          <w:sz w:val="20"/>
          <w:szCs w:val="20"/>
        </w:rPr>
        <w:t>14.</w:t>
      </w:r>
      <w:r>
        <w:rPr>
          <w:sz w:val="20"/>
          <w:szCs w:val="20"/>
        </w:rPr>
        <w:t>Öğrenci başarısını artırmak için alınabilecek tedbirlerin görüşülmesi.</w:t>
      </w:r>
    </w:p>
    <w:p w:rsidR="00312B4E" w:rsidRDefault="00312B4E" w:rsidP="00C07B95">
      <w:pPr>
        <w:jc w:val="both"/>
        <w:rPr>
          <w:sz w:val="20"/>
          <w:szCs w:val="20"/>
        </w:rPr>
      </w:pPr>
      <w:r w:rsidRPr="005A2CC7">
        <w:rPr>
          <w:b/>
          <w:sz w:val="20"/>
          <w:szCs w:val="20"/>
        </w:rPr>
        <w:t>15.</w:t>
      </w:r>
      <w:r>
        <w:rPr>
          <w:sz w:val="20"/>
          <w:szCs w:val="20"/>
        </w:rPr>
        <w:t>Öğrencilere verilecek proje ve ödev konularının tespiti.</w:t>
      </w:r>
    </w:p>
    <w:p w:rsidR="00312B4E" w:rsidRDefault="00312B4E" w:rsidP="00C07B95">
      <w:pPr>
        <w:jc w:val="both"/>
        <w:rPr>
          <w:sz w:val="20"/>
          <w:szCs w:val="20"/>
        </w:rPr>
      </w:pPr>
      <w:r w:rsidRPr="005A2CC7">
        <w:rPr>
          <w:b/>
          <w:sz w:val="20"/>
          <w:szCs w:val="20"/>
        </w:rPr>
        <w:t>16.</w:t>
      </w:r>
      <w:r>
        <w:rPr>
          <w:sz w:val="20"/>
          <w:szCs w:val="20"/>
        </w:rPr>
        <w:t>Dilek ve temenniler.</w:t>
      </w:r>
    </w:p>
    <w:p w:rsidR="00312B4E" w:rsidRDefault="00312B4E" w:rsidP="00C07B95">
      <w:pPr>
        <w:jc w:val="both"/>
        <w:rPr>
          <w:sz w:val="20"/>
          <w:szCs w:val="20"/>
        </w:rPr>
      </w:pPr>
    </w:p>
    <w:p w:rsidR="00312B4E" w:rsidRPr="005A2CC7" w:rsidRDefault="00312B4E" w:rsidP="00624E65">
      <w:pPr>
        <w:jc w:val="center"/>
        <w:rPr>
          <w:b/>
          <w:sz w:val="20"/>
          <w:szCs w:val="20"/>
        </w:rPr>
      </w:pPr>
      <w:r w:rsidRPr="005A2CC7">
        <w:rPr>
          <w:b/>
          <w:sz w:val="20"/>
          <w:szCs w:val="20"/>
        </w:rPr>
        <w:t>GÜNDEM MADDELERİNİN GÖRÜŞÜLMESİ</w:t>
      </w:r>
    </w:p>
    <w:p w:rsidR="00312B4E" w:rsidRDefault="00312B4E" w:rsidP="00624E65">
      <w:pPr>
        <w:rPr>
          <w:sz w:val="20"/>
          <w:szCs w:val="20"/>
        </w:rPr>
      </w:pPr>
      <w:r w:rsidRPr="005A2CC7">
        <w:rPr>
          <w:b/>
          <w:sz w:val="20"/>
          <w:szCs w:val="20"/>
        </w:rPr>
        <w:t>1.</w:t>
      </w:r>
      <w:r>
        <w:rPr>
          <w:sz w:val="20"/>
          <w:szCs w:val="20"/>
        </w:rPr>
        <w:t>Açılış ve yoklama.</w:t>
      </w:r>
    </w:p>
    <w:p w:rsidR="00312B4E" w:rsidRDefault="00312B4E" w:rsidP="00624E65">
      <w:pPr>
        <w:rPr>
          <w:sz w:val="20"/>
          <w:szCs w:val="20"/>
        </w:rPr>
      </w:pPr>
      <w:r>
        <w:rPr>
          <w:sz w:val="20"/>
          <w:szCs w:val="20"/>
        </w:rPr>
        <w:t xml:space="preserve">   Toplantıya okul müdürü Abdullah Danacı ve ders öğretmenleri Ömer Sarı ve Yılmaz Öztürk katıldı. Toplantıya başkanlık eden okul müdürü Zümreler; Bilgilerin hatırlanmasına, bütün sınıflarda öğretim birliğinin sağlanmasına ve zümreler arası irtibat ve bilgi alış verişine vesiledir diyerek yapılacak çalışmaların hayırlı olması dileği ile toplantıyı açtı.</w:t>
      </w:r>
    </w:p>
    <w:p w:rsidR="00312B4E" w:rsidRDefault="00312B4E" w:rsidP="00624E65">
      <w:pPr>
        <w:rPr>
          <w:sz w:val="20"/>
          <w:szCs w:val="20"/>
        </w:rPr>
      </w:pPr>
      <w:r>
        <w:rPr>
          <w:sz w:val="20"/>
          <w:szCs w:val="20"/>
        </w:rPr>
        <w:t>Zümre başkanlığına Yılmaz Öztürk seçildi.</w:t>
      </w:r>
    </w:p>
    <w:p w:rsidR="00312B4E" w:rsidRDefault="00312B4E" w:rsidP="00624E65">
      <w:pPr>
        <w:rPr>
          <w:sz w:val="20"/>
          <w:szCs w:val="20"/>
        </w:rPr>
      </w:pPr>
      <w:r>
        <w:rPr>
          <w:sz w:val="20"/>
          <w:szCs w:val="20"/>
        </w:rPr>
        <w:t xml:space="preserve"> </w:t>
      </w:r>
    </w:p>
    <w:p w:rsidR="00312B4E" w:rsidRDefault="00312B4E" w:rsidP="00624E65">
      <w:pPr>
        <w:rPr>
          <w:sz w:val="20"/>
          <w:szCs w:val="20"/>
        </w:rPr>
      </w:pPr>
      <w:r w:rsidRPr="005A2CC7">
        <w:rPr>
          <w:b/>
          <w:sz w:val="20"/>
          <w:szCs w:val="20"/>
        </w:rPr>
        <w:t>2.</w:t>
      </w:r>
      <w:r>
        <w:rPr>
          <w:sz w:val="20"/>
          <w:szCs w:val="20"/>
        </w:rPr>
        <w:t>Bir önceki toplantıya ait kararların uygulama sonuçlarının incelenmesi ve uygulamaya yönelik yeni kararların alınması.</w:t>
      </w:r>
    </w:p>
    <w:p w:rsidR="00312B4E" w:rsidRDefault="00312B4E" w:rsidP="00624E65">
      <w:pPr>
        <w:rPr>
          <w:sz w:val="20"/>
          <w:szCs w:val="20"/>
        </w:rPr>
      </w:pPr>
      <w:r>
        <w:rPr>
          <w:sz w:val="20"/>
          <w:szCs w:val="20"/>
        </w:rPr>
        <w:t xml:space="preserve">   Bir önceki toplantıda alınan kararlar ders öğretmeni Ömer Sarı tarafından okundu, yapılan incelemeler sonucunda tüm çalış-</w:t>
      </w:r>
    </w:p>
    <w:p w:rsidR="00312B4E" w:rsidRDefault="00312B4E" w:rsidP="006A133D">
      <w:pPr>
        <w:rPr>
          <w:sz w:val="20"/>
          <w:szCs w:val="20"/>
        </w:rPr>
      </w:pPr>
      <w:r>
        <w:rPr>
          <w:sz w:val="20"/>
          <w:szCs w:val="20"/>
        </w:rPr>
        <w:t xml:space="preserve">   malarda alınan zümre kararlarına uyulduğu tespit edildi.</w:t>
      </w:r>
    </w:p>
    <w:p w:rsidR="00312B4E" w:rsidRDefault="00312B4E" w:rsidP="00624E65">
      <w:pPr>
        <w:rPr>
          <w:sz w:val="20"/>
          <w:szCs w:val="20"/>
        </w:rPr>
      </w:pPr>
    </w:p>
    <w:p w:rsidR="00312B4E" w:rsidRDefault="00312B4E" w:rsidP="008D05BC">
      <w:pPr>
        <w:jc w:val="both"/>
        <w:rPr>
          <w:sz w:val="20"/>
          <w:szCs w:val="20"/>
        </w:rPr>
      </w:pPr>
      <w:r w:rsidRPr="005A2CC7">
        <w:rPr>
          <w:b/>
          <w:sz w:val="20"/>
          <w:szCs w:val="20"/>
        </w:rPr>
        <w:t>3.</w:t>
      </w:r>
      <w:r>
        <w:rPr>
          <w:sz w:val="20"/>
          <w:szCs w:val="20"/>
        </w:rPr>
        <w:t xml:space="preserve"> Eğitim ve öğretim ile ilgili mevzuat, Türk Milli Eğitiminin genel amaçları, okulun kuruluş amacı ile ilgili dersin programında </w:t>
      </w:r>
    </w:p>
    <w:p w:rsidR="00312B4E" w:rsidRDefault="00312B4E" w:rsidP="008D05BC">
      <w:pPr>
        <w:jc w:val="both"/>
        <w:rPr>
          <w:sz w:val="20"/>
          <w:szCs w:val="20"/>
        </w:rPr>
      </w:pPr>
      <w:r>
        <w:rPr>
          <w:sz w:val="20"/>
          <w:szCs w:val="20"/>
        </w:rPr>
        <w:t xml:space="preserve">    belirtilen amaç ve açıklamaların okunarak planlamanın bu doğrultuda yapılması.</w:t>
      </w:r>
    </w:p>
    <w:p w:rsidR="00312B4E" w:rsidRDefault="00312B4E" w:rsidP="00624E65">
      <w:pPr>
        <w:rPr>
          <w:sz w:val="20"/>
          <w:szCs w:val="20"/>
        </w:rPr>
      </w:pPr>
      <w:r>
        <w:rPr>
          <w:sz w:val="20"/>
          <w:szCs w:val="20"/>
        </w:rPr>
        <w:t xml:space="preserve">    1739 sayılı Milli Eğitim Temel Kanunundaki Milli eğitimin genel amaçları ve temel ilkeleri Yılmaz Öztürk tarafından okundu    ve genel amaçlar tutanağa yazıldı</w:t>
      </w:r>
    </w:p>
    <w:p w:rsidR="00312B4E" w:rsidRDefault="00312B4E" w:rsidP="00624E65">
      <w:pPr>
        <w:rPr>
          <w:sz w:val="20"/>
          <w:szCs w:val="20"/>
        </w:rPr>
      </w:pPr>
      <w:r>
        <w:rPr>
          <w:sz w:val="20"/>
          <w:szCs w:val="20"/>
        </w:rPr>
        <w:t xml:space="preserve">    -Atatürk ilke ve İnkılapları’na, anayasada ifadesini bulanAtatürk milliyetçiliğine bağlı,TürkMilletinin milli,ahlaki,insani,manevi</w:t>
      </w:r>
    </w:p>
    <w:p w:rsidR="00312B4E" w:rsidRDefault="00312B4E" w:rsidP="00624E65">
      <w:pPr>
        <w:rPr>
          <w:sz w:val="20"/>
          <w:szCs w:val="20"/>
        </w:rPr>
      </w:pPr>
      <w:r>
        <w:rPr>
          <w:sz w:val="20"/>
          <w:szCs w:val="20"/>
        </w:rPr>
        <w:t xml:space="preserve">     ve kültürel değerlerini benimseyen, koruyan ve geliştiren, ailesini vatanını, milletini seven ve daima yüceltmeye çalışan, insan </w:t>
      </w:r>
    </w:p>
    <w:p w:rsidR="00312B4E" w:rsidRDefault="00312B4E" w:rsidP="00624E65">
      <w:pPr>
        <w:rPr>
          <w:sz w:val="20"/>
          <w:szCs w:val="20"/>
        </w:rPr>
      </w:pPr>
      <w:r>
        <w:rPr>
          <w:sz w:val="20"/>
          <w:szCs w:val="20"/>
        </w:rPr>
        <w:t xml:space="preserve">     haklarına ve anayasanın başlangıcındaki temel ilkelere dayanan demokratik, laik ve sosyal bir hukuk devleti olan Türkiye </w:t>
      </w:r>
    </w:p>
    <w:p w:rsidR="00312B4E" w:rsidRDefault="00312B4E" w:rsidP="00624E65">
      <w:pPr>
        <w:rPr>
          <w:sz w:val="20"/>
          <w:szCs w:val="20"/>
        </w:rPr>
      </w:pPr>
      <w:r>
        <w:rPr>
          <w:sz w:val="20"/>
          <w:szCs w:val="20"/>
        </w:rPr>
        <w:t xml:space="preserve">     Cumhuriyetine karşı görev ve sorumluluklarını bilen ve bunları davranış haline getirmiş yurttaşlar yetiştirmek.</w:t>
      </w:r>
    </w:p>
    <w:p w:rsidR="00312B4E" w:rsidRDefault="00312B4E" w:rsidP="00731A87">
      <w:pPr>
        <w:ind w:right="-143"/>
        <w:rPr>
          <w:sz w:val="20"/>
          <w:szCs w:val="20"/>
        </w:rPr>
      </w:pPr>
      <w:r>
        <w:rPr>
          <w:sz w:val="20"/>
          <w:szCs w:val="20"/>
        </w:rPr>
        <w:t xml:space="preserve">    -Beden, zihin, ahlak,ruh ve duygu bakımından dengeli ve sağlıklı şekilde gelişmiş bir kişiliğe ve karaktere ,hür ve bilimsel düşün-</w:t>
      </w:r>
    </w:p>
    <w:p w:rsidR="00312B4E" w:rsidRDefault="00312B4E" w:rsidP="00624E65">
      <w:pPr>
        <w:rPr>
          <w:sz w:val="20"/>
          <w:szCs w:val="20"/>
        </w:rPr>
      </w:pPr>
      <w:r>
        <w:rPr>
          <w:sz w:val="20"/>
          <w:szCs w:val="20"/>
        </w:rPr>
        <w:t xml:space="preserve">     me gücüne, geniş bir dünya görüşüne sahip ,insan haklarına saygılı ,kişilik ve teşebbüse değer veren ,topluma karşı sorumluluk </w:t>
      </w:r>
    </w:p>
    <w:p w:rsidR="00312B4E" w:rsidRDefault="00312B4E" w:rsidP="00624E65">
      <w:pPr>
        <w:rPr>
          <w:sz w:val="20"/>
          <w:szCs w:val="20"/>
        </w:rPr>
      </w:pPr>
      <w:r>
        <w:rPr>
          <w:sz w:val="20"/>
          <w:szCs w:val="20"/>
        </w:rPr>
        <w:t xml:space="preserve">     duyan, yapıcı, yaratıcı ve verimli kişiler olarak yetiştirmek.</w:t>
      </w:r>
    </w:p>
    <w:p w:rsidR="00312B4E" w:rsidRDefault="00312B4E" w:rsidP="00624E65">
      <w:pPr>
        <w:rPr>
          <w:sz w:val="20"/>
          <w:szCs w:val="20"/>
        </w:rPr>
      </w:pPr>
      <w:r>
        <w:rPr>
          <w:sz w:val="20"/>
          <w:szCs w:val="20"/>
        </w:rPr>
        <w:t xml:space="preserve">    -İlgi, istidat ve yeteneklerini geliştirerek bilgi, beceri davranışları ile birlikte iş görme alışkanlığı kazandırmak suretiyle hayata </w:t>
      </w:r>
    </w:p>
    <w:p w:rsidR="00312B4E" w:rsidRDefault="00312B4E" w:rsidP="00624E65">
      <w:pPr>
        <w:rPr>
          <w:sz w:val="20"/>
          <w:szCs w:val="20"/>
        </w:rPr>
      </w:pPr>
      <w:r>
        <w:rPr>
          <w:sz w:val="20"/>
          <w:szCs w:val="20"/>
        </w:rPr>
        <w:t xml:space="preserve">      hazırlamak ve onların kendilerini mutlu kılacak ve toplumun mutluluğuna katkıda bulunacak bir meslek sahibi olmalarını sağ-</w:t>
      </w:r>
    </w:p>
    <w:p w:rsidR="00312B4E" w:rsidRDefault="00312B4E" w:rsidP="00624E65">
      <w:pPr>
        <w:rPr>
          <w:sz w:val="20"/>
          <w:szCs w:val="20"/>
        </w:rPr>
      </w:pPr>
      <w:r>
        <w:rPr>
          <w:sz w:val="20"/>
          <w:szCs w:val="20"/>
        </w:rPr>
        <w:t xml:space="preserve">      lamak. Böylece bir yandan Türk vatandaşlarının ve Türk toplumunun refah ve mutluluğunu artırmak, öte yandan milli birlik ve </w:t>
      </w:r>
    </w:p>
    <w:p w:rsidR="00312B4E" w:rsidRDefault="00312B4E" w:rsidP="00624E65">
      <w:pPr>
        <w:rPr>
          <w:sz w:val="20"/>
          <w:szCs w:val="20"/>
        </w:rPr>
      </w:pPr>
      <w:r>
        <w:rPr>
          <w:sz w:val="20"/>
          <w:szCs w:val="20"/>
        </w:rPr>
        <w:t xml:space="preserve">      bütünlük içinde iktisadi, sosyal ve kültürel kalkınmayı desteklemek, hızlandırmak ve nihayet Türk milletini çağdaş uygarlığın </w:t>
      </w:r>
    </w:p>
    <w:p w:rsidR="00312B4E" w:rsidRDefault="00312B4E" w:rsidP="00624E65">
      <w:pPr>
        <w:rPr>
          <w:sz w:val="20"/>
          <w:szCs w:val="20"/>
        </w:rPr>
      </w:pPr>
      <w:r>
        <w:rPr>
          <w:sz w:val="20"/>
          <w:szCs w:val="20"/>
        </w:rPr>
        <w:t xml:space="preserve">      yapıcı, yaratıcı, seçkin bir ortağı yapmak.</w:t>
      </w:r>
    </w:p>
    <w:p w:rsidR="00312B4E" w:rsidRDefault="00312B4E" w:rsidP="00624E65">
      <w:pPr>
        <w:rPr>
          <w:sz w:val="20"/>
          <w:szCs w:val="20"/>
        </w:rPr>
      </w:pPr>
      <w:r>
        <w:rPr>
          <w:sz w:val="20"/>
          <w:szCs w:val="20"/>
        </w:rPr>
        <w:t xml:space="preserve">      07.09.2013 Tarih ve 28758 sayılı yeni orta öğretim kurumları yönetmeliği Ömer Sarı tarafından okundu ve bu yönetmeli-</w:t>
      </w:r>
    </w:p>
    <w:p w:rsidR="00312B4E" w:rsidRDefault="00312B4E" w:rsidP="00624E65">
      <w:pPr>
        <w:rPr>
          <w:sz w:val="20"/>
          <w:szCs w:val="20"/>
        </w:rPr>
      </w:pPr>
      <w:r>
        <w:rPr>
          <w:sz w:val="20"/>
          <w:szCs w:val="20"/>
        </w:rPr>
        <w:t xml:space="preserve">      ğin öğretmenlerin dosyalarında yada taşıyabilecekleri bir bellekte bulundurulması gerektiği belirtildi.</w:t>
      </w:r>
    </w:p>
    <w:p w:rsidR="00312B4E" w:rsidRDefault="00312B4E" w:rsidP="00624E65">
      <w:pPr>
        <w:rPr>
          <w:sz w:val="20"/>
          <w:szCs w:val="20"/>
        </w:rPr>
      </w:pPr>
      <w:r>
        <w:rPr>
          <w:sz w:val="20"/>
          <w:szCs w:val="20"/>
        </w:rPr>
        <w:t xml:space="preserve">      Fizik dersinin genel ve özel amaçları ile müfredat konuları 2359,2455 ve 2470 sayılı tebliğler dergilerindeki 3 Haziran 2008 </w:t>
      </w:r>
    </w:p>
    <w:p w:rsidR="00312B4E" w:rsidRDefault="00312B4E" w:rsidP="00624E65">
      <w:pPr>
        <w:rPr>
          <w:sz w:val="20"/>
          <w:szCs w:val="20"/>
        </w:rPr>
      </w:pPr>
      <w:r>
        <w:rPr>
          <w:sz w:val="20"/>
          <w:szCs w:val="20"/>
        </w:rPr>
        <w:t xml:space="preserve">      tarih ve 135 sayılı 10.sınıf fizik dersi müfredat programı ile 01.02.2013 Tarih ve 10 sayılı kurul kararı ile kabul edilen 9,10,</w:t>
      </w:r>
    </w:p>
    <w:p w:rsidR="00312B4E" w:rsidRDefault="00312B4E" w:rsidP="00624E65">
      <w:pPr>
        <w:rPr>
          <w:sz w:val="20"/>
          <w:szCs w:val="20"/>
        </w:rPr>
      </w:pPr>
      <w:r>
        <w:rPr>
          <w:sz w:val="20"/>
          <w:szCs w:val="20"/>
        </w:rPr>
        <w:t xml:space="preserve">      11,12. sınıflar müfredat programları Ömer Sarı tarafından okundu. </w:t>
      </w:r>
    </w:p>
    <w:p w:rsidR="00312B4E" w:rsidRDefault="00312B4E" w:rsidP="00624E65">
      <w:pPr>
        <w:rPr>
          <w:sz w:val="20"/>
          <w:szCs w:val="20"/>
        </w:rPr>
      </w:pPr>
    </w:p>
    <w:p w:rsidR="00312B4E" w:rsidRDefault="00312B4E" w:rsidP="00624E65">
      <w:pPr>
        <w:rPr>
          <w:sz w:val="20"/>
          <w:szCs w:val="20"/>
        </w:rPr>
      </w:pPr>
    </w:p>
    <w:p w:rsidR="00312B4E" w:rsidRDefault="00312B4E" w:rsidP="00624E65">
      <w:pPr>
        <w:rPr>
          <w:sz w:val="20"/>
          <w:szCs w:val="20"/>
        </w:rPr>
      </w:pPr>
    </w:p>
    <w:p w:rsidR="00312B4E" w:rsidRDefault="00312B4E" w:rsidP="00624E65">
      <w:pPr>
        <w:rPr>
          <w:sz w:val="20"/>
          <w:szCs w:val="20"/>
        </w:rPr>
      </w:pPr>
    </w:p>
    <w:p w:rsidR="00312B4E" w:rsidRDefault="00312B4E" w:rsidP="00582E55">
      <w:pPr>
        <w:jc w:val="both"/>
        <w:rPr>
          <w:b/>
          <w:sz w:val="20"/>
          <w:szCs w:val="20"/>
        </w:rPr>
      </w:pPr>
      <w:r w:rsidRPr="005A2CC7">
        <w:rPr>
          <w:b/>
          <w:sz w:val="20"/>
          <w:szCs w:val="20"/>
        </w:rPr>
        <w:t xml:space="preserve"> </w:t>
      </w:r>
    </w:p>
    <w:p w:rsidR="00312B4E" w:rsidRDefault="00312B4E" w:rsidP="00582E55">
      <w:pPr>
        <w:jc w:val="both"/>
        <w:rPr>
          <w:sz w:val="20"/>
          <w:szCs w:val="20"/>
        </w:rPr>
      </w:pPr>
      <w:r w:rsidRPr="005A2CC7">
        <w:rPr>
          <w:b/>
          <w:sz w:val="20"/>
          <w:szCs w:val="20"/>
        </w:rPr>
        <w:t>4.</w:t>
      </w:r>
      <w:r w:rsidRPr="00582E55">
        <w:rPr>
          <w:sz w:val="20"/>
          <w:szCs w:val="20"/>
        </w:rPr>
        <w:t xml:space="preserve"> </w:t>
      </w:r>
      <w:r>
        <w:rPr>
          <w:sz w:val="20"/>
          <w:szCs w:val="20"/>
        </w:rPr>
        <w:t xml:space="preserve">Öğretim programlarında yer alması gereken Atatürkçülük ile ilgili konular üzerinde durularak çalışmaların buna göre yapılması. </w:t>
      </w:r>
    </w:p>
    <w:p w:rsidR="00312B4E" w:rsidRDefault="00312B4E" w:rsidP="00624E65">
      <w:pPr>
        <w:rPr>
          <w:sz w:val="20"/>
          <w:szCs w:val="20"/>
        </w:rPr>
      </w:pPr>
      <w:r>
        <w:rPr>
          <w:sz w:val="20"/>
          <w:szCs w:val="20"/>
        </w:rPr>
        <w:t>Zümre öğretmeni Ömer Sarı fizik dersi ile ilgili Atatürkçülük konularının 2104 ve 2488 sayılı tebliğler dergisinde bulunduğunu belirtti. Bu konular;</w:t>
      </w:r>
    </w:p>
    <w:p w:rsidR="00312B4E" w:rsidRDefault="00312B4E" w:rsidP="00624E65">
      <w:pPr>
        <w:rPr>
          <w:sz w:val="20"/>
          <w:szCs w:val="20"/>
        </w:rPr>
      </w:pPr>
      <w:r>
        <w:rPr>
          <w:sz w:val="20"/>
          <w:szCs w:val="20"/>
        </w:rPr>
        <w:t>a.  Atatürk’ün ‘’Bilim ve teknik için sınır yoktur’’ özdeyişinin günümüzdeki uzay çalışmaları örnek verilerek anlamının büyüklüğü ve önemi üzerinde durulmalıdır.</w:t>
      </w:r>
    </w:p>
    <w:p w:rsidR="00312B4E" w:rsidRDefault="00312B4E" w:rsidP="00624E65">
      <w:pPr>
        <w:rPr>
          <w:sz w:val="20"/>
          <w:szCs w:val="20"/>
        </w:rPr>
      </w:pPr>
      <w:r>
        <w:rPr>
          <w:sz w:val="20"/>
          <w:szCs w:val="20"/>
        </w:rPr>
        <w:t>b.  Atatürk’ün ‘’Hayatta en hakiki mürşit ilimdir’’ özdeyişinin bilimin hızla geliştiği  bu çağdaki etki alanı ve önemi   açıklanmalıdır.</w:t>
      </w:r>
    </w:p>
    <w:p w:rsidR="00312B4E" w:rsidRDefault="00312B4E" w:rsidP="00624E65">
      <w:pPr>
        <w:rPr>
          <w:sz w:val="20"/>
          <w:szCs w:val="20"/>
        </w:rPr>
      </w:pPr>
      <w:r>
        <w:rPr>
          <w:sz w:val="20"/>
          <w:szCs w:val="20"/>
        </w:rPr>
        <w:t>c.  Atatürk’ün bilim ve fende, fennin uygulaması olan tekniğe ne kadar önem verdiğini ifade eden Bursa nutkundaki ‘’Hakiki rehberimiz ilim ve fen olacaktır ‘’ şeklindeki sözleri üzerinde durulmalıdır.</w:t>
      </w:r>
    </w:p>
    <w:p w:rsidR="00312B4E" w:rsidRDefault="00312B4E" w:rsidP="00624E65">
      <w:pPr>
        <w:rPr>
          <w:sz w:val="20"/>
          <w:szCs w:val="20"/>
        </w:rPr>
      </w:pPr>
      <w:r>
        <w:rPr>
          <w:sz w:val="20"/>
          <w:szCs w:val="20"/>
        </w:rPr>
        <w:t>d.  Atatürk zamanında kurulan fabrikalar ve fen kuruluşlarının O’nun fen ve tekniğe dayanan sanayiye verdiği önemin açık bir kanıtı olduğu ve bunların önemi belirtilmelidir.</w:t>
      </w:r>
    </w:p>
    <w:p w:rsidR="00312B4E" w:rsidRDefault="00312B4E" w:rsidP="00624E65">
      <w:pPr>
        <w:rPr>
          <w:sz w:val="20"/>
          <w:szCs w:val="20"/>
        </w:rPr>
      </w:pPr>
      <w:r>
        <w:rPr>
          <w:sz w:val="20"/>
          <w:szCs w:val="20"/>
        </w:rPr>
        <w:t>e.  Atatürk’ün  “ İstikbal göklerdedir “ sözünün anlamı belirtilmeli, Atatürk’ün fen ve teknikten soyutlanmayan hava gücüne dolayısıyla da olsa bu gücün dayandığı fen ve tekniğe verdiği önem açıklanmalıdır.</w:t>
      </w:r>
    </w:p>
    <w:p w:rsidR="00312B4E" w:rsidRDefault="00312B4E" w:rsidP="00624E65">
      <w:pPr>
        <w:rPr>
          <w:sz w:val="20"/>
          <w:szCs w:val="20"/>
        </w:rPr>
      </w:pPr>
      <w:r>
        <w:rPr>
          <w:sz w:val="20"/>
          <w:szCs w:val="20"/>
        </w:rPr>
        <w:t xml:space="preserve">f.  Osmanlı’lar zamanında kullanılması güç olan arşın, dirhem, okka gibi uzunluk ve ağırlık birimleri ile ölçü sistemleri yerine daha kolay kullanılır, pratik metrik sistemin gram ve kilogram ölçülerinin konulmasının Atatürk’ün emirleri ile gerçekleştirildiği </w:t>
      </w:r>
    </w:p>
    <w:p w:rsidR="00312B4E" w:rsidRDefault="00312B4E" w:rsidP="00624E65">
      <w:pPr>
        <w:rPr>
          <w:sz w:val="20"/>
          <w:szCs w:val="20"/>
        </w:rPr>
      </w:pPr>
      <w:r>
        <w:rPr>
          <w:sz w:val="20"/>
          <w:szCs w:val="20"/>
        </w:rPr>
        <w:t>açıklanmalı ve bunların önemine değinilmelidir.</w:t>
      </w:r>
    </w:p>
    <w:p w:rsidR="00312B4E" w:rsidRDefault="00312B4E" w:rsidP="00624E65">
      <w:pPr>
        <w:rPr>
          <w:sz w:val="20"/>
          <w:szCs w:val="20"/>
        </w:rPr>
      </w:pPr>
      <w:r>
        <w:rPr>
          <w:sz w:val="20"/>
          <w:szCs w:val="20"/>
        </w:rPr>
        <w:t>g. Fizik, kimya, biyoloji derslerinin ve fen bilimleri ve matematiğin öğretiminde kullanılan yüzlerce anlaşılması güç Arapça ve Osmanlıca terimlerin Atatürk’ün direktifleri ile Türkçeleştirildiği anlatılmalı ,aradaki büyük öğrenim kolaylığına öğrencilerin dik-</w:t>
      </w:r>
    </w:p>
    <w:p w:rsidR="00312B4E" w:rsidRDefault="00312B4E" w:rsidP="00624E65">
      <w:pPr>
        <w:rPr>
          <w:sz w:val="20"/>
          <w:szCs w:val="20"/>
        </w:rPr>
      </w:pPr>
      <w:r>
        <w:rPr>
          <w:sz w:val="20"/>
          <w:szCs w:val="20"/>
        </w:rPr>
        <w:t>kati çekilmelidir.</w:t>
      </w:r>
    </w:p>
    <w:p w:rsidR="00312B4E" w:rsidRDefault="00312B4E" w:rsidP="00624E65">
      <w:pPr>
        <w:rPr>
          <w:sz w:val="20"/>
          <w:szCs w:val="20"/>
        </w:rPr>
      </w:pPr>
      <w:r>
        <w:rPr>
          <w:sz w:val="20"/>
          <w:szCs w:val="20"/>
        </w:rPr>
        <w:t>Yıllık planlarda yeri geldikçe ve önemli gün ve haftalarda bu konuların anlatılması gerektiği belirtildi. Gerektiğinde bu konu-</w:t>
      </w:r>
    </w:p>
    <w:p w:rsidR="00312B4E" w:rsidRDefault="00312B4E" w:rsidP="00624E65">
      <w:pPr>
        <w:rPr>
          <w:sz w:val="20"/>
          <w:szCs w:val="20"/>
        </w:rPr>
      </w:pPr>
      <w:r>
        <w:rPr>
          <w:sz w:val="20"/>
          <w:szCs w:val="20"/>
        </w:rPr>
        <w:t>larda Tarih dersi öğretmenleri ile işbirliğine gidilmesinin önemi vurgulandı.</w:t>
      </w:r>
    </w:p>
    <w:p w:rsidR="00312B4E" w:rsidRDefault="00312B4E" w:rsidP="00624E65">
      <w:pPr>
        <w:rPr>
          <w:sz w:val="20"/>
          <w:szCs w:val="20"/>
        </w:rPr>
      </w:pPr>
    </w:p>
    <w:p w:rsidR="00312B4E" w:rsidRDefault="00312B4E" w:rsidP="00264EE3">
      <w:pPr>
        <w:jc w:val="both"/>
        <w:rPr>
          <w:sz w:val="20"/>
          <w:szCs w:val="20"/>
        </w:rPr>
      </w:pPr>
      <w:r w:rsidRPr="005A2CC7">
        <w:rPr>
          <w:b/>
          <w:sz w:val="20"/>
          <w:szCs w:val="20"/>
        </w:rPr>
        <w:t>5.</w:t>
      </w:r>
      <w:r>
        <w:rPr>
          <w:sz w:val="20"/>
          <w:szCs w:val="20"/>
        </w:rPr>
        <w:t xml:space="preserve"> Öğretim programında belirtilen kazanım ve davranışlar dikkate alınarak derslerin işlenişinde uygulanacak yöntem ve teknikler </w:t>
      </w:r>
    </w:p>
    <w:p w:rsidR="00312B4E" w:rsidRDefault="00312B4E" w:rsidP="00264EE3">
      <w:pPr>
        <w:jc w:val="both"/>
        <w:rPr>
          <w:sz w:val="20"/>
          <w:szCs w:val="20"/>
        </w:rPr>
      </w:pPr>
      <w:r>
        <w:rPr>
          <w:sz w:val="20"/>
          <w:szCs w:val="20"/>
        </w:rPr>
        <w:t>İle bunların uygulama şeklinin belirlenmesi.</w:t>
      </w:r>
    </w:p>
    <w:p w:rsidR="00312B4E" w:rsidRDefault="00312B4E" w:rsidP="00FF771C">
      <w:pPr>
        <w:rPr>
          <w:sz w:val="20"/>
          <w:szCs w:val="20"/>
        </w:rPr>
      </w:pPr>
      <w:r>
        <w:rPr>
          <w:sz w:val="20"/>
          <w:szCs w:val="20"/>
        </w:rPr>
        <w:t xml:space="preserve">Okul Müdürü Abdullah Danacı sınıfların ve öğrencilerin seviyeleri farklı olabilir, her sınıfı ve öğrenciyi eşit düşünmek başarıyı </w:t>
      </w:r>
    </w:p>
    <w:p w:rsidR="00312B4E" w:rsidRDefault="00312B4E" w:rsidP="00FF771C">
      <w:pPr>
        <w:rPr>
          <w:sz w:val="20"/>
          <w:szCs w:val="20"/>
        </w:rPr>
      </w:pPr>
      <w:r>
        <w:rPr>
          <w:sz w:val="20"/>
          <w:szCs w:val="20"/>
        </w:rPr>
        <w:t>olumsuz yönde etkiler, derslerin işlenme şekli ve kullanılan yöntemler başarıyı etkiler, bu yüzden dersine girdiğimiz sınıfın; kav-</w:t>
      </w:r>
    </w:p>
    <w:p w:rsidR="00312B4E" w:rsidRDefault="00312B4E" w:rsidP="00FF771C">
      <w:pPr>
        <w:rPr>
          <w:sz w:val="20"/>
          <w:szCs w:val="20"/>
        </w:rPr>
      </w:pPr>
      <w:r>
        <w:rPr>
          <w:sz w:val="20"/>
          <w:szCs w:val="20"/>
        </w:rPr>
        <w:t>rama düzeyini, hazır bulunuşluk düzeyini iyi tespit etmeliyiz ve öğrencilerin anlayabileceği düzeyde ders anlatmalıyız dedi.</w:t>
      </w:r>
    </w:p>
    <w:p w:rsidR="00312B4E" w:rsidRDefault="00312B4E" w:rsidP="00FF771C">
      <w:pPr>
        <w:rPr>
          <w:sz w:val="20"/>
          <w:szCs w:val="20"/>
        </w:rPr>
      </w:pPr>
      <w:r>
        <w:rPr>
          <w:sz w:val="20"/>
          <w:szCs w:val="20"/>
        </w:rPr>
        <w:t xml:space="preserve">Ders öğretmeni Ömer Sarı etkileşimli tahtanın etkili bir şekilde kullanımının başarıyı olumlu yönde etkileyeceği kısa sürede </w:t>
      </w:r>
    </w:p>
    <w:p w:rsidR="00312B4E" w:rsidRDefault="00312B4E" w:rsidP="00FF771C">
      <w:pPr>
        <w:rPr>
          <w:sz w:val="20"/>
          <w:szCs w:val="20"/>
        </w:rPr>
      </w:pPr>
      <w:r>
        <w:rPr>
          <w:sz w:val="20"/>
          <w:szCs w:val="20"/>
        </w:rPr>
        <w:t xml:space="preserve">daha çok bilgi aktarımına ve problem çözümüne katkı sağlayacağını söyledi.     </w:t>
      </w:r>
    </w:p>
    <w:p w:rsidR="00312B4E" w:rsidRDefault="00312B4E" w:rsidP="00FF771C">
      <w:pPr>
        <w:jc w:val="both"/>
        <w:rPr>
          <w:sz w:val="20"/>
          <w:szCs w:val="20"/>
        </w:rPr>
      </w:pPr>
      <w:r>
        <w:rPr>
          <w:sz w:val="20"/>
          <w:szCs w:val="20"/>
        </w:rPr>
        <w:t>Fizik</w:t>
      </w:r>
      <w:r w:rsidRPr="002D07DB">
        <w:rPr>
          <w:sz w:val="20"/>
          <w:szCs w:val="20"/>
        </w:rPr>
        <w:t xml:space="preserve"> dersi anlatımı sırasında; anlatım</w:t>
      </w:r>
      <w:r>
        <w:rPr>
          <w:sz w:val="20"/>
          <w:szCs w:val="20"/>
        </w:rPr>
        <w:t xml:space="preserve">, soru-cevap, gösteri, Deney, gezi-gözlem, inceleme, araştırma, problem çözme, beyin </w:t>
      </w:r>
    </w:p>
    <w:p w:rsidR="00312B4E" w:rsidRPr="002D07DB" w:rsidRDefault="00312B4E" w:rsidP="00FF771C">
      <w:pPr>
        <w:jc w:val="both"/>
        <w:rPr>
          <w:sz w:val="20"/>
          <w:szCs w:val="20"/>
        </w:rPr>
      </w:pPr>
      <w:r>
        <w:rPr>
          <w:sz w:val="20"/>
          <w:szCs w:val="20"/>
        </w:rPr>
        <w:t>fırtınası, örnekleme, tümevarım, kavram haritası, görsel yayınlar gibi yöntem ve teknikler kullanılabilir.</w:t>
      </w:r>
    </w:p>
    <w:p w:rsidR="00312B4E" w:rsidRPr="002D07DB" w:rsidRDefault="00312B4E" w:rsidP="00FF771C">
      <w:pPr>
        <w:spacing w:before="60" w:after="60"/>
        <w:rPr>
          <w:sz w:val="20"/>
          <w:szCs w:val="20"/>
        </w:rPr>
      </w:pPr>
      <w:r w:rsidRPr="002D07DB">
        <w:rPr>
          <w:sz w:val="20"/>
          <w:szCs w:val="20"/>
        </w:rPr>
        <w:t xml:space="preserve">a) Soru-cevap yöntemi öğrencilerde analitik düşüncenin uyarılmasında, ayrıca konunun pekiştirilmesinde ve kolay </w:t>
      </w:r>
      <w:r>
        <w:rPr>
          <w:sz w:val="20"/>
          <w:szCs w:val="20"/>
        </w:rPr>
        <w:t>kavratılma-</w:t>
      </w:r>
      <w:r w:rsidRPr="002D07DB">
        <w:rPr>
          <w:sz w:val="20"/>
          <w:szCs w:val="20"/>
        </w:rPr>
        <w:t>sında önemlidir.</w:t>
      </w:r>
    </w:p>
    <w:p w:rsidR="00312B4E" w:rsidRPr="002D07DB" w:rsidRDefault="00312B4E" w:rsidP="00FF771C">
      <w:pPr>
        <w:spacing w:before="60" w:after="60"/>
        <w:contextualSpacing/>
        <w:rPr>
          <w:sz w:val="20"/>
          <w:szCs w:val="20"/>
        </w:rPr>
      </w:pPr>
      <w:r w:rsidRPr="002D07DB">
        <w:rPr>
          <w:sz w:val="20"/>
          <w:szCs w:val="20"/>
        </w:rPr>
        <w:t>b) Okulun laboratu</w:t>
      </w:r>
      <w:r>
        <w:rPr>
          <w:sz w:val="20"/>
          <w:szCs w:val="20"/>
        </w:rPr>
        <w:t>v</w:t>
      </w:r>
      <w:r w:rsidRPr="002D07DB">
        <w:rPr>
          <w:sz w:val="20"/>
          <w:szCs w:val="20"/>
        </w:rPr>
        <w:t>ar araç-gereçleri nispetinde gösteri deneylerinin hazırlanması ve yapılmasının konuyu kavramayı daha da kolaylaştırır.</w:t>
      </w:r>
    </w:p>
    <w:p w:rsidR="00312B4E" w:rsidRPr="002D07DB" w:rsidRDefault="00312B4E" w:rsidP="00FF771C">
      <w:pPr>
        <w:spacing w:before="60" w:after="60"/>
        <w:contextualSpacing/>
        <w:rPr>
          <w:sz w:val="20"/>
          <w:szCs w:val="20"/>
        </w:rPr>
      </w:pPr>
      <w:r w:rsidRPr="002D07DB">
        <w:rPr>
          <w:sz w:val="20"/>
          <w:szCs w:val="20"/>
        </w:rPr>
        <w:t xml:space="preserve">c) Öğrencilerin derse daha geniş katılımını sağlamak için öğrencilere ferdi olabileceği gibi, grup ya da sınıf olarak ders dışında araştırma ve inceleme ödevlerinin verilmesi </w:t>
      </w:r>
      <w:r>
        <w:rPr>
          <w:sz w:val="20"/>
          <w:szCs w:val="20"/>
        </w:rPr>
        <w:t>sorumluluk</w:t>
      </w:r>
      <w:r w:rsidRPr="002D07DB">
        <w:rPr>
          <w:sz w:val="20"/>
          <w:szCs w:val="20"/>
        </w:rPr>
        <w:t xml:space="preserve"> bilinci kazandırır. </w:t>
      </w:r>
    </w:p>
    <w:p w:rsidR="00312B4E" w:rsidRPr="002D07DB" w:rsidRDefault="00312B4E" w:rsidP="00FF771C">
      <w:pPr>
        <w:spacing w:before="60" w:after="60"/>
        <w:contextualSpacing/>
        <w:rPr>
          <w:sz w:val="20"/>
          <w:szCs w:val="20"/>
        </w:rPr>
      </w:pPr>
      <w:r w:rsidRPr="002D07DB">
        <w:rPr>
          <w:sz w:val="20"/>
          <w:szCs w:val="20"/>
        </w:rPr>
        <w:t>d) Yeni konuya başlamadan önce, daha önce işlenen konuların kısa bir tekrarının yapılması, bu tekrarın soru-cevap, özet anlatım ve örnekleme gibi öğrenci katılımlı olması halinde öğrencilerin derse ve y</w:t>
      </w:r>
      <w:r>
        <w:rPr>
          <w:sz w:val="20"/>
          <w:szCs w:val="20"/>
        </w:rPr>
        <w:t xml:space="preserve">eni konuya daha iyi motive </w:t>
      </w:r>
      <w:r w:rsidRPr="002D07DB">
        <w:rPr>
          <w:sz w:val="20"/>
          <w:szCs w:val="20"/>
        </w:rPr>
        <w:t xml:space="preserve">olarak katılmasını sağlar. </w:t>
      </w:r>
    </w:p>
    <w:p w:rsidR="00312B4E" w:rsidRPr="002D07DB" w:rsidRDefault="00312B4E" w:rsidP="00FF771C">
      <w:pPr>
        <w:spacing w:before="60" w:after="60"/>
        <w:contextualSpacing/>
        <w:rPr>
          <w:sz w:val="20"/>
          <w:szCs w:val="20"/>
        </w:rPr>
      </w:pPr>
      <w:r w:rsidRPr="002D07DB">
        <w:rPr>
          <w:sz w:val="20"/>
          <w:szCs w:val="20"/>
        </w:rPr>
        <w:t>e) Ders işlenişinin süre dolmadan birkaç dakika önce tamamlanması halinde, anlatılan konunun değerlendirme soruları ve cevapları ile daha da pekiştirilmesini sağlar.</w:t>
      </w:r>
    </w:p>
    <w:p w:rsidR="00312B4E" w:rsidRPr="002D07DB" w:rsidRDefault="00312B4E" w:rsidP="00FF771C">
      <w:pPr>
        <w:spacing w:before="60" w:after="60"/>
        <w:contextualSpacing/>
        <w:rPr>
          <w:sz w:val="20"/>
          <w:szCs w:val="20"/>
        </w:rPr>
      </w:pPr>
      <w:r w:rsidRPr="002D07DB">
        <w:rPr>
          <w:sz w:val="20"/>
          <w:szCs w:val="20"/>
        </w:rPr>
        <w:t>f) Konuların özelliğine göre değerlendirme sorularının ve örneklemelerin ezbercilikten çok yorumlamaya dayalı olması, mümkün</w:t>
      </w:r>
      <w:r>
        <w:rPr>
          <w:sz w:val="20"/>
          <w:szCs w:val="20"/>
        </w:rPr>
        <w:t>-</w:t>
      </w:r>
      <w:r w:rsidRPr="002D07DB">
        <w:rPr>
          <w:sz w:val="20"/>
          <w:szCs w:val="20"/>
        </w:rPr>
        <w:t xml:space="preserve">se günlük yaşamın içinden olması halinde </w:t>
      </w:r>
      <w:r>
        <w:rPr>
          <w:sz w:val="20"/>
          <w:szCs w:val="20"/>
        </w:rPr>
        <w:t>bilgilerin</w:t>
      </w:r>
      <w:r w:rsidRPr="002D07DB">
        <w:rPr>
          <w:sz w:val="20"/>
          <w:szCs w:val="20"/>
        </w:rPr>
        <w:t xml:space="preserve"> daha kalıcı olmasını sağlar.</w:t>
      </w:r>
      <w:r w:rsidRPr="002D07DB">
        <w:rPr>
          <w:sz w:val="20"/>
          <w:szCs w:val="20"/>
        </w:rPr>
        <w:br/>
        <w:t xml:space="preserve">g) </w:t>
      </w:r>
      <w:r>
        <w:rPr>
          <w:sz w:val="20"/>
          <w:szCs w:val="20"/>
        </w:rPr>
        <w:t>C</w:t>
      </w:r>
      <w:r w:rsidRPr="002D07DB">
        <w:rPr>
          <w:sz w:val="20"/>
          <w:szCs w:val="20"/>
        </w:rPr>
        <w:t>evabı içinde gizli sorular sorulması doğru düşünmeyi artırır.</w:t>
      </w:r>
    </w:p>
    <w:p w:rsidR="00312B4E" w:rsidRPr="002D07DB" w:rsidRDefault="00312B4E" w:rsidP="00FF771C">
      <w:pPr>
        <w:spacing w:before="60" w:after="60"/>
        <w:contextualSpacing/>
        <w:rPr>
          <w:sz w:val="20"/>
          <w:szCs w:val="20"/>
        </w:rPr>
      </w:pPr>
      <w:r w:rsidRPr="002D07DB">
        <w:rPr>
          <w:sz w:val="20"/>
          <w:szCs w:val="20"/>
        </w:rPr>
        <w:t xml:space="preserve">h) Öğrenci seviyesine uygun dil ve terimler kullanılması anlamayı kolaylaştırır. Soruların doğru cevaplanması halinde not ile değerlendirerek ödül sisteminin uygulanması ile bütün öğrencilerin derse katılımı teşvik edilir. </w:t>
      </w:r>
    </w:p>
    <w:p w:rsidR="00312B4E" w:rsidRPr="002D07DB" w:rsidRDefault="00312B4E" w:rsidP="00FF771C">
      <w:pPr>
        <w:spacing w:before="60" w:after="60"/>
        <w:contextualSpacing/>
        <w:rPr>
          <w:sz w:val="20"/>
          <w:szCs w:val="20"/>
        </w:rPr>
      </w:pPr>
      <w:r w:rsidRPr="002D07DB">
        <w:rPr>
          <w:sz w:val="20"/>
          <w:szCs w:val="20"/>
        </w:rPr>
        <w:t>j) Doğrudan kişiye yönelik soru sorma tekniği uygulanıyor ise, sıralı yöntemin uygulanmaması, karışık yöntemle soru Sorulacak kişinin seçilmesi ile tüm sınıfın dikkatli ve ilgili olması sağlanır.</w:t>
      </w:r>
    </w:p>
    <w:p w:rsidR="00312B4E" w:rsidRPr="002D07DB" w:rsidRDefault="00312B4E" w:rsidP="00FF771C">
      <w:pPr>
        <w:spacing w:before="60" w:after="60"/>
        <w:contextualSpacing/>
        <w:rPr>
          <w:sz w:val="20"/>
          <w:szCs w:val="20"/>
        </w:rPr>
      </w:pPr>
      <w:r w:rsidRPr="002D07DB">
        <w:rPr>
          <w:sz w:val="20"/>
          <w:szCs w:val="20"/>
        </w:rPr>
        <w:t>k) Grup çalışmaları ile her öğrenciye görev verilerek faal hale getirilmesi katılımı artırır.</w:t>
      </w:r>
    </w:p>
    <w:p w:rsidR="00312B4E" w:rsidRPr="002D07DB" w:rsidRDefault="00312B4E" w:rsidP="00FF771C">
      <w:pPr>
        <w:spacing w:before="60" w:after="60"/>
        <w:contextualSpacing/>
        <w:rPr>
          <w:sz w:val="20"/>
          <w:szCs w:val="20"/>
        </w:rPr>
      </w:pPr>
      <w:r w:rsidRPr="002D07DB">
        <w:rPr>
          <w:sz w:val="20"/>
          <w:szCs w:val="20"/>
        </w:rPr>
        <w:t>l) Öğrenmeleri güçlü olanlarla zayıf olanlardan oluşturulacak gruplarda, bilenler bilmeyenlere yardımcı olsun metodu uygulanarak seviye farkı azaltılır.</w:t>
      </w:r>
    </w:p>
    <w:p w:rsidR="00312B4E" w:rsidRPr="002D07DB" w:rsidRDefault="00312B4E" w:rsidP="00FF771C">
      <w:pPr>
        <w:spacing w:before="60" w:after="60"/>
        <w:contextualSpacing/>
        <w:rPr>
          <w:sz w:val="20"/>
          <w:szCs w:val="20"/>
        </w:rPr>
      </w:pPr>
      <w:r w:rsidRPr="002D07DB">
        <w:rPr>
          <w:sz w:val="20"/>
          <w:szCs w:val="20"/>
        </w:rPr>
        <w:t>m) Eğitim; davranış değişikliği süreci olduğuna göre, geleceğin büyükleri olan gençlerimizde gerçek dünya değerlerine göre, bilgi, beceri ve davranış değişimi ile başarma inancının ve güveninin geliştirilmesi için etkin rehberlik çalışmaları önemlidir.</w:t>
      </w:r>
    </w:p>
    <w:p w:rsidR="00312B4E" w:rsidRDefault="00312B4E" w:rsidP="00FF771C">
      <w:pPr>
        <w:spacing w:before="60" w:after="60"/>
        <w:contextualSpacing/>
        <w:rPr>
          <w:sz w:val="20"/>
          <w:szCs w:val="20"/>
        </w:rPr>
      </w:pPr>
      <w:r w:rsidRPr="002D07DB">
        <w:rPr>
          <w:sz w:val="20"/>
          <w:szCs w:val="20"/>
        </w:rPr>
        <w:t xml:space="preserve">n) Teknolojiden faydalanmak için öğrencilere bilgisayarda sunum hazırlama etkinlikleri verilerek konunun kalıcı öğrenilmesi sağlanır.  </w:t>
      </w:r>
    </w:p>
    <w:p w:rsidR="00312B4E" w:rsidRDefault="00312B4E" w:rsidP="00FF771C">
      <w:pPr>
        <w:spacing w:before="60" w:after="60"/>
        <w:contextualSpacing/>
        <w:rPr>
          <w:sz w:val="20"/>
          <w:szCs w:val="20"/>
        </w:rPr>
      </w:pPr>
    </w:p>
    <w:p w:rsidR="00312B4E" w:rsidRDefault="00312B4E" w:rsidP="00AB6C12">
      <w:pPr>
        <w:jc w:val="both"/>
        <w:rPr>
          <w:sz w:val="20"/>
          <w:szCs w:val="20"/>
        </w:rPr>
      </w:pPr>
      <w:r w:rsidRPr="005A2CC7">
        <w:rPr>
          <w:b/>
          <w:sz w:val="20"/>
          <w:szCs w:val="20"/>
        </w:rPr>
        <w:t>6.</w:t>
      </w:r>
      <w:r>
        <w:rPr>
          <w:sz w:val="20"/>
          <w:szCs w:val="20"/>
        </w:rPr>
        <w:t xml:space="preserve">   Ünite veya konu ağırlıklarına göre zamanlama yapılması, ünitelendirilmiş yıllık planlar ve ders planlarının </w:t>
      </w:r>
    </w:p>
    <w:p w:rsidR="00312B4E" w:rsidRDefault="00312B4E" w:rsidP="00AB6C12">
      <w:pPr>
        <w:jc w:val="both"/>
        <w:rPr>
          <w:sz w:val="20"/>
          <w:szCs w:val="20"/>
        </w:rPr>
      </w:pPr>
      <w:r>
        <w:rPr>
          <w:sz w:val="20"/>
          <w:szCs w:val="20"/>
        </w:rPr>
        <w:t>hazırlanması, uygulanması ve değerlendirilmesine ilişkin hususların görüşülmesi.</w:t>
      </w:r>
    </w:p>
    <w:p w:rsidR="00312B4E" w:rsidRDefault="00312B4E" w:rsidP="00FF771C">
      <w:pPr>
        <w:pStyle w:val="Default"/>
        <w:rPr>
          <w:sz w:val="20"/>
          <w:szCs w:val="20"/>
        </w:rPr>
      </w:pPr>
      <w:r w:rsidRPr="000022DE">
        <w:rPr>
          <w:sz w:val="20"/>
          <w:szCs w:val="20"/>
        </w:rPr>
        <w:t xml:space="preserve">Ders öğretmeni </w:t>
      </w:r>
      <w:r>
        <w:rPr>
          <w:sz w:val="20"/>
          <w:szCs w:val="20"/>
        </w:rPr>
        <w:t>Ömer Sarı</w:t>
      </w:r>
      <w:r w:rsidRPr="000022DE">
        <w:rPr>
          <w:sz w:val="20"/>
          <w:szCs w:val="20"/>
        </w:rPr>
        <w:t>;10.sınıf planının Talim ve Terbiye Kur</w:t>
      </w:r>
      <w:r>
        <w:rPr>
          <w:sz w:val="20"/>
          <w:szCs w:val="20"/>
        </w:rPr>
        <w:t>ulu başkanlığının 03.06.2008-135</w:t>
      </w:r>
      <w:r w:rsidRPr="000022DE">
        <w:rPr>
          <w:sz w:val="20"/>
          <w:szCs w:val="20"/>
        </w:rPr>
        <w:t xml:space="preserve"> tarihli ve sayılı kararları ile kabul edilen </w:t>
      </w:r>
      <w:r w:rsidRPr="000022DE">
        <w:rPr>
          <w:bCs/>
          <w:sz w:val="20"/>
          <w:szCs w:val="20"/>
        </w:rPr>
        <w:t xml:space="preserve">Ortaöğretim 10 Sınıf </w:t>
      </w:r>
      <w:r>
        <w:rPr>
          <w:bCs/>
          <w:sz w:val="20"/>
          <w:szCs w:val="20"/>
        </w:rPr>
        <w:t>fizik</w:t>
      </w:r>
      <w:r w:rsidRPr="000022DE">
        <w:rPr>
          <w:bCs/>
          <w:sz w:val="20"/>
          <w:szCs w:val="20"/>
        </w:rPr>
        <w:t xml:space="preserve"> Dersi Öğretim Programı</w:t>
      </w:r>
      <w:r w:rsidRPr="000022DE">
        <w:rPr>
          <w:sz w:val="20"/>
          <w:szCs w:val="20"/>
        </w:rPr>
        <w:t xml:space="preserve"> ile 9.sınıf yıllık </w:t>
      </w:r>
      <w:r>
        <w:rPr>
          <w:sz w:val="20"/>
          <w:szCs w:val="20"/>
        </w:rPr>
        <w:t>planının 01.02.2013 tarih ve 10</w:t>
      </w:r>
      <w:r w:rsidRPr="000022DE">
        <w:rPr>
          <w:sz w:val="20"/>
          <w:szCs w:val="20"/>
        </w:rPr>
        <w:t xml:space="preserve"> sayılı </w:t>
      </w:r>
      <w:r>
        <w:rPr>
          <w:sz w:val="20"/>
          <w:szCs w:val="20"/>
        </w:rPr>
        <w:t>fizik</w:t>
      </w:r>
      <w:r w:rsidRPr="000022DE">
        <w:rPr>
          <w:sz w:val="20"/>
          <w:szCs w:val="20"/>
        </w:rPr>
        <w:t xml:space="preserve"> dersi müfredat programına uygun olarak hazırlanacağını söyledi. Ayrıca plan hazırlanırken Ağustos 2003 tarih ve 2551 </w:t>
      </w:r>
      <w:r>
        <w:rPr>
          <w:sz w:val="20"/>
          <w:szCs w:val="20"/>
        </w:rPr>
        <w:t xml:space="preserve">sayılı tebliğler dergisindeki </w:t>
      </w:r>
      <w:r w:rsidRPr="000022DE">
        <w:rPr>
          <w:sz w:val="20"/>
          <w:szCs w:val="20"/>
        </w:rPr>
        <w:t>Milli Eğitim Bakanlığı Eğitim ve Öğretim Çalışmalarının Planlı Yürütülmesine ilişkin yönerge,</w:t>
      </w:r>
      <w:r>
        <w:rPr>
          <w:sz w:val="20"/>
          <w:szCs w:val="20"/>
        </w:rPr>
        <w:t xml:space="preserve"> </w:t>
      </w:r>
      <w:r w:rsidRPr="000022DE">
        <w:rPr>
          <w:sz w:val="20"/>
          <w:szCs w:val="20"/>
        </w:rPr>
        <w:t>Atatürkçülük konuları 18.</w:t>
      </w:r>
      <w:r>
        <w:rPr>
          <w:sz w:val="20"/>
          <w:szCs w:val="20"/>
        </w:rPr>
        <w:t>01.1982 tarihli 2104 sayılı tebl</w:t>
      </w:r>
      <w:r w:rsidRPr="000022DE">
        <w:rPr>
          <w:sz w:val="20"/>
          <w:szCs w:val="20"/>
        </w:rPr>
        <w:t>iğler dergisi ile Mayıs 1998 tarihli 2488 sayılı tebliğler dergileri göz önüne alınacaktır.</w:t>
      </w:r>
    </w:p>
    <w:p w:rsidR="00312B4E" w:rsidRDefault="00312B4E" w:rsidP="00FF771C">
      <w:pPr>
        <w:pStyle w:val="Default"/>
        <w:rPr>
          <w:sz w:val="20"/>
          <w:szCs w:val="20"/>
        </w:rPr>
      </w:pPr>
    </w:p>
    <w:p w:rsidR="00312B4E" w:rsidRDefault="00312B4E" w:rsidP="00FF771C">
      <w:pPr>
        <w:pStyle w:val="Default"/>
        <w:rPr>
          <w:sz w:val="20"/>
          <w:szCs w:val="20"/>
        </w:rPr>
      </w:pPr>
    </w:p>
    <w:p w:rsidR="00312B4E" w:rsidRPr="000022DE" w:rsidRDefault="00312B4E" w:rsidP="00FF771C">
      <w:pPr>
        <w:pStyle w:val="Default"/>
        <w:rPr>
          <w:sz w:val="20"/>
          <w:szCs w:val="20"/>
        </w:rPr>
      </w:pPr>
    </w:p>
    <w:p w:rsidR="00312B4E" w:rsidRDefault="00312B4E" w:rsidP="00FF771C">
      <w:pPr>
        <w:tabs>
          <w:tab w:val="left" w:pos="540"/>
        </w:tabs>
        <w:jc w:val="both"/>
        <w:rPr>
          <w:sz w:val="20"/>
          <w:szCs w:val="20"/>
        </w:rPr>
      </w:pPr>
    </w:p>
    <w:p w:rsidR="00312B4E" w:rsidRPr="000022DE" w:rsidRDefault="00312B4E" w:rsidP="00FF771C">
      <w:pPr>
        <w:tabs>
          <w:tab w:val="left" w:pos="540"/>
        </w:tabs>
        <w:jc w:val="both"/>
        <w:rPr>
          <w:sz w:val="20"/>
          <w:szCs w:val="20"/>
        </w:rPr>
      </w:pPr>
      <w:r w:rsidRPr="000022DE">
        <w:rPr>
          <w:sz w:val="20"/>
          <w:szCs w:val="20"/>
        </w:rPr>
        <w:t>Planlarda aşağıdaki temel ilkeler göz önünde bulundurulacaktır:</w:t>
      </w:r>
    </w:p>
    <w:p w:rsidR="00312B4E" w:rsidRPr="000022DE" w:rsidRDefault="00312B4E" w:rsidP="00FF771C">
      <w:pPr>
        <w:tabs>
          <w:tab w:val="left" w:pos="540"/>
        </w:tabs>
        <w:jc w:val="both"/>
        <w:rPr>
          <w:sz w:val="20"/>
          <w:szCs w:val="20"/>
        </w:rPr>
      </w:pPr>
      <w:r w:rsidRPr="000022DE">
        <w:rPr>
          <w:sz w:val="20"/>
          <w:szCs w:val="20"/>
        </w:rPr>
        <w:t>a)Planlar çağdaş eğitimin gereklerine uygun olarak öğrenci merkezli, bireyselleşmiş öğretim, tam öğrenme, aktif öğrenme-öğretme  ve disiplinleri arası çalışmaları esas alan uygulanabilir etkinliklere dayalı olmalıdır.</w:t>
      </w:r>
    </w:p>
    <w:p w:rsidR="00312B4E" w:rsidRPr="000022DE" w:rsidRDefault="00312B4E" w:rsidP="00FF771C">
      <w:pPr>
        <w:tabs>
          <w:tab w:val="left" w:pos="540"/>
        </w:tabs>
        <w:jc w:val="both"/>
        <w:rPr>
          <w:sz w:val="20"/>
          <w:szCs w:val="20"/>
        </w:rPr>
      </w:pPr>
      <w:r w:rsidRPr="000022DE">
        <w:rPr>
          <w:sz w:val="20"/>
          <w:szCs w:val="20"/>
        </w:rPr>
        <w:t>b)Planlama çalışmalarında öğrenme-öğretme süreci etkin hale getirilerek eğitimdeki yeni gelişmeler ,çevre özellikleri, öğrencilerin bireysel gelişim özellikleri ile okul-çevre ilişkileri göz önüne alınmalıdır.</w:t>
      </w:r>
    </w:p>
    <w:p w:rsidR="00312B4E" w:rsidRPr="000022DE" w:rsidRDefault="00312B4E" w:rsidP="00FF771C">
      <w:pPr>
        <w:tabs>
          <w:tab w:val="left" w:pos="540"/>
        </w:tabs>
        <w:jc w:val="both"/>
        <w:rPr>
          <w:sz w:val="20"/>
          <w:szCs w:val="20"/>
        </w:rPr>
      </w:pPr>
      <w:r w:rsidRPr="000022DE">
        <w:rPr>
          <w:sz w:val="20"/>
          <w:szCs w:val="20"/>
        </w:rPr>
        <w:t>c)Plan standart değil gerektiğinde süre ve uygulamada</w:t>
      </w:r>
      <w:r>
        <w:rPr>
          <w:sz w:val="20"/>
          <w:szCs w:val="20"/>
        </w:rPr>
        <w:t xml:space="preserve"> </w:t>
      </w:r>
      <w:r w:rsidRPr="000022DE">
        <w:rPr>
          <w:sz w:val="20"/>
          <w:szCs w:val="20"/>
        </w:rPr>
        <w:t>değişiklikler yapılabilecek esneklikte olmalıdır.</w:t>
      </w:r>
    </w:p>
    <w:p w:rsidR="00312B4E" w:rsidRPr="000022DE" w:rsidRDefault="00312B4E" w:rsidP="00FF771C">
      <w:pPr>
        <w:tabs>
          <w:tab w:val="left" w:pos="540"/>
        </w:tabs>
        <w:jc w:val="both"/>
        <w:rPr>
          <w:sz w:val="20"/>
          <w:szCs w:val="20"/>
        </w:rPr>
      </w:pPr>
      <w:r w:rsidRPr="000022DE">
        <w:rPr>
          <w:sz w:val="20"/>
          <w:szCs w:val="20"/>
        </w:rPr>
        <w:t>d)Plan eğitim ve öğretimin hedeflerine ve öğretim kurumlarının özel amaçlarına uygun olmalıdır.</w:t>
      </w:r>
    </w:p>
    <w:p w:rsidR="00312B4E" w:rsidRPr="000022DE" w:rsidRDefault="00312B4E" w:rsidP="00FF771C">
      <w:pPr>
        <w:tabs>
          <w:tab w:val="left" w:pos="540"/>
        </w:tabs>
        <w:jc w:val="both"/>
        <w:rPr>
          <w:sz w:val="20"/>
          <w:szCs w:val="20"/>
        </w:rPr>
      </w:pPr>
      <w:r w:rsidRPr="000022DE">
        <w:rPr>
          <w:sz w:val="20"/>
          <w:szCs w:val="20"/>
        </w:rPr>
        <w:t xml:space="preserve">e)Planda öğretim programlarına göre konular belirlenir. Ayrıca konuların işlenişinde kullanılacak öğrenme-öğretme yaklaşımları, araç ve gereç, kaynaklar, öğrenci etkinlikleri, deney, gezi ve gözlem göz önünde bulundurulur. </w:t>
      </w:r>
    </w:p>
    <w:p w:rsidR="00312B4E" w:rsidRPr="000022DE" w:rsidRDefault="00312B4E" w:rsidP="00FF771C">
      <w:pPr>
        <w:autoSpaceDE w:val="0"/>
        <w:autoSpaceDN w:val="0"/>
        <w:adjustRightInd w:val="0"/>
        <w:rPr>
          <w:sz w:val="20"/>
          <w:szCs w:val="20"/>
        </w:rPr>
      </w:pPr>
      <w:r w:rsidRPr="000022DE">
        <w:rPr>
          <w:sz w:val="20"/>
          <w:szCs w:val="20"/>
        </w:rPr>
        <w:t>f)Her plan belli bir süreyi kapsayacak şekilde olur.</w:t>
      </w:r>
    </w:p>
    <w:p w:rsidR="00312B4E" w:rsidRPr="000022DE" w:rsidRDefault="00312B4E" w:rsidP="00FF771C">
      <w:pPr>
        <w:autoSpaceDE w:val="0"/>
        <w:autoSpaceDN w:val="0"/>
        <w:adjustRightInd w:val="0"/>
        <w:rPr>
          <w:sz w:val="20"/>
          <w:szCs w:val="20"/>
        </w:rPr>
      </w:pPr>
      <w:r w:rsidRPr="000022DE">
        <w:rPr>
          <w:sz w:val="20"/>
          <w:szCs w:val="20"/>
        </w:rPr>
        <w:t>g)Plan, öğretimin niteliğine ve seviyesine, konuya, öğretim dalına ve amacına uygun olur.</w:t>
      </w:r>
    </w:p>
    <w:p w:rsidR="00312B4E" w:rsidRPr="000022DE" w:rsidRDefault="00312B4E" w:rsidP="00FF771C">
      <w:pPr>
        <w:jc w:val="both"/>
        <w:rPr>
          <w:sz w:val="20"/>
          <w:szCs w:val="20"/>
        </w:rPr>
      </w:pPr>
      <w:r w:rsidRPr="000022DE">
        <w:rPr>
          <w:sz w:val="20"/>
          <w:szCs w:val="20"/>
        </w:rPr>
        <w:t xml:space="preserve">Ders öğretmeni </w:t>
      </w:r>
      <w:r>
        <w:rPr>
          <w:sz w:val="20"/>
          <w:szCs w:val="20"/>
        </w:rPr>
        <w:t xml:space="preserve">Ömer Sarı </w:t>
      </w:r>
      <w:r w:rsidRPr="000022DE">
        <w:rPr>
          <w:sz w:val="20"/>
          <w:szCs w:val="20"/>
        </w:rPr>
        <w:t>bu seneki çalışma takvimine göre yıllık planlarımızı 36   hafta üzerinden yapmalıyız. Haftaların aylara göre dağılımı</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2233"/>
        <w:gridCol w:w="1800"/>
        <w:gridCol w:w="1800"/>
      </w:tblGrid>
      <w:tr w:rsidR="00312B4E" w:rsidRPr="000022DE" w:rsidTr="004A6CC9">
        <w:tc>
          <w:tcPr>
            <w:tcW w:w="1547" w:type="dxa"/>
          </w:tcPr>
          <w:p w:rsidR="00312B4E" w:rsidRPr="000022DE" w:rsidRDefault="00312B4E" w:rsidP="00FF771C">
            <w:pPr>
              <w:rPr>
                <w:sz w:val="20"/>
                <w:szCs w:val="20"/>
              </w:rPr>
            </w:pPr>
            <w:r w:rsidRPr="000022DE">
              <w:rPr>
                <w:sz w:val="20"/>
                <w:szCs w:val="20"/>
              </w:rPr>
              <w:t>Eylül</w:t>
            </w:r>
          </w:p>
        </w:tc>
        <w:tc>
          <w:tcPr>
            <w:tcW w:w="2233" w:type="dxa"/>
          </w:tcPr>
          <w:p w:rsidR="00312B4E" w:rsidRPr="000022DE" w:rsidRDefault="00312B4E" w:rsidP="00FF771C">
            <w:pPr>
              <w:jc w:val="both"/>
              <w:rPr>
                <w:sz w:val="20"/>
                <w:szCs w:val="20"/>
              </w:rPr>
            </w:pPr>
            <w:r w:rsidRPr="000022DE">
              <w:rPr>
                <w:sz w:val="20"/>
                <w:szCs w:val="20"/>
              </w:rPr>
              <w:t xml:space="preserve">2 hafta                               </w:t>
            </w:r>
          </w:p>
        </w:tc>
        <w:tc>
          <w:tcPr>
            <w:tcW w:w="1800" w:type="dxa"/>
          </w:tcPr>
          <w:p w:rsidR="00312B4E" w:rsidRPr="000022DE" w:rsidRDefault="00312B4E" w:rsidP="00FF771C">
            <w:pPr>
              <w:jc w:val="both"/>
              <w:rPr>
                <w:sz w:val="20"/>
                <w:szCs w:val="20"/>
              </w:rPr>
            </w:pPr>
            <w:r w:rsidRPr="000022DE">
              <w:rPr>
                <w:sz w:val="20"/>
                <w:szCs w:val="20"/>
              </w:rPr>
              <w:t xml:space="preserve">Şubat  </w:t>
            </w:r>
          </w:p>
        </w:tc>
        <w:tc>
          <w:tcPr>
            <w:tcW w:w="1800" w:type="dxa"/>
          </w:tcPr>
          <w:p w:rsidR="00312B4E" w:rsidRPr="000022DE" w:rsidRDefault="00312B4E" w:rsidP="00FF771C">
            <w:pPr>
              <w:jc w:val="both"/>
              <w:rPr>
                <w:sz w:val="20"/>
                <w:szCs w:val="20"/>
              </w:rPr>
            </w:pPr>
            <w:r w:rsidRPr="000022DE">
              <w:rPr>
                <w:sz w:val="20"/>
                <w:szCs w:val="20"/>
              </w:rPr>
              <w:t>3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Ekim </w:t>
            </w:r>
          </w:p>
        </w:tc>
        <w:tc>
          <w:tcPr>
            <w:tcW w:w="2233" w:type="dxa"/>
          </w:tcPr>
          <w:p w:rsidR="00312B4E" w:rsidRPr="000022DE" w:rsidRDefault="00312B4E" w:rsidP="00FF771C">
            <w:pPr>
              <w:jc w:val="both"/>
              <w:rPr>
                <w:sz w:val="20"/>
                <w:szCs w:val="20"/>
              </w:rPr>
            </w:pPr>
            <w:r w:rsidRPr="000022DE">
              <w:rPr>
                <w:sz w:val="20"/>
                <w:szCs w:val="20"/>
              </w:rPr>
              <w:t xml:space="preserve">4  hafta    </w:t>
            </w:r>
          </w:p>
        </w:tc>
        <w:tc>
          <w:tcPr>
            <w:tcW w:w="1800" w:type="dxa"/>
          </w:tcPr>
          <w:p w:rsidR="00312B4E" w:rsidRPr="000022DE" w:rsidRDefault="00312B4E" w:rsidP="00FF771C">
            <w:pPr>
              <w:jc w:val="both"/>
              <w:rPr>
                <w:sz w:val="20"/>
                <w:szCs w:val="20"/>
              </w:rPr>
            </w:pPr>
            <w:r w:rsidRPr="000022DE">
              <w:rPr>
                <w:sz w:val="20"/>
                <w:szCs w:val="20"/>
              </w:rPr>
              <w:t xml:space="preserve">Mart   </w:t>
            </w:r>
          </w:p>
        </w:tc>
        <w:tc>
          <w:tcPr>
            <w:tcW w:w="1800" w:type="dxa"/>
          </w:tcPr>
          <w:p w:rsidR="00312B4E" w:rsidRPr="000022DE" w:rsidRDefault="00312B4E" w:rsidP="00FF771C">
            <w:pPr>
              <w:jc w:val="both"/>
              <w:rPr>
                <w:sz w:val="20"/>
                <w:szCs w:val="20"/>
              </w:rPr>
            </w:pPr>
            <w:r w:rsidRPr="000022DE">
              <w:rPr>
                <w:sz w:val="20"/>
                <w:szCs w:val="20"/>
              </w:rPr>
              <w:t>4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Kasım </w:t>
            </w:r>
          </w:p>
        </w:tc>
        <w:tc>
          <w:tcPr>
            <w:tcW w:w="2233" w:type="dxa"/>
          </w:tcPr>
          <w:p w:rsidR="00312B4E" w:rsidRPr="000022DE" w:rsidRDefault="00312B4E" w:rsidP="00FF771C">
            <w:pPr>
              <w:jc w:val="both"/>
              <w:rPr>
                <w:sz w:val="20"/>
                <w:szCs w:val="20"/>
              </w:rPr>
            </w:pPr>
            <w:r w:rsidRPr="000022DE">
              <w:rPr>
                <w:sz w:val="20"/>
                <w:szCs w:val="20"/>
              </w:rPr>
              <w:t>4 hafta</w:t>
            </w:r>
          </w:p>
        </w:tc>
        <w:tc>
          <w:tcPr>
            <w:tcW w:w="1800" w:type="dxa"/>
          </w:tcPr>
          <w:p w:rsidR="00312B4E" w:rsidRPr="000022DE" w:rsidRDefault="00312B4E" w:rsidP="00FF771C">
            <w:pPr>
              <w:jc w:val="both"/>
              <w:rPr>
                <w:sz w:val="20"/>
                <w:szCs w:val="20"/>
              </w:rPr>
            </w:pPr>
            <w:r w:rsidRPr="000022DE">
              <w:rPr>
                <w:sz w:val="20"/>
                <w:szCs w:val="20"/>
              </w:rPr>
              <w:t xml:space="preserve">Nisan  </w:t>
            </w:r>
          </w:p>
        </w:tc>
        <w:tc>
          <w:tcPr>
            <w:tcW w:w="1800" w:type="dxa"/>
          </w:tcPr>
          <w:p w:rsidR="00312B4E" w:rsidRPr="000022DE" w:rsidRDefault="00312B4E" w:rsidP="00FF771C">
            <w:pPr>
              <w:jc w:val="both"/>
              <w:rPr>
                <w:sz w:val="20"/>
                <w:szCs w:val="20"/>
              </w:rPr>
            </w:pPr>
            <w:r w:rsidRPr="000022DE">
              <w:rPr>
                <w:sz w:val="20"/>
                <w:szCs w:val="20"/>
              </w:rPr>
              <w:t>5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Aralık  </w:t>
            </w:r>
          </w:p>
        </w:tc>
        <w:tc>
          <w:tcPr>
            <w:tcW w:w="2233" w:type="dxa"/>
          </w:tcPr>
          <w:p w:rsidR="00312B4E" w:rsidRPr="000022DE" w:rsidRDefault="00312B4E" w:rsidP="00FF771C">
            <w:pPr>
              <w:jc w:val="both"/>
              <w:rPr>
                <w:sz w:val="20"/>
                <w:szCs w:val="20"/>
              </w:rPr>
            </w:pPr>
            <w:r w:rsidRPr="000022DE">
              <w:rPr>
                <w:sz w:val="20"/>
                <w:szCs w:val="20"/>
              </w:rPr>
              <w:t>4 hafta</w:t>
            </w:r>
          </w:p>
        </w:tc>
        <w:tc>
          <w:tcPr>
            <w:tcW w:w="1800" w:type="dxa"/>
          </w:tcPr>
          <w:p w:rsidR="00312B4E" w:rsidRPr="000022DE" w:rsidRDefault="00312B4E" w:rsidP="00FF771C">
            <w:pPr>
              <w:jc w:val="both"/>
              <w:rPr>
                <w:sz w:val="20"/>
                <w:szCs w:val="20"/>
              </w:rPr>
            </w:pPr>
            <w:r w:rsidRPr="000022DE">
              <w:rPr>
                <w:sz w:val="20"/>
                <w:szCs w:val="20"/>
              </w:rPr>
              <w:t xml:space="preserve">Mayıs </w:t>
            </w:r>
          </w:p>
        </w:tc>
        <w:tc>
          <w:tcPr>
            <w:tcW w:w="1800" w:type="dxa"/>
          </w:tcPr>
          <w:p w:rsidR="00312B4E" w:rsidRPr="000022DE" w:rsidRDefault="00312B4E" w:rsidP="00FF771C">
            <w:pPr>
              <w:jc w:val="both"/>
              <w:rPr>
                <w:sz w:val="20"/>
                <w:szCs w:val="20"/>
              </w:rPr>
            </w:pPr>
            <w:r w:rsidRPr="000022DE">
              <w:rPr>
                <w:sz w:val="20"/>
                <w:szCs w:val="20"/>
              </w:rPr>
              <w:t>4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Ocak   </w:t>
            </w:r>
          </w:p>
        </w:tc>
        <w:tc>
          <w:tcPr>
            <w:tcW w:w="2233" w:type="dxa"/>
          </w:tcPr>
          <w:p w:rsidR="00312B4E" w:rsidRPr="000022DE" w:rsidRDefault="00312B4E" w:rsidP="00FF771C">
            <w:pPr>
              <w:jc w:val="both"/>
              <w:rPr>
                <w:sz w:val="20"/>
                <w:szCs w:val="20"/>
              </w:rPr>
            </w:pPr>
            <w:r w:rsidRPr="000022DE">
              <w:rPr>
                <w:sz w:val="20"/>
                <w:szCs w:val="20"/>
              </w:rPr>
              <w:t>4 hafta</w:t>
            </w:r>
          </w:p>
        </w:tc>
        <w:tc>
          <w:tcPr>
            <w:tcW w:w="1800" w:type="dxa"/>
          </w:tcPr>
          <w:p w:rsidR="00312B4E" w:rsidRPr="000022DE" w:rsidRDefault="00312B4E" w:rsidP="00FF771C">
            <w:pPr>
              <w:jc w:val="both"/>
              <w:rPr>
                <w:sz w:val="20"/>
                <w:szCs w:val="20"/>
              </w:rPr>
            </w:pPr>
            <w:r w:rsidRPr="000022DE">
              <w:rPr>
                <w:sz w:val="20"/>
                <w:szCs w:val="20"/>
              </w:rPr>
              <w:t xml:space="preserve">Haziran </w:t>
            </w:r>
          </w:p>
        </w:tc>
        <w:tc>
          <w:tcPr>
            <w:tcW w:w="1800" w:type="dxa"/>
          </w:tcPr>
          <w:p w:rsidR="00312B4E" w:rsidRPr="000022DE" w:rsidRDefault="00312B4E" w:rsidP="00FF771C">
            <w:pPr>
              <w:jc w:val="both"/>
              <w:rPr>
                <w:sz w:val="20"/>
                <w:szCs w:val="20"/>
              </w:rPr>
            </w:pPr>
            <w:r w:rsidRPr="000022DE">
              <w:rPr>
                <w:sz w:val="20"/>
                <w:szCs w:val="20"/>
              </w:rPr>
              <w:t>2 hafta</w:t>
            </w:r>
          </w:p>
        </w:tc>
      </w:tr>
    </w:tbl>
    <w:p w:rsidR="00312B4E" w:rsidRPr="000022DE" w:rsidRDefault="00312B4E" w:rsidP="00FF771C">
      <w:pPr>
        <w:jc w:val="both"/>
        <w:rPr>
          <w:sz w:val="20"/>
          <w:szCs w:val="20"/>
        </w:rPr>
      </w:pPr>
      <w:r w:rsidRPr="000022DE">
        <w:rPr>
          <w:sz w:val="20"/>
          <w:szCs w:val="20"/>
        </w:rPr>
        <w:t xml:space="preserve"> Şeklinde oluşmaktadır.</w:t>
      </w:r>
    </w:p>
    <w:p w:rsidR="00312B4E" w:rsidRPr="000022DE" w:rsidRDefault="00312B4E" w:rsidP="00FF771C">
      <w:pPr>
        <w:jc w:val="both"/>
        <w:rPr>
          <w:sz w:val="20"/>
          <w:szCs w:val="20"/>
        </w:rPr>
      </w:pPr>
    </w:p>
    <w:p w:rsidR="00312B4E" w:rsidRPr="000022DE" w:rsidRDefault="00312B4E" w:rsidP="00FF771C">
      <w:pPr>
        <w:jc w:val="both"/>
        <w:rPr>
          <w:sz w:val="20"/>
          <w:szCs w:val="20"/>
        </w:rPr>
      </w:pPr>
      <w:r>
        <w:rPr>
          <w:sz w:val="20"/>
          <w:szCs w:val="20"/>
        </w:rPr>
        <w:t>9. sınıflarda 5</w:t>
      </w:r>
      <w:r w:rsidRPr="000022DE">
        <w:rPr>
          <w:sz w:val="20"/>
          <w:szCs w:val="20"/>
        </w:rPr>
        <w:t xml:space="preserve"> ünite var. Bu ünitelere aşağıdaki gibi zaman ayırabiliriz.</w:t>
      </w:r>
    </w:p>
    <w:p w:rsidR="00312B4E" w:rsidRPr="002E7A60" w:rsidRDefault="00312B4E" w:rsidP="000022DE">
      <w:pPr>
        <w:ind w:left="284"/>
        <w:jc w:val="both"/>
        <w:rPr>
          <w:sz w:val="20"/>
          <w:szCs w:val="20"/>
        </w:rPr>
      </w:pPr>
      <w:r w:rsidRPr="000022DE">
        <w:rPr>
          <w:sz w:val="20"/>
          <w:szCs w:val="20"/>
        </w:rPr>
        <w:t xml:space="preserve">      </w:t>
      </w:r>
      <w:r w:rsidRPr="002E7A60">
        <w:rPr>
          <w:bCs/>
          <w:sz w:val="20"/>
          <w:szCs w:val="20"/>
        </w:rPr>
        <w:t>Fizik</w:t>
      </w:r>
      <w:r w:rsidRPr="002E7A60">
        <w:rPr>
          <w:sz w:val="20"/>
          <w:szCs w:val="20"/>
        </w:rPr>
        <w:t xml:space="preserve"> Bilimine Giriş   </w:t>
      </w:r>
      <w:r w:rsidRPr="002E7A60">
        <w:rPr>
          <w:sz w:val="20"/>
          <w:szCs w:val="20"/>
        </w:rPr>
        <w:tab/>
        <w:t xml:space="preserve">                                             4 hafta</w:t>
      </w:r>
    </w:p>
    <w:p w:rsidR="00312B4E" w:rsidRPr="002E7A60" w:rsidRDefault="00312B4E" w:rsidP="000022DE">
      <w:pPr>
        <w:ind w:left="284"/>
        <w:jc w:val="both"/>
        <w:rPr>
          <w:sz w:val="20"/>
          <w:szCs w:val="20"/>
        </w:rPr>
      </w:pPr>
      <w:r w:rsidRPr="002E7A60">
        <w:rPr>
          <w:sz w:val="20"/>
          <w:szCs w:val="20"/>
        </w:rPr>
        <w:t xml:space="preserve">      Madde ve Özellikleri                                                      6 hafta </w:t>
      </w:r>
    </w:p>
    <w:p w:rsidR="00312B4E" w:rsidRPr="002E7A60" w:rsidRDefault="00312B4E" w:rsidP="000022DE">
      <w:pPr>
        <w:ind w:left="284"/>
        <w:jc w:val="both"/>
        <w:rPr>
          <w:sz w:val="20"/>
          <w:szCs w:val="20"/>
        </w:rPr>
      </w:pPr>
      <w:r w:rsidRPr="002E7A60">
        <w:rPr>
          <w:sz w:val="20"/>
          <w:szCs w:val="20"/>
        </w:rPr>
        <w:t xml:space="preserve">      Kuvvet ve Hareket                                                       10 hafta</w:t>
      </w:r>
    </w:p>
    <w:p w:rsidR="00312B4E" w:rsidRPr="002E7A60" w:rsidRDefault="00312B4E" w:rsidP="000022DE">
      <w:pPr>
        <w:ind w:left="284"/>
        <w:jc w:val="both"/>
        <w:rPr>
          <w:sz w:val="20"/>
          <w:szCs w:val="20"/>
        </w:rPr>
      </w:pPr>
      <w:r w:rsidRPr="002E7A60">
        <w:rPr>
          <w:sz w:val="20"/>
          <w:szCs w:val="20"/>
        </w:rPr>
        <w:t xml:space="preserve">      Enerji                                                                             7 hafta</w:t>
      </w:r>
    </w:p>
    <w:p w:rsidR="00312B4E" w:rsidRPr="002E7A60" w:rsidRDefault="00312B4E" w:rsidP="000022DE">
      <w:pPr>
        <w:ind w:left="284"/>
        <w:jc w:val="both"/>
        <w:rPr>
          <w:sz w:val="20"/>
          <w:szCs w:val="20"/>
        </w:rPr>
      </w:pPr>
      <w:r w:rsidRPr="002E7A60">
        <w:rPr>
          <w:sz w:val="20"/>
          <w:szCs w:val="20"/>
        </w:rPr>
        <w:t xml:space="preserve">      Isı ve Sıcaklık                                                                 9 hafta</w:t>
      </w:r>
    </w:p>
    <w:p w:rsidR="00312B4E" w:rsidRPr="002E7A60" w:rsidRDefault="00312B4E" w:rsidP="008A2C51">
      <w:pPr>
        <w:jc w:val="both"/>
        <w:rPr>
          <w:b/>
          <w:sz w:val="20"/>
          <w:szCs w:val="20"/>
        </w:rPr>
      </w:pPr>
      <w:r w:rsidRPr="002E7A60">
        <w:rPr>
          <w:sz w:val="20"/>
          <w:szCs w:val="20"/>
        </w:rPr>
        <w:t>10. sınıflarda 5 ünite var. Bu ünitelere aşağıdaki gibi zaman ayırabiliriz</w:t>
      </w:r>
      <w:r w:rsidRPr="002E7A60">
        <w:rPr>
          <w:b/>
          <w:sz w:val="20"/>
          <w:szCs w:val="20"/>
        </w:rPr>
        <w:t>.</w:t>
      </w:r>
    </w:p>
    <w:p w:rsidR="00312B4E" w:rsidRPr="002E7A60" w:rsidRDefault="00312B4E" w:rsidP="000022DE">
      <w:pPr>
        <w:ind w:left="284"/>
        <w:jc w:val="both"/>
        <w:rPr>
          <w:sz w:val="20"/>
          <w:szCs w:val="20"/>
        </w:rPr>
      </w:pPr>
      <w:r w:rsidRPr="002E7A60">
        <w:rPr>
          <w:sz w:val="20"/>
          <w:szCs w:val="20"/>
        </w:rPr>
        <w:t xml:space="preserve">      Madde ve Özellikleri</w:t>
      </w:r>
      <w:r w:rsidRPr="002E7A60">
        <w:rPr>
          <w:sz w:val="20"/>
          <w:szCs w:val="20"/>
        </w:rPr>
        <w:tab/>
        <w:t xml:space="preserve">                                            5 hafta</w:t>
      </w:r>
    </w:p>
    <w:p w:rsidR="00312B4E" w:rsidRPr="002E7A60" w:rsidRDefault="00312B4E" w:rsidP="000022DE">
      <w:pPr>
        <w:tabs>
          <w:tab w:val="center" w:pos="4871"/>
        </w:tabs>
        <w:ind w:left="284"/>
        <w:jc w:val="both"/>
        <w:rPr>
          <w:sz w:val="20"/>
          <w:szCs w:val="20"/>
        </w:rPr>
      </w:pPr>
      <w:r w:rsidRPr="002E7A60">
        <w:rPr>
          <w:sz w:val="20"/>
          <w:szCs w:val="20"/>
        </w:rPr>
        <w:t xml:space="preserve">       Kuvvet ve Hareket</w:t>
      </w:r>
      <w:r w:rsidRPr="002E7A60">
        <w:rPr>
          <w:sz w:val="20"/>
          <w:szCs w:val="20"/>
        </w:rPr>
        <w:tab/>
        <w:t xml:space="preserve">                      12 hafta</w:t>
      </w:r>
      <w:r w:rsidRPr="002E7A60">
        <w:rPr>
          <w:sz w:val="20"/>
          <w:szCs w:val="20"/>
        </w:rPr>
        <w:tab/>
      </w:r>
    </w:p>
    <w:p w:rsidR="00312B4E" w:rsidRPr="002E7A60" w:rsidRDefault="00312B4E" w:rsidP="000022DE">
      <w:pPr>
        <w:ind w:left="284"/>
        <w:jc w:val="both"/>
        <w:rPr>
          <w:sz w:val="20"/>
          <w:szCs w:val="20"/>
        </w:rPr>
      </w:pPr>
      <w:r w:rsidRPr="002E7A60">
        <w:rPr>
          <w:sz w:val="20"/>
          <w:szCs w:val="20"/>
        </w:rPr>
        <w:t xml:space="preserve">       Elektrik                                                                        </w:t>
      </w:r>
      <w:r w:rsidRPr="002E7A60">
        <w:rPr>
          <w:sz w:val="20"/>
          <w:szCs w:val="20"/>
        </w:rPr>
        <w:tab/>
        <w:t>7 hafta</w:t>
      </w:r>
    </w:p>
    <w:p w:rsidR="00312B4E" w:rsidRPr="002E7A60" w:rsidRDefault="00312B4E" w:rsidP="000022DE">
      <w:pPr>
        <w:ind w:left="284"/>
        <w:jc w:val="both"/>
        <w:rPr>
          <w:sz w:val="20"/>
          <w:szCs w:val="20"/>
        </w:rPr>
      </w:pPr>
      <w:r w:rsidRPr="002E7A60">
        <w:rPr>
          <w:sz w:val="20"/>
          <w:szCs w:val="20"/>
        </w:rPr>
        <w:t xml:space="preserve">       Modern Fizik                                                          </w:t>
      </w:r>
      <w:r w:rsidRPr="002E7A60">
        <w:rPr>
          <w:sz w:val="20"/>
          <w:szCs w:val="20"/>
        </w:rPr>
        <w:tab/>
        <w:t xml:space="preserve">     5 hafta</w:t>
      </w:r>
    </w:p>
    <w:p w:rsidR="00312B4E" w:rsidRPr="002E7A60" w:rsidRDefault="00312B4E" w:rsidP="000022DE">
      <w:pPr>
        <w:ind w:left="284"/>
        <w:jc w:val="both"/>
        <w:rPr>
          <w:sz w:val="20"/>
          <w:szCs w:val="20"/>
        </w:rPr>
      </w:pPr>
      <w:r w:rsidRPr="002E7A60">
        <w:rPr>
          <w:sz w:val="20"/>
          <w:szCs w:val="20"/>
        </w:rPr>
        <w:t xml:space="preserve">       Dalgalar                                                                        </w:t>
      </w:r>
      <w:r w:rsidRPr="002E7A60">
        <w:rPr>
          <w:sz w:val="20"/>
          <w:szCs w:val="20"/>
        </w:rPr>
        <w:tab/>
        <w:t>7 hafta</w:t>
      </w:r>
    </w:p>
    <w:p w:rsidR="00312B4E" w:rsidRDefault="00312B4E" w:rsidP="006B7409">
      <w:pPr>
        <w:jc w:val="both"/>
        <w:rPr>
          <w:b/>
          <w:sz w:val="20"/>
          <w:szCs w:val="20"/>
        </w:rPr>
      </w:pPr>
      <w:r>
        <w:rPr>
          <w:sz w:val="20"/>
          <w:szCs w:val="20"/>
        </w:rPr>
        <w:t>11. sınıflarda 6</w:t>
      </w:r>
      <w:r w:rsidRPr="002E7A60">
        <w:rPr>
          <w:sz w:val="20"/>
          <w:szCs w:val="20"/>
        </w:rPr>
        <w:t xml:space="preserve"> ünite var. Bu ünitelere aşağıdaki gibi zaman ayırabiliriz</w:t>
      </w:r>
      <w:r w:rsidRPr="002E7A60">
        <w:rPr>
          <w:b/>
          <w:sz w:val="20"/>
          <w:szCs w:val="20"/>
        </w:rPr>
        <w:t>.</w:t>
      </w:r>
    </w:p>
    <w:p w:rsidR="00312B4E" w:rsidRDefault="00312B4E" w:rsidP="006B7409">
      <w:pPr>
        <w:jc w:val="both"/>
        <w:rPr>
          <w:sz w:val="20"/>
          <w:szCs w:val="20"/>
        </w:rPr>
      </w:pPr>
      <w:r>
        <w:rPr>
          <w:b/>
          <w:sz w:val="20"/>
          <w:szCs w:val="20"/>
        </w:rPr>
        <w:t xml:space="preserve">          </w:t>
      </w:r>
      <w:r w:rsidRPr="002E7A60">
        <w:rPr>
          <w:sz w:val="20"/>
          <w:szCs w:val="20"/>
        </w:rPr>
        <w:t>Madde ve Özellikleri</w:t>
      </w:r>
      <w:r>
        <w:rPr>
          <w:sz w:val="20"/>
          <w:szCs w:val="20"/>
        </w:rPr>
        <w:t xml:space="preserve">                                                       3 </w:t>
      </w:r>
      <w:r w:rsidRPr="002E7A60">
        <w:rPr>
          <w:sz w:val="20"/>
          <w:szCs w:val="20"/>
        </w:rPr>
        <w:t>hafta</w:t>
      </w:r>
    </w:p>
    <w:p w:rsidR="00312B4E" w:rsidRDefault="00312B4E" w:rsidP="006B7409">
      <w:pPr>
        <w:jc w:val="both"/>
        <w:rPr>
          <w:sz w:val="20"/>
          <w:szCs w:val="20"/>
        </w:rPr>
      </w:pPr>
      <w:r>
        <w:rPr>
          <w:sz w:val="20"/>
          <w:szCs w:val="20"/>
        </w:rPr>
        <w:t xml:space="preserve">          </w:t>
      </w:r>
      <w:r w:rsidRPr="002E7A60">
        <w:rPr>
          <w:sz w:val="20"/>
          <w:szCs w:val="20"/>
        </w:rPr>
        <w:t>Kuvvet ve Hareket</w:t>
      </w:r>
      <w:r>
        <w:rPr>
          <w:sz w:val="20"/>
          <w:szCs w:val="20"/>
        </w:rPr>
        <w:t xml:space="preserve">                                                          </w:t>
      </w:r>
      <w:r w:rsidRPr="002E7A60">
        <w:rPr>
          <w:sz w:val="20"/>
          <w:szCs w:val="20"/>
        </w:rPr>
        <w:t>6 hafta</w:t>
      </w:r>
    </w:p>
    <w:p w:rsidR="00312B4E" w:rsidRDefault="00312B4E" w:rsidP="006B7409">
      <w:pPr>
        <w:jc w:val="both"/>
        <w:rPr>
          <w:sz w:val="20"/>
          <w:szCs w:val="20"/>
        </w:rPr>
      </w:pPr>
      <w:r>
        <w:rPr>
          <w:sz w:val="20"/>
          <w:szCs w:val="20"/>
        </w:rPr>
        <w:t xml:space="preserve">          Manyetizma                                                                    4</w:t>
      </w:r>
      <w:r w:rsidRPr="002E7A60">
        <w:rPr>
          <w:sz w:val="20"/>
          <w:szCs w:val="20"/>
        </w:rPr>
        <w:t xml:space="preserve"> hafta</w:t>
      </w:r>
    </w:p>
    <w:p w:rsidR="00312B4E" w:rsidRDefault="00312B4E" w:rsidP="006B7409">
      <w:pPr>
        <w:jc w:val="both"/>
        <w:rPr>
          <w:sz w:val="20"/>
          <w:szCs w:val="20"/>
        </w:rPr>
      </w:pPr>
      <w:r>
        <w:rPr>
          <w:sz w:val="20"/>
          <w:szCs w:val="20"/>
        </w:rPr>
        <w:t xml:space="preserve">          </w:t>
      </w:r>
      <w:r w:rsidRPr="002E7A60">
        <w:rPr>
          <w:sz w:val="20"/>
          <w:szCs w:val="20"/>
        </w:rPr>
        <w:t>Modern Fizik</w:t>
      </w:r>
      <w:r>
        <w:rPr>
          <w:sz w:val="20"/>
          <w:szCs w:val="20"/>
        </w:rPr>
        <w:t xml:space="preserve">                                                                  </w:t>
      </w:r>
      <w:r w:rsidRPr="002E7A60">
        <w:rPr>
          <w:sz w:val="20"/>
          <w:szCs w:val="20"/>
        </w:rPr>
        <w:t>6 hafta</w:t>
      </w:r>
    </w:p>
    <w:p w:rsidR="00312B4E" w:rsidRDefault="00312B4E" w:rsidP="006B7409">
      <w:pPr>
        <w:jc w:val="both"/>
        <w:rPr>
          <w:sz w:val="20"/>
          <w:szCs w:val="20"/>
        </w:rPr>
      </w:pPr>
      <w:r>
        <w:rPr>
          <w:sz w:val="20"/>
          <w:szCs w:val="20"/>
        </w:rPr>
        <w:t xml:space="preserve">          </w:t>
      </w:r>
      <w:r w:rsidRPr="002E7A60">
        <w:rPr>
          <w:sz w:val="20"/>
          <w:szCs w:val="20"/>
        </w:rPr>
        <w:t>Dalgalar</w:t>
      </w:r>
      <w:r>
        <w:rPr>
          <w:sz w:val="20"/>
          <w:szCs w:val="20"/>
        </w:rPr>
        <w:t xml:space="preserve">                                                                          3</w:t>
      </w:r>
      <w:r w:rsidRPr="002E7A60">
        <w:rPr>
          <w:sz w:val="20"/>
          <w:szCs w:val="20"/>
        </w:rPr>
        <w:t xml:space="preserve"> hafta</w:t>
      </w:r>
    </w:p>
    <w:p w:rsidR="00312B4E" w:rsidRDefault="00312B4E" w:rsidP="006B7409">
      <w:pPr>
        <w:jc w:val="both"/>
        <w:rPr>
          <w:sz w:val="20"/>
          <w:szCs w:val="20"/>
        </w:rPr>
      </w:pPr>
      <w:r>
        <w:rPr>
          <w:sz w:val="20"/>
          <w:szCs w:val="20"/>
        </w:rPr>
        <w:t xml:space="preserve">          Yıldızlardan Yıldızsılara</w:t>
      </w:r>
      <w:r>
        <w:rPr>
          <w:b/>
          <w:sz w:val="20"/>
          <w:szCs w:val="20"/>
        </w:rPr>
        <w:t xml:space="preserve">                                                 </w:t>
      </w:r>
      <w:r>
        <w:rPr>
          <w:sz w:val="20"/>
          <w:szCs w:val="20"/>
        </w:rPr>
        <w:t>4</w:t>
      </w:r>
      <w:r w:rsidRPr="002E7A60">
        <w:rPr>
          <w:sz w:val="20"/>
          <w:szCs w:val="20"/>
        </w:rPr>
        <w:t xml:space="preserve"> hafta</w:t>
      </w:r>
    </w:p>
    <w:p w:rsidR="00312B4E" w:rsidRDefault="00312B4E" w:rsidP="006B7409">
      <w:pPr>
        <w:jc w:val="both"/>
        <w:rPr>
          <w:sz w:val="20"/>
          <w:szCs w:val="20"/>
        </w:rPr>
      </w:pPr>
    </w:p>
    <w:p w:rsidR="00312B4E" w:rsidRDefault="00312B4E" w:rsidP="006B7409">
      <w:pPr>
        <w:jc w:val="both"/>
        <w:rPr>
          <w:sz w:val="20"/>
          <w:szCs w:val="20"/>
        </w:rPr>
      </w:pPr>
      <w:r>
        <w:rPr>
          <w:sz w:val="20"/>
          <w:szCs w:val="20"/>
        </w:rPr>
        <w:t>Astronomi ve Uzay Bilimleri dersinde ise aşağıdaki üniteler ve planlanan haftalar belirtilmiştir.</w:t>
      </w:r>
    </w:p>
    <w:p w:rsidR="00312B4E" w:rsidRDefault="00312B4E" w:rsidP="00B11645">
      <w:pPr>
        <w:rPr>
          <w:bCs/>
          <w:sz w:val="20"/>
          <w:szCs w:val="20"/>
        </w:rPr>
      </w:pPr>
    </w:p>
    <w:p w:rsidR="00312B4E" w:rsidRPr="00B11645" w:rsidRDefault="00312B4E" w:rsidP="00B11645">
      <w:pPr>
        <w:rPr>
          <w:sz w:val="20"/>
          <w:szCs w:val="20"/>
        </w:rPr>
      </w:pPr>
      <w:r w:rsidRPr="00B11645">
        <w:rPr>
          <w:bCs/>
          <w:sz w:val="20"/>
          <w:szCs w:val="20"/>
        </w:rPr>
        <w:t xml:space="preserve">1. ÜNİTE </w:t>
      </w:r>
      <w:r w:rsidRPr="00B11645">
        <w:rPr>
          <w:sz w:val="20"/>
          <w:szCs w:val="20"/>
        </w:rPr>
        <w:t xml:space="preserve">ASTROMİNİN TANIMI VE       GELİŞİMİ </w:t>
      </w:r>
      <w:r>
        <w:rPr>
          <w:sz w:val="20"/>
          <w:szCs w:val="20"/>
        </w:rPr>
        <w:t xml:space="preserve">               </w:t>
      </w:r>
      <w:r>
        <w:rPr>
          <w:bCs/>
          <w:sz w:val="20"/>
          <w:szCs w:val="20"/>
        </w:rPr>
        <w:t>5 hafta</w:t>
      </w:r>
    </w:p>
    <w:p w:rsidR="00312B4E" w:rsidRPr="00B11645" w:rsidRDefault="00312B4E" w:rsidP="00B11645">
      <w:pPr>
        <w:spacing w:after="200" w:line="276" w:lineRule="auto"/>
        <w:rPr>
          <w:sz w:val="20"/>
          <w:szCs w:val="20"/>
        </w:rPr>
      </w:pPr>
      <w:r>
        <w:rPr>
          <w:bCs/>
          <w:sz w:val="20"/>
          <w:szCs w:val="20"/>
        </w:rPr>
        <w:t>2</w:t>
      </w:r>
      <w:r w:rsidRPr="00B11645">
        <w:rPr>
          <w:bCs/>
          <w:sz w:val="20"/>
          <w:szCs w:val="20"/>
        </w:rPr>
        <w:t xml:space="preserve">. ÜNİTE </w:t>
      </w:r>
      <w:r w:rsidRPr="00B11645">
        <w:rPr>
          <w:sz w:val="20"/>
          <w:szCs w:val="20"/>
        </w:rPr>
        <w:t>EVRENİ TANIYALIM</w:t>
      </w:r>
      <w:r>
        <w:rPr>
          <w:sz w:val="20"/>
          <w:szCs w:val="20"/>
        </w:rPr>
        <w:t xml:space="preserve"> 9</w:t>
      </w:r>
      <w:r>
        <w:rPr>
          <w:bCs/>
          <w:sz w:val="20"/>
          <w:szCs w:val="20"/>
        </w:rPr>
        <w:t xml:space="preserve"> hafta</w:t>
      </w:r>
    </w:p>
    <w:p w:rsidR="00312B4E" w:rsidRPr="00B11645" w:rsidRDefault="00312B4E" w:rsidP="00B11645">
      <w:pPr>
        <w:spacing w:after="200" w:line="276" w:lineRule="auto"/>
        <w:rPr>
          <w:bCs/>
          <w:sz w:val="20"/>
          <w:szCs w:val="20"/>
        </w:rPr>
      </w:pPr>
      <w:r w:rsidRPr="00B11645">
        <w:rPr>
          <w:bCs/>
          <w:sz w:val="20"/>
          <w:szCs w:val="20"/>
        </w:rPr>
        <w:t>3.ÜNİTE: KON DÜZENEKLERİ VE GÖRÜNÜR HAREKET</w:t>
      </w:r>
      <w:r>
        <w:rPr>
          <w:bCs/>
          <w:sz w:val="20"/>
          <w:szCs w:val="20"/>
        </w:rPr>
        <w:t xml:space="preserve">  </w:t>
      </w:r>
      <w:r w:rsidRPr="00B11645">
        <w:rPr>
          <w:bCs/>
          <w:sz w:val="20"/>
          <w:szCs w:val="20"/>
        </w:rPr>
        <w:t xml:space="preserve"> </w:t>
      </w:r>
      <w:r>
        <w:rPr>
          <w:bCs/>
          <w:sz w:val="20"/>
          <w:szCs w:val="20"/>
        </w:rPr>
        <w:t>7 hafta</w:t>
      </w:r>
    </w:p>
    <w:p w:rsidR="00312B4E" w:rsidRDefault="00312B4E" w:rsidP="00B11645">
      <w:pPr>
        <w:spacing w:after="200" w:line="276" w:lineRule="auto"/>
        <w:rPr>
          <w:sz w:val="20"/>
          <w:szCs w:val="20"/>
        </w:rPr>
      </w:pPr>
      <w:r w:rsidRPr="00B11645">
        <w:rPr>
          <w:bCs/>
          <w:sz w:val="20"/>
          <w:szCs w:val="20"/>
        </w:rPr>
        <w:t>4.ÜNİTE: AY VE GÜNEŞ’İN GÖRÜNÜR HAREKETLERİ</w:t>
      </w:r>
      <w:r>
        <w:rPr>
          <w:bCs/>
          <w:sz w:val="20"/>
          <w:szCs w:val="20"/>
        </w:rPr>
        <w:t xml:space="preserve">      5 hafta</w:t>
      </w:r>
    </w:p>
    <w:p w:rsidR="00312B4E" w:rsidRPr="00B11645" w:rsidRDefault="00312B4E" w:rsidP="00B11645">
      <w:pPr>
        <w:spacing w:after="200" w:line="276" w:lineRule="auto"/>
        <w:rPr>
          <w:sz w:val="20"/>
          <w:szCs w:val="20"/>
        </w:rPr>
      </w:pPr>
      <w:r w:rsidRPr="00B11645">
        <w:rPr>
          <w:bCs/>
          <w:sz w:val="20"/>
          <w:szCs w:val="20"/>
        </w:rPr>
        <w:t>5.ÜNİTE: ZAMAN VE TAKVİM</w:t>
      </w:r>
      <w:r>
        <w:rPr>
          <w:bCs/>
          <w:sz w:val="20"/>
          <w:szCs w:val="20"/>
        </w:rPr>
        <w:t xml:space="preserve">                                                  4 hafta</w:t>
      </w:r>
    </w:p>
    <w:p w:rsidR="00312B4E" w:rsidRPr="00B11645" w:rsidRDefault="00312B4E" w:rsidP="00B11645">
      <w:pPr>
        <w:rPr>
          <w:sz w:val="20"/>
          <w:szCs w:val="20"/>
        </w:rPr>
      </w:pPr>
      <w:r w:rsidRPr="00B11645">
        <w:rPr>
          <w:bCs/>
          <w:sz w:val="20"/>
          <w:szCs w:val="20"/>
        </w:rPr>
        <w:t>6.ÜNİTE: UZAY BİLİMLERİ VE UZAY ÇALIŞMALARI</w:t>
      </w:r>
      <w:r>
        <w:rPr>
          <w:bCs/>
          <w:sz w:val="20"/>
          <w:szCs w:val="20"/>
        </w:rPr>
        <w:t xml:space="preserve">        5 hafta</w:t>
      </w:r>
    </w:p>
    <w:p w:rsidR="00312B4E" w:rsidRPr="00B11645" w:rsidRDefault="00312B4E" w:rsidP="006B7409">
      <w:pPr>
        <w:jc w:val="both"/>
        <w:rPr>
          <w:sz w:val="20"/>
          <w:szCs w:val="20"/>
        </w:rPr>
      </w:pPr>
    </w:p>
    <w:p w:rsidR="00312B4E" w:rsidRDefault="00312B4E" w:rsidP="006B7409">
      <w:pPr>
        <w:jc w:val="both"/>
        <w:rPr>
          <w:sz w:val="20"/>
          <w:szCs w:val="20"/>
        </w:rPr>
      </w:pPr>
      <w:r w:rsidRPr="000022DE">
        <w:rPr>
          <w:sz w:val="20"/>
          <w:szCs w:val="20"/>
        </w:rPr>
        <w:t>Planlamanın uygunluğu konusunda görüş birliğine varıldı.</w:t>
      </w:r>
    </w:p>
    <w:p w:rsidR="00312B4E" w:rsidRDefault="00312B4E" w:rsidP="006B7409">
      <w:pPr>
        <w:jc w:val="both"/>
        <w:rPr>
          <w:sz w:val="20"/>
          <w:szCs w:val="20"/>
        </w:rPr>
      </w:pPr>
      <w:r>
        <w:rPr>
          <w:sz w:val="20"/>
          <w:szCs w:val="20"/>
        </w:rPr>
        <w:t>Ders öğretmeni, günlük ders planlarının hazırlanarak derse girilmesinin gerektiğini, günlük ders planının dersin daha verimli işlenmesini ve istenilen hedefe ulaşılıp ulaşılmadığının kontrolünü kolaylaştıracağını söyledi.</w:t>
      </w:r>
    </w:p>
    <w:p w:rsidR="00312B4E" w:rsidRPr="000022DE" w:rsidRDefault="00312B4E" w:rsidP="006B7409">
      <w:pPr>
        <w:jc w:val="both"/>
        <w:rPr>
          <w:sz w:val="20"/>
          <w:szCs w:val="20"/>
        </w:rPr>
      </w:pPr>
    </w:p>
    <w:p w:rsidR="00312B4E" w:rsidRDefault="00312B4E" w:rsidP="006B7409">
      <w:pPr>
        <w:jc w:val="both"/>
        <w:rPr>
          <w:b/>
          <w:sz w:val="20"/>
          <w:szCs w:val="20"/>
        </w:rPr>
      </w:pPr>
      <w:r>
        <w:rPr>
          <w:b/>
          <w:sz w:val="20"/>
          <w:szCs w:val="20"/>
        </w:rPr>
        <w:t xml:space="preserve">7.   </w:t>
      </w:r>
      <w:r w:rsidRPr="00D205C0">
        <w:rPr>
          <w:sz w:val="20"/>
          <w:szCs w:val="20"/>
        </w:rPr>
        <w:t>Ömer SARI:  Diğer zümre öğretmenleriyle işbirliğinin okul ve öğrenci başarısı üzerine etkilerinden söz etti.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312B4E" w:rsidRPr="00BA1102" w:rsidRDefault="00312B4E" w:rsidP="006B7409">
      <w:pPr>
        <w:jc w:val="both"/>
        <w:rPr>
          <w:b/>
          <w:sz w:val="20"/>
          <w:szCs w:val="20"/>
        </w:rPr>
      </w:pPr>
      <w:r w:rsidRPr="00BA1102">
        <w:rPr>
          <w:bCs/>
          <w:sz w:val="20"/>
          <w:szCs w:val="20"/>
        </w:rPr>
        <w:t>Diğer zümre veya bölüm</w:t>
      </w:r>
      <w:r w:rsidRPr="00BA1102">
        <w:rPr>
          <w:sz w:val="20"/>
          <w:szCs w:val="20"/>
        </w:rPr>
        <w:t xml:space="preserve"> öğretmenleriyle aşağıdaki konularda işbirliği yapılacaktır:</w:t>
      </w:r>
    </w:p>
    <w:p w:rsidR="00312B4E" w:rsidRPr="00BA1102" w:rsidRDefault="00312B4E" w:rsidP="006B7409">
      <w:pPr>
        <w:jc w:val="both"/>
        <w:rPr>
          <w:sz w:val="20"/>
          <w:szCs w:val="20"/>
        </w:rPr>
      </w:pPr>
      <w:r w:rsidRPr="00BA1102">
        <w:rPr>
          <w:sz w:val="20"/>
          <w:szCs w:val="20"/>
        </w:rPr>
        <w:t>Ders öğretmeni Ömer Sarı maddenin özellikleri, atom ve maddenin halleri konularında Kimya öğretmeniyle ile,  hesaplamalar konusunda, logaritma, birim çevirmeleri konularında Matematik öğretmenler ile, Atatürkçülük konularında Tarih öğretmenleri ile, doğru ve olumlu cümle ve imla kuralları konusunda Edebiyat öğretmenleri ile işbirliği yapabiliriz dedi.</w:t>
      </w:r>
    </w:p>
    <w:p w:rsidR="00312B4E" w:rsidRPr="00D205C0" w:rsidRDefault="00312B4E" w:rsidP="006B7409">
      <w:pPr>
        <w:jc w:val="both"/>
        <w:rPr>
          <w:color w:val="FF0000"/>
          <w:sz w:val="20"/>
          <w:szCs w:val="20"/>
          <w:u w:val="single"/>
        </w:rPr>
      </w:pPr>
    </w:p>
    <w:p w:rsidR="00312B4E" w:rsidRDefault="00312B4E" w:rsidP="006B7409">
      <w:pPr>
        <w:jc w:val="both"/>
        <w:rPr>
          <w:spacing w:val="-2"/>
          <w:sz w:val="20"/>
          <w:szCs w:val="20"/>
        </w:rPr>
      </w:pPr>
      <w:r w:rsidRPr="001C0DA5">
        <w:rPr>
          <w:b/>
          <w:spacing w:val="-2"/>
          <w:sz w:val="20"/>
          <w:szCs w:val="20"/>
        </w:rPr>
        <w:t>8</w:t>
      </w:r>
      <w:r>
        <w:rPr>
          <w:b/>
          <w:spacing w:val="-2"/>
          <w:sz w:val="20"/>
          <w:szCs w:val="20"/>
        </w:rPr>
        <w:t>.</w:t>
      </w:r>
      <w:r w:rsidRPr="00FA335B">
        <w:rPr>
          <w:spacing w:val="-2"/>
          <w:sz w:val="20"/>
          <w:szCs w:val="20"/>
        </w:rPr>
        <w:t>Bilim ve teknolojideki gelişmelerin, derslere yansıtılmasını sağlayıcı kararlar alınmasında</w:t>
      </w:r>
      <w:r w:rsidRPr="001C0DA5">
        <w:rPr>
          <w:b/>
          <w:spacing w:val="-2"/>
          <w:sz w:val="20"/>
          <w:szCs w:val="20"/>
        </w:rPr>
        <w:t xml:space="preserve"> </w:t>
      </w:r>
      <w:r w:rsidRPr="001C0DA5">
        <w:rPr>
          <w:spacing w:val="-2"/>
          <w:sz w:val="20"/>
          <w:szCs w:val="20"/>
        </w:rPr>
        <w:t>ortaöğretim öğrencisinin anlayabileceği bilimsel yayınların tavsiye edilmesi.</w:t>
      </w:r>
      <w:r>
        <w:rPr>
          <w:spacing w:val="-2"/>
          <w:sz w:val="20"/>
          <w:szCs w:val="20"/>
        </w:rPr>
        <w:t xml:space="preserve"> </w:t>
      </w:r>
      <w:r w:rsidRPr="001C0DA5">
        <w:rPr>
          <w:spacing w:val="-2"/>
          <w:sz w:val="20"/>
          <w:szCs w:val="20"/>
        </w:rPr>
        <w:t>Bilimsel gelişmelerle ilgili olarak öğrencilere derslerde örnekler verilmesi gerektiğinde makale broşür, internet sitelerinden çalışmalar gösterilmesi ve bu amaçla etkileşimli tahtaların etkin bir şekilde kullanılabileceği belirtildi.</w:t>
      </w:r>
    </w:p>
    <w:p w:rsidR="00312B4E" w:rsidRDefault="00312B4E" w:rsidP="006B7409">
      <w:pPr>
        <w:jc w:val="both"/>
        <w:rPr>
          <w:spacing w:val="-2"/>
          <w:sz w:val="20"/>
          <w:szCs w:val="20"/>
        </w:rPr>
      </w:pPr>
    </w:p>
    <w:p w:rsidR="00312B4E" w:rsidRPr="005F48BA" w:rsidRDefault="00312B4E" w:rsidP="006B7409">
      <w:pPr>
        <w:tabs>
          <w:tab w:val="left" w:pos="540"/>
        </w:tabs>
        <w:jc w:val="both"/>
        <w:rPr>
          <w:sz w:val="20"/>
          <w:szCs w:val="20"/>
        </w:rPr>
      </w:pPr>
      <w:r w:rsidRPr="004058B9">
        <w:rPr>
          <w:b/>
          <w:sz w:val="20"/>
          <w:szCs w:val="20"/>
        </w:rPr>
        <w:t>9</w:t>
      </w:r>
      <w:r>
        <w:rPr>
          <w:sz w:val="20"/>
          <w:szCs w:val="20"/>
        </w:rPr>
        <w:t>.</w:t>
      </w:r>
      <w:r w:rsidRPr="005F48BA">
        <w:rPr>
          <w:sz w:val="20"/>
          <w:szCs w:val="20"/>
        </w:rPr>
        <w:t xml:space="preserve">Derslerin daha verimli işlenebilmesi için ihtiyaç duyulan kitap, araç-gereç ve benzeri </w:t>
      </w:r>
      <w:r w:rsidRPr="005F48BA">
        <w:rPr>
          <w:bCs/>
          <w:sz w:val="20"/>
          <w:szCs w:val="20"/>
        </w:rPr>
        <w:t>öğretim materyalinin</w:t>
      </w:r>
      <w:r w:rsidRPr="005F48BA">
        <w:rPr>
          <w:sz w:val="20"/>
          <w:szCs w:val="20"/>
        </w:rPr>
        <w:t xml:space="preserve"> belirlenmesi, laboratuvar kullanımı.</w:t>
      </w:r>
    </w:p>
    <w:p w:rsidR="00312B4E" w:rsidRPr="005F48BA" w:rsidRDefault="00312B4E" w:rsidP="006B7409">
      <w:pPr>
        <w:jc w:val="both"/>
        <w:rPr>
          <w:sz w:val="20"/>
          <w:szCs w:val="20"/>
        </w:rPr>
      </w:pPr>
      <w:r w:rsidRPr="005F48BA">
        <w:rPr>
          <w:sz w:val="20"/>
          <w:szCs w:val="20"/>
        </w:rPr>
        <w:t>Söz alan Ömer Sarı laboratuvarın gerektiği zaman etkin bir şekilde kullanılmasının gerekliliğini belirtti. Laboratuvara görsel araçların götürülmesi öğrencinin derse olan ilgisini artıyor ve daha kalıcı bir öğrenme gerçekleşiyor dedi ve etkileşimli tahta ile konulara uygun birçok görsel ve sunumun gösterilebileceğini belirtti.</w:t>
      </w:r>
    </w:p>
    <w:p w:rsidR="00312B4E" w:rsidRPr="005F48BA" w:rsidRDefault="00312B4E" w:rsidP="006B7409">
      <w:pPr>
        <w:jc w:val="both"/>
        <w:rPr>
          <w:sz w:val="20"/>
          <w:szCs w:val="20"/>
        </w:rPr>
      </w:pPr>
      <w:r w:rsidRPr="005F48BA">
        <w:rPr>
          <w:sz w:val="20"/>
          <w:szCs w:val="20"/>
        </w:rPr>
        <w:t>Toplantıya başkanlık eden okul müdürü Abdullah Danacı;</w:t>
      </w:r>
      <w:r w:rsidRPr="005F48BA">
        <w:rPr>
          <w:b/>
          <w:sz w:val="20"/>
          <w:szCs w:val="20"/>
        </w:rPr>
        <w:t xml:space="preserve"> </w:t>
      </w:r>
      <w:r w:rsidRPr="005F48BA">
        <w:rPr>
          <w:sz w:val="20"/>
          <w:szCs w:val="20"/>
        </w:rPr>
        <w:t xml:space="preserve"> laboratuvar kullanımı çok önemli, görerek ve yaparak öğrenme çok daha kalıcıdır. Milli Eğitim Bakanlığı da ezbere dayalı bir eğitim yerine öğrenci merkezli yapılandırıcı eğitime geçiş çalışmaları yapmaktadır. Bu yüzden bundan sonraki eğitim-öğretim dönemlerinde laboratuvar kullanımının önemi artacaktır dedi.</w:t>
      </w:r>
    </w:p>
    <w:p w:rsidR="00312B4E" w:rsidRPr="005F48BA" w:rsidRDefault="00312B4E" w:rsidP="006B7409">
      <w:pPr>
        <w:jc w:val="both"/>
        <w:rPr>
          <w:sz w:val="20"/>
          <w:szCs w:val="20"/>
        </w:rPr>
      </w:pPr>
      <w:r w:rsidRPr="005F48BA">
        <w:rPr>
          <w:sz w:val="20"/>
          <w:szCs w:val="20"/>
        </w:rPr>
        <w:t>Ders öğretmeni Ömer Sarı etkileşimli tahtanın birçok deneyin ve etkinliğin rahat bir şekilde sınıfta öğrencilere sunulabileceğini dolayısıyla derslerde etkileşimli tahtadan yoğun şekilde yararlanılması gerektiğini, ayrıca laboratuvarda da bazı deneylerin yapılabileceğini söyledi.</w:t>
      </w:r>
    </w:p>
    <w:p w:rsidR="00312B4E" w:rsidRPr="004058B9" w:rsidRDefault="00312B4E" w:rsidP="006B7409">
      <w:pPr>
        <w:jc w:val="both"/>
        <w:rPr>
          <w:sz w:val="20"/>
          <w:szCs w:val="20"/>
        </w:rPr>
      </w:pPr>
    </w:p>
    <w:p w:rsidR="00312B4E" w:rsidRPr="005F48BA" w:rsidRDefault="00312B4E" w:rsidP="006B7409">
      <w:pPr>
        <w:jc w:val="both"/>
        <w:rPr>
          <w:b/>
          <w:sz w:val="20"/>
          <w:szCs w:val="20"/>
        </w:rPr>
      </w:pPr>
      <w:r w:rsidRPr="004D6625">
        <w:rPr>
          <w:b/>
          <w:sz w:val="20"/>
          <w:szCs w:val="20"/>
        </w:rPr>
        <w:t>10</w:t>
      </w:r>
      <w:r w:rsidRPr="00560D5F">
        <w:rPr>
          <w:color w:val="FF0000"/>
          <w:sz w:val="20"/>
          <w:szCs w:val="20"/>
        </w:rPr>
        <w:t xml:space="preserve">. </w:t>
      </w:r>
      <w:r w:rsidRPr="005F48BA">
        <w:rPr>
          <w:bCs/>
          <w:sz w:val="20"/>
          <w:szCs w:val="20"/>
        </w:rPr>
        <w:t>Okul veya kurum ve çevre</w:t>
      </w:r>
      <w:r w:rsidRPr="005F48BA">
        <w:rPr>
          <w:sz w:val="20"/>
          <w:szCs w:val="20"/>
        </w:rPr>
        <w:t xml:space="preserve"> imkânlarımıza göre;</w:t>
      </w:r>
    </w:p>
    <w:p w:rsidR="00312B4E" w:rsidRPr="005F48BA" w:rsidRDefault="00312B4E" w:rsidP="006B7409">
      <w:pPr>
        <w:jc w:val="both"/>
        <w:rPr>
          <w:sz w:val="20"/>
          <w:szCs w:val="20"/>
        </w:rPr>
      </w:pPr>
      <w:r w:rsidRPr="005F48BA">
        <w:rPr>
          <w:sz w:val="20"/>
          <w:szCs w:val="20"/>
        </w:rPr>
        <w:t>Ders öğretmeni Ömer Sarı imkanlar ölçüsünde bazı konular ile ilgili gezilerin yapılmasının faydalı olacağını ve bu gezilerin Gezi ve inceleme kulübü ile işbirliği içinde özellikle hafta sonlarında yapılabileceğini söyledi.</w:t>
      </w:r>
    </w:p>
    <w:p w:rsidR="00312B4E" w:rsidRPr="005F48BA" w:rsidRDefault="00312B4E" w:rsidP="006B7409">
      <w:pPr>
        <w:jc w:val="both"/>
        <w:rPr>
          <w:sz w:val="20"/>
          <w:szCs w:val="20"/>
        </w:rPr>
      </w:pPr>
      <w:r w:rsidRPr="005F48BA">
        <w:rPr>
          <w:sz w:val="20"/>
          <w:szCs w:val="20"/>
        </w:rPr>
        <w:t xml:space="preserve"> (Bu planlamalar öğrenci-veli işbirliği ile katılım durumuna göre yapılacaktır). </w:t>
      </w:r>
    </w:p>
    <w:p w:rsidR="00312B4E" w:rsidRPr="001C0DA5" w:rsidRDefault="00312B4E" w:rsidP="006B7409">
      <w:pPr>
        <w:jc w:val="both"/>
        <w:rPr>
          <w:spacing w:val="-2"/>
          <w:sz w:val="20"/>
          <w:szCs w:val="20"/>
        </w:rPr>
      </w:pPr>
    </w:p>
    <w:p w:rsidR="00312B4E" w:rsidRDefault="00312B4E" w:rsidP="006B7409">
      <w:pPr>
        <w:tabs>
          <w:tab w:val="left" w:pos="540"/>
        </w:tabs>
        <w:jc w:val="both"/>
        <w:rPr>
          <w:b/>
          <w:sz w:val="20"/>
          <w:szCs w:val="20"/>
        </w:rPr>
      </w:pPr>
    </w:p>
    <w:p w:rsidR="00312B4E" w:rsidRPr="004C563D" w:rsidRDefault="00312B4E" w:rsidP="006B7409">
      <w:pPr>
        <w:tabs>
          <w:tab w:val="left" w:pos="540"/>
        </w:tabs>
        <w:jc w:val="both"/>
        <w:rPr>
          <w:sz w:val="20"/>
          <w:szCs w:val="20"/>
        </w:rPr>
      </w:pPr>
      <w:r>
        <w:rPr>
          <w:b/>
          <w:sz w:val="20"/>
          <w:szCs w:val="20"/>
        </w:rPr>
        <w:t>11.</w:t>
      </w:r>
      <w:r w:rsidRPr="00FA335B">
        <w:rPr>
          <w:bCs/>
          <w:sz w:val="20"/>
          <w:szCs w:val="20"/>
        </w:rPr>
        <w:t>Öğrenci başarısının ölçülmesi ve değerlendirilmesinde ortak bir anlayışın, birlik ve beraberliğe yönelik belirleyici kararların alınması,</w:t>
      </w:r>
      <w:r w:rsidRPr="004C563D">
        <w:rPr>
          <w:sz w:val="20"/>
          <w:szCs w:val="20"/>
        </w:rPr>
        <w:t xml:space="preserve">             </w:t>
      </w:r>
    </w:p>
    <w:p w:rsidR="00312B4E" w:rsidRPr="004C563D" w:rsidRDefault="00312B4E" w:rsidP="006B7409">
      <w:pPr>
        <w:autoSpaceDE w:val="0"/>
        <w:autoSpaceDN w:val="0"/>
        <w:adjustRightInd w:val="0"/>
        <w:rPr>
          <w:sz w:val="20"/>
          <w:szCs w:val="20"/>
        </w:rPr>
      </w:pPr>
      <w:r>
        <w:rPr>
          <w:sz w:val="20"/>
          <w:szCs w:val="20"/>
        </w:rPr>
        <w:t xml:space="preserve"> </w:t>
      </w:r>
      <w:r w:rsidRPr="004C563D">
        <w:rPr>
          <w:sz w:val="20"/>
          <w:szCs w:val="20"/>
        </w:rPr>
        <w:t xml:space="preserve">Orta öğretim kurumları yönetmeliğinden sınıf geçme ve sınavlar ile ilgili bölüm </w:t>
      </w:r>
      <w:r>
        <w:rPr>
          <w:sz w:val="20"/>
          <w:szCs w:val="20"/>
        </w:rPr>
        <w:t xml:space="preserve">Ömer Sarı </w:t>
      </w:r>
      <w:r w:rsidRPr="004C563D">
        <w:rPr>
          <w:sz w:val="20"/>
          <w:szCs w:val="20"/>
        </w:rPr>
        <w:t xml:space="preserve">tarafından okundu ve </w:t>
      </w:r>
      <w:r>
        <w:rPr>
          <w:sz w:val="20"/>
          <w:szCs w:val="20"/>
        </w:rPr>
        <w:t>ö</w:t>
      </w:r>
      <w:r w:rsidRPr="004C563D">
        <w:rPr>
          <w:sz w:val="20"/>
          <w:szCs w:val="20"/>
        </w:rPr>
        <w:t>ğretmenlerin,</w:t>
      </w:r>
      <w:r>
        <w:rPr>
          <w:sz w:val="20"/>
          <w:szCs w:val="20"/>
        </w:rPr>
        <w:t xml:space="preserve"> </w:t>
      </w:r>
      <w:r w:rsidRPr="004C563D">
        <w:rPr>
          <w:sz w:val="20"/>
          <w:szCs w:val="20"/>
        </w:rPr>
        <w:t xml:space="preserve"> ölçme ve değerlendirme yaparken aşağıdaki noktalara dikkat etmeleri, daha geçerli ve güvenilir değerlendirme yapmalarına katkı sağlayacaktır denildi.</w:t>
      </w:r>
    </w:p>
    <w:p w:rsidR="00312B4E" w:rsidRPr="004C563D" w:rsidRDefault="00312B4E" w:rsidP="006B7409">
      <w:pPr>
        <w:autoSpaceDE w:val="0"/>
        <w:autoSpaceDN w:val="0"/>
        <w:adjustRightInd w:val="0"/>
        <w:rPr>
          <w:sz w:val="20"/>
          <w:szCs w:val="20"/>
        </w:rPr>
      </w:pPr>
      <w:r>
        <w:rPr>
          <w:sz w:val="20"/>
          <w:szCs w:val="20"/>
        </w:rPr>
        <w:t>Okul Müdürü A</w:t>
      </w:r>
      <w:r w:rsidRPr="004C563D">
        <w:rPr>
          <w:sz w:val="20"/>
          <w:szCs w:val="20"/>
        </w:rPr>
        <w:t>bdullah Danacı yapılacak sınavlarda yönetmeliğe uyulması gerektiğini belirtti.</w:t>
      </w:r>
    </w:p>
    <w:p w:rsidR="00312B4E" w:rsidRPr="004C563D" w:rsidRDefault="00312B4E" w:rsidP="006B7409">
      <w:pPr>
        <w:autoSpaceDE w:val="0"/>
        <w:autoSpaceDN w:val="0"/>
        <w:adjustRightInd w:val="0"/>
        <w:rPr>
          <w:sz w:val="20"/>
          <w:szCs w:val="20"/>
        </w:rPr>
      </w:pPr>
      <w:r w:rsidRPr="004C563D">
        <w:rPr>
          <w:sz w:val="20"/>
          <w:szCs w:val="20"/>
        </w:rPr>
        <w:t>1. Seçilen ölçme ve değerlendirme yöntem ve teknikleri ders programında hedeflenen kazanımlara uygun olmalıdır. Ölçme ve değerlendirme araçları ile değerlendirme ölçütlerinin programın temel amaçlarına hizmet eder nitelikte olmasına ve programda kazandırılması hedeflenen becerileri kapsamasına dikkat edilmelidir.</w:t>
      </w:r>
    </w:p>
    <w:p w:rsidR="00312B4E" w:rsidRPr="004C563D" w:rsidRDefault="00312B4E" w:rsidP="00FA335B">
      <w:pPr>
        <w:autoSpaceDE w:val="0"/>
        <w:autoSpaceDN w:val="0"/>
        <w:adjustRightInd w:val="0"/>
        <w:rPr>
          <w:sz w:val="20"/>
          <w:szCs w:val="20"/>
        </w:rPr>
      </w:pPr>
      <w:r w:rsidRPr="004C563D">
        <w:rPr>
          <w:sz w:val="20"/>
          <w:szCs w:val="20"/>
        </w:rPr>
        <w:t>2. Öğretmenlerin geleneksel değerlendirme araçları (çoktan seçmeli, doğru/ yanlış, eşleştirme, kısa yanıtlı sorular vb.) ile performansa dayalı değerlendirme araçlarını birlikte ve dengeli kullanması öğrenci kazanımlarının daha etkili değerlendiril</w:t>
      </w:r>
      <w:r>
        <w:rPr>
          <w:sz w:val="20"/>
          <w:szCs w:val="20"/>
        </w:rPr>
        <w:t xml:space="preserve">- </w:t>
      </w:r>
      <w:r w:rsidRPr="004C563D">
        <w:rPr>
          <w:sz w:val="20"/>
          <w:szCs w:val="20"/>
        </w:rPr>
        <w:t>mesini sağlayacaktır.</w:t>
      </w:r>
    </w:p>
    <w:p w:rsidR="00312B4E" w:rsidRPr="004C563D" w:rsidRDefault="00312B4E" w:rsidP="00FA335B">
      <w:pPr>
        <w:autoSpaceDE w:val="0"/>
        <w:autoSpaceDN w:val="0"/>
        <w:adjustRightInd w:val="0"/>
        <w:rPr>
          <w:sz w:val="20"/>
          <w:szCs w:val="20"/>
        </w:rPr>
      </w:pPr>
      <w:r w:rsidRPr="004C563D">
        <w:rPr>
          <w:sz w:val="20"/>
          <w:szCs w:val="20"/>
        </w:rPr>
        <w:t>3. Performansa dayalı değerlendirme yapmak için verilen performans görevlerinde öğrencilerin performansının, daha önceden hazırlanmış ölçütlerden oluşan değerlendirme araçlarından (dereceli puanlama anahtarı, derecelendirme ölçeği vb) biri ile değerlendirilmesi ve puanlanması gerekmektedir.</w:t>
      </w:r>
    </w:p>
    <w:p w:rsidR="00312B4E" w:rsidRPr="004C563D" w:rsidRDefault="00312B4E" w:rsidP="00FA335B">
      <w:pPr>
        <w:autoSpaceDE w:val="0"/>
        <w:autoSpaceDN w:val="0"/>
        <w:adjustRightInd w:val="0"/>
        <w:rPr>
          <w:sz w:val="20"/>
          <w:szCs w:val="20"/>
        </w:rPr>
      </w:pPr>
      <w:r w:rsidRPr="004C563D">
        <w:rPr>
          <w:sz w:val="20"/>
          <w:szCs w:val="20"/>
        </w:rPr>
        <w:t>4. Verilen projeler  ve performans görevlerinde öğrencilerin bir kaynaktan bilgileri aynen aktarmaları yerine; elde ettikleri bilgileri, yorumlamaları, transfer etmeleri, çıkarımda bulunmaları, analiz etmeleri, değerlendirme yapmaları, tablo veya grafiğe dönüştürmeleri vb. sağlanmalıdır. Öğrencilerin performansına ilişkin değerlendirme sonuçları mümkün olduğunca kısa sürede öğrencilere bildirilmelidir.</w:t>
      </w:r>
    </w:p>
    <w:p w:rsidR="00312B4E" w:rsidRPr="004C563D" w:rsidRDefault="00312B4E" w:rsidP="00FA335B">
      <w:pPr>
        <w:autoSpaceDE w:val="0"/>
        <w:autoSpaceDN w:val="0"/>
        <w:adjustRightInd w:val="0"/>
        <w:rPr>
          <w:sz w:val="20"/>
          <w:szCs w:val="20"/>
        </w:rPr>
      </w:pPr>
      <w:r w:rsidRPr="004C563D">
        <w:rPr>
          <w:sz w:val="20"/>
          <w:szCs w:val="20"/>
        </w:rPr>
        <w:t>5. Sınıfta yapılan her türlü etkinliğin değerlendirilerek bir puanlama yapılması zorunlu değildir.</w:t>
      </w:r>
    </w:p>
    <w:p w:rsidR="00312B4E" w:rsidRDefault="00312B4E" w:rsidP="00FA335B">
      <w:pPr>
        <w:autoSpaceDE w:val="0"/>
        <w:autoSpaceDN w:val="0"/>
        <w:adjustRightInd w:val="0"/>
        <w:rPr>
          <w:sz w:val="20"/>
          <w:szCs w:val="20"/>
        </w:rPr>
      </w:pPr>
      <w:r w:rsidRPr="004C563D">
        <w:rPr>
          <w:sz w:val="20"/>
          <w:szCs w:val="20"/>
        </w:rPr>
        <w:t>6. Öğrencilerin öğrenmelerine destek sağlamak ve performanslarını değerlendirmek için yapılacak grup çalışmalarında iki yol izlenebilir. Birincisinde, verilen görev veya proje, gruptaki öğrenci sayısı kadar alt bölüme ayrılarak her öğrenciye bir alt görev yüklenir. İkincisinde ise söz konusu görev veya proje grubun tamamına verilir; grup iş bölümünü kendisi yapar; her grup üyesinin görev takibi de gruba ait bir iştir. Birinci tip grup çalışmaları değerlendirilirken, görev ve proje sunum aşamalarında her öğrenci kendi hazırladığı bölümden sorumludur ve her öğrencinin performansı ayrı değerlendirilir. İkinci tip grup çalışmalarında ise her öğrenciye eşit puan takdir edilir. Başka bir deyişle, bir grubun tüm üyeleri aynı puanı alır.</w:t>
      </w:r>
    </w:p>
    <w:p w:rsidR="00312B4E" w:rsidRDefault="00312B4E" w:rsidP="00FA335B">
      <w:pPr>
        <w:jc w:val="both"/>
        <w:rPr>
          <w:b/>
          <w:sz w:val="20"/>
          <w:szCs w:val="20"/>
        </w:rPr>
      </w:pPr>
    </w:p>
    <w:p w:rsidR="00312B4E" w:rsidRPr="00FA335B" w:rsidRDefault="00312B4E" w:rsidP="00FA335B">
      <w:pPr>
        <w:jc w:val="both"/>
        <w:rPr>
          <w:sz w:val="20"/>
          <w:szCs w:val="20"/>
        </w:rPr>
      </w:pPr>
      <w:r w:rsidRPr="00706164">
        <w:rPr>
          <w:b/>
          <w:sz w:val="20"/>
          <w:szCs w:val="20"/>
        </w:rPr>
        <w:t>12</w:t>
      </w:r>
      <w:r>
        <w:rPr>
          <w:b/>
          <w:sz w:val="20"/>
          <w:szCs w:val="20"/>
        </w:rPr>
        <w:t>.</w:t>
      </w:r>
      <w:r w:rsidRPr="00FA335B">
        <w:rPr>
          <w:sz w:val="20"/>
          <w:szCs w:val="20"/>
        </w:rPr>
        <w:t xml:space="preserve">Sınavların şekil, sayı ve süresi ile ürün değerlendirme </w:t>
      </w:r>
      <w:r w:rsidRPr="00FA335B">
        <w:rPr>
          <w:bCs/>
          <w:sz w:val="20"/>
          <w:szCs w:val="20"/>
        </w:rPr>
        <w:t>ölçütleri</w:t>
      </w:r>
      <w:r w:rsidRPr="00FA335B">
        <w:rPr>
          <w:sz w:val="20"/>
          <w:szCs w:val="20"/>
        </w:rPr>
        <w:t xml:space="preserve"> ile puanlarının belirlenmesi</w:t>
      </w:r>
    </w:p>
    <w:p w:rsidR="00312B4E" w:rsidRPr="00706164" w:rsidRDefault="00312B4E" w:rsidP="00FA335B">
      <w:pPr>
        <w:jc w:val="both"/>
        <w:rPr>
          <w:sz w:val="20"/>
          <w:szCs w:val="20"/>
        </w:rPr>
      </w:pPr>
      <w:r w:rsidRPr="00706164">
        <w:rPr>
          <w:sz w:val="20"/>
          <w:szCs w:val="20"/>
        </w:rPr>
        <w:t>Ders öğretmeni</w:t>
      </w:r>
      <w:r>
        <w:rPr>
          <w:sz w:val="20"/>
          <w:szCs w:val="20"/>
        </w:rPr>
        <w:t xml:space="preserve"> Ömer Sarı </w:t>
      </w:r>
      <w:r w:rsidRPr="00706164">
        <w:rPr>
          <w:sz w:val="20"/>
          <w:szCs w:val="20"/>
        </w:rPr>
        <w:t>tarafından</w:t>
      </w:r>
      <w:r>
        <w:rPr>
          <w:sz w:val="20"/>
          <w:szCs w:val="20"/>
        </w:rPr>
        <w:t xml:space="preserve"> </w:t>
      </w:r>
      <w:r w:rsidRPr="00706164">
        <w:rPr>
          <w:sz w:val="20"/>
          <w:szCs w:val="20"/>
        </w:rPr>
        <w:t>07.09.2013 tarih ve 28758 sayılı yeni ortaöğretim kurumları yönetmeliğinde sınavların şekil, sayı ve süreleri ile ilgili bölüm okundu</w:t>
      </w:r>
      <w:r w:rsidRPr="00706164">
        <w:rPr>
          <w:i/>
          <w:sz w:val="20"/>
          <w:szCs w:val="20"/>
        </w:rPr>
        <w:t xml:space="preserve">. </w:t>
      </w:r>
      <w:r w:rsidRPr="00706164">
        <w:rPr>
          <w:b/>
          <w:i/>
          <w:sz w:val="20"/>
          <w:szCs w:val="20"/>
        </w:rPr>
        <w:t xml:space="preserve">   </w:t>
      </w:r>
    </w:p>
    <w:p w:rsidR="00312B4E" w:rsidRPr="00706164" w:rsidRDefault="00312B4E" w:rsidP="00FA335B">
      <w:pPr>
        <w:jc w:val="both"/>
        <w:rPr>
          <w:sz w:val="20"/>
          <w:szCs w:val="20"/>
        </w:rPr>
      </w:pPr>
      <w:r>
        <w:rPr>
          <w:sz w:val="20"/>
          <w:szCs w:val="20"/>
        </w:rPr>
        <w:t>S</w:t>
      </w:r>
      <w:r w:rsidRPr="00706164">
        <w:rPr>
          <w:sz w:val="20"/>
          <w:szCs w:val="20"/>
        </w:rPr>
        <w:t>ınavlar, uygulamalar ve ödev sonuçları yazılı sınavın yapıldığı tarihten veya ödev ve uygulamanın teslimi tarihinden en çok 10 gün içinde öğrenciye duyurulur ve öğrencinin istemesi halinde  sınav kağıdı ders öğretmeni ile birlikte bir defa daha i</w:t>
      </w:r>
      <w:r>
        <w:rPr>
          <w:sz w:val="20"/>
          <w:szCs w:val="20"/>
        </w:rPr>
        <w:t>ncelenir</w:t>
      </w:r>
      <w:r w:rsidRPr="00706164">
        <w:rPr>
          <w:sz w:val="20"/>
          <w:szCs w:val="20"/>
        </w:rPr>
        <w:t xml:space="preserve"> ibaresine dikkat çekilerek titizlikle uygulanmasına karar verildi. Her dönem için 9.sınıflarda en az 2 yazılı sınav,10.sınıflarda en az 3</w:t>
      </w:r>
      <w:r>
        <w:rPr>
          <w:sz w:val="20"/>
          <w:szCs w:val="20"/>
        </w:rPr>
        <w:t xml:space="preserve"> </w:t>
      </w:r>
      <w:r w:rsidRPr="00706164">
        <w:rPr>
          <w:sz w:val="20"/>
          <w:szCs w:val="20"/>
        </w:rPr>
        <w:t>yazılı sınav yapılacaktır. Okulumuzda alınan karar doğrultusunda sınıflar bazında bütün sınıfların sınavlar</w:t>
      </w:r>
      <w:r>
        <w:rPr>
          <w:sz w:val="20"/>
          <w:szCs w:val="20"/>
        </w:rPr>
        <w:t>ının ortak yapılacağ</w:t>
      </w:r>
      <w:r w:rsidRPr="00706164">
        <w:rPr>
          <w:sz w:val="20"/>
          <w:szCs w:val="20"/>
        </w:rPr>
        <w:t xml:space="preserve">ı ve son sınavların test sınavı şeklinde yapılacağı belirtildi. Performans notları oluşturulurken, her öğrenci her dönem bir </w:t>
      </w:r>
      <w:r>
        <w:rPr>
          <w:sz w:val="20"/>
          <w:szCs w:val="20"/>
        </w:rPr>
        <w:t>performans çalışması verilecektir</w:t>
      </w:r>
      <w:r w:rsidRPr="00706164">
        <w:rPr>
          <w:sz w:val="20"/>
          <w:szCs w:val="20"/>
        </w:rPr>
        <w:t xml:space="preserve">, Ayrıca öğrencilerin derse hazırlıkları, derse aktif katılımları ve dersle ilgili araştırma çalışmaları da performans çalışması kapsamında ayrıca notla değerlendirilir. </w:t>
      </w:r>
      <w:r w:rsidRPr="00706164">
        <w:rPr>
          <w:sz w:val="20"/>
          <w:szCs w:val="20"/>
        </w:rPr>
        <w:tab/>
        <w:t xml:space="preserve"> </w:t>
      </w:r>
    </w:p>
    <w:p w:rsidR="00312B4E" w:rsidRPr="00706164" w:rsidRDefault="00312B4E" w:rsidP="00FA335B">
      <w:pPr>
        <w:jc w:val="both"/>
        <w:rPr>
          <w:sz w:val="20"/>
          <w:szCs w:val="20"/>
        </w:rPr>
      </w:pPr>
      <w:r w:rsidRPr="00706164">
        <w:rPr>
          <w:sz w:val="20"/>
          <w:szCs w:val="20"/>
        </w:rPr>
        <w:t xml:space="preserve">Ders öğretmeni </w:t>
      </w:r>
      <w:r>
        <w:rPr>
          <w:sz w:val="20"/>
          <w:szCs w:val="20"/>
        </w:rPr>
        <w:t xml:space="preserve">Ömer Sarı </w:t>
      </w:r>
      <w:r w:rsidRPr="00706164">
        <w:rPr>
          <w:sz w:val="20"/>
          <w:szCs w:val="20"/>
        </w:rPr>
        <w:t>“Yazılı sınavlarda tek tip soru sormamalıyız. Öğrencilere mümkün olduğunca analiz-sentez yaptıracak sorular sormalıyız. Sorular Doğru -yanlış, eşleştirme,</w:t>
      </w:r>
      <w:r>
        <w:rPr>
          <w:sz w:val="20"/>
          <w:szCs w:val="20"/>
        </w:rPr>
        <w:t xml:space="preserve"> boşluk doldurma, test ve </w:t>
      </w:r>
      <w:r w:rsidRPr="00706164">
        <w:rPr>
          <w:sz w:val="20"/>
          <w:szCs w:val="20"/>
        </w:rPr>
        <w:t>klasik sorulardan oluşmalıdır.</w:t>
      </w:r>
    </w:p>
    <w:p w:rsidR="00312B4E" w:rsidRPr="00706164" w:rsidRDefault="00312B4E" w:rsidP="00FA335B">
      <w:pPr>
        <w:jc w:val="both"/>
        <w:rPr>
          <w:sz w:val="20"/>
          <w:szCs w:val="20"/>
        </w:rPr>
      </w:pPr>
      <w:r w:rsidRPr="00706164">
        <w:rPr>
          <w:sz w:val="20"/>
          <w:szCs w:val="20"/>
        </w:rPr>
        <w:t>Zümre başkanı Abdullah Danacı; öğrenci</w:t>
      </w:r>
      <w:r>
        <w:rPr>
          <w:sz w:val="20"/>
          <w:szCs w:val="20"/>
        </w:rPr>
        <w:t xml:space="preserve"> başarısı yazılı</w:t>
      </w:r>
      <w:r w:rsidRPr="00706164">
        <w:rPr>
          <w:sz w:val="20"/>
          <w:szCs w:val="20"/>
        </w:rPr>
        <w:t xml:space="preserve"> puanları ve performans çalışma puanları ile belirlenmektedir,</w:t>
      </w:r>
      <w:r>
        <w:rPr>
          <w:sz w:val="20"/>
          <w:szCs w:val="20"/>
        </w:rPr>
        <w:t xml:space="preserve"> </w:t>
      </w:r>
      <w:r w:rsidRPr="00706164">
        <w:rPr>
          <w:sz w:val="20"/>
          <w:szCs w:val="20"/>
        </w:rPr>
        <w:t>ayrıca her sınıfta be</w:t>
      </w:r>
      <w:r>
        <w:rPr>
          <w:sz w:val="20"/>
          <w:szCs w:val="20"/>
        </w:rPr>
        <w:t>lli sayıda belirlenen öğrenciye</w:t>
      </w:r>
      <w:r w:rsidRPr="00706164">
        <w:rPr>
          <w:sz w:val="20"/>
          <w:szCs w:val="20"/>
        </w:rPr>
        <w:t xml:space="preserve">  de proje yaptırılarak puanla değerlendirilip sınıf geçme notları oluşturulacaktır dedi.</w:t>
      </w:r>
    </w:p>
    <w:p w:rsidR="00312B4E" w:rsidRPr="00706164" w:rsidRDefault="00312B4E" w:rsidP="00FA335B">
      <w:pPr>
        <w:jc w:val="both"/>
        <w:rPr>
          <w:sz w:val="20"/>
          <w:szCs w:val="20"/>
        </w:rPr>
      </w:pPr>
      <w:r w:rsidRPr="00706164">
        <w:rPr>
          <w:sz w:val="20"/>
          <w:szCs w:val="20"/>
        </w:rPr>
        <w:t xml:space="preserve"> Bununla birlikte;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Cevap anahtarlarını sınavı uygulamadan önce çıkarmalıyız, sürenin uygun olup olmadığını kontrol etmeliyiz.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Sınavdan hemen sonra cevap anahtarlarını öğrencilerin görebilecekleri panolara asmalıyız.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Öğrenciler bu vesileyle yanlışlarını görüp sonraki sınavlarda aynı hataları yapmamalı.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Sınavı değerlendirdikten sonra soru analizi yapılmalıdır.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Böylece öğrencilerin zorlandıkları konuları rahatlıkla tespit edebiliriz.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Öğrencilerin eksiklerini belirledikten sonra bunları gidermek için çalışmalar yapmalıyız.        </w:t>
      </w:r>
    </w:p>
    <w:p w:rsidR="00312B4E" w:rsidRDefault="00312B4E" w:rsidP="00FA335B">
      <w:pPr>
        <w:jc w:val="both"/>
        <w:rPr>
          <w:sz w:val="20"/>
          <w:szCs w:val="20"/>
        </w:rPr>
      </w:pPr>
      <w:r w:rsidRPr="00706164">
        <w:rPr>
          <w:sz w:val="20"/>
          <w:szCs w:val="20"/>
        </w:rPr>
        <w:t>Öğrenci takip formları hazırlanarak yıl boyunca öğrencilerimizi değerlendirebiliriz.   Bu şekilde öğrenci hem hak ettiği notu alacak hem de ders işleme sürecine katılacaktır.</w:t>
      </w:r>
    </w:p>
    <w:p w:rsidR="00312B4E" w:rsidRPr="002D53A9" w:rsidRDefault="00312B4E" w:rsidP="00CE5180">
      <w:pPr>
        <w:jc w:val="both"/>
        <w:rPr>
          <w:sz w:val="20"/>
          <w:szCs w:val="20"/>
        </w:rPr>
      </w:pPr>
      <w:r w:rsidRPr="002D53A9">
        <w:rPr>
          <w:sz w:val="20"/>
          <w:szCs w:val="20"/>
        </w:rPr>
        <w:t xml:space="preserve">Haftalık ders saatine göre her şubeye aşağıdaki gibi yazılı yapılmasına karar verildi. </w:t>
      </w:r>
    </w:p>
    <w:p w:rsidR="00312B4E" w:rsidRPr="00E732A3" w:rsidRDefault="00312B4E" w:rsidP="00CE5180">
      <w:pPr>
        <w:jc w:val="both"/>
        <w:rPr>
          <w:sz w:val="20"/>
          <w:szCs w:val="20"/>
        </w:rPr>
      </w:pPr>
      <w:r>
        <w:rPr>
          <w:sz w:val="20"/>
          <w:szCs w:val="20"/>
        </w:rPr>
        <w:t xml:space="preserve">     </w:t>
      </w:r>
      <w:r w:rsidRPr="00E732A3">
        <w:rPr>
          <w:sz w:val="20"/>
          <w:szCs w:val="20"/>
        </w:rPr>
        <w:t>9.sınıflar:  I.Dönem:Kasım ayı 2.hafta, Ocak ayı 2.hafta.</w:t>
      </w:r>
    </w:p>
    <w:p w:rsidR="00312B4E" w:rsidRPr="00E732A3" w:rsidRDefault="00312B4E" w:rsidP="00CE5180">
      <w:pPr>
        <w:jc w:val="both"/>
        <w:rPr>
          <w:sz w:val="20"/>
          <w:szCs w:val="20"/>
        </w:rPr>
      </w:pPr>
      <w:r w:rsidRPr="00E732A3">
        <w:rPr>
          <w:sz w:val="20"/>
          <w:szCs w:val="20"/>
        </w:rPr>
        <w:t xml:space="preserve">                       II.Dönem:Nisan ayı 2.hafta,Mayıs ayı 4.hafta</w:t>
      </w:r>
    </w:p>
    <w:p w:rsidR="00312B4E" w:rsidRPr="00E732A3" w:rsidRDefault="00312B4E" w:rsidP="00CE5180">
      <w:pPr>
        <w:jc w:val="both"/>
        <w:rPr>
          <w:sz w:val="20"/>
          <w:szCs w:val="20"/>
        </w:rPr>
      </w:pPr>
      <w:r w:rsidRPr="00E732A3">
        <w:rPr>
          <w:sz w:val="20"/>
          <w:szCs w:val="20"/>
        </w:rPr>
        <w:t xml:space="preserve">     10.sınıflar:I.Dönem:Kasım ayı2.hafta,Aralık ayı 2.hafta, Ocak ayı 2.hafta.</w:t>
      </w:r>
    </w:p>
    <w:p w:rsidR="00312B4E" w:rsidRPr="00560D5F" w:rsidRDefault="00312B4E" w:rsidP="00CE5180">
      <w:pPr>
        <w:jc w:val="both"/>
        <w:rPr>
          <w:color w:val="FF0000"/>
          <w:sz w:val="20"/>
          <w:szCs w:val="20"/>
        </w:rPr>
      </w:pPr>
      <w:r w:rsidRPr="00E732A3">
        <w:rPr>
          <w:sz w:val="20"/>
          <w:szCs w:val="20"/>
        </w:rPr>
        <w:t xml:space="preserve">                       II.Dönem:Mart ayı 4.hafta,Nisan ayı 4.haftaMayıs ayı 4.hafta</w:t>
      </w:r>
      <w:r w:rsidRPr="00560D5F">
        <w:rPr>
          <w:color w:val="FF0000"/>
          <w:sz w:val="20"/>
          <w:szCs w:val="20"/>
        </w:rPr>
        <w:t xml:space="preserve">       </w:t>
      </w:r>
    </w:p>
    <w:p w:rsidR="00312B4E" w:rsidRPr="00E732A3" w:rsidRDefault="00312B4E" w:rsidP="00C439D1">
      <w:pPr>
        <w:jc w:val="both"/>
        <w:rPr>
          <w:sz w:val="20"/>
          <w:szCs w:val="20"/>
        </w:rPr>
      </w:pPr>
      <w:r>
        <w:rPr>
          <w:sz w:val="20"/>
          <w:szCs w:val="20"/>
        </w:rPr>
        <w:t xml:space="preserve">     11. </w:t>
      </w:r>
      <w:r w:rsidRPr="00E732A3">
        <w:rPr>
          <w:sz w:val="20"/>
          <w:szCs w:val="20"/>
        </w:rPr>
        <w:t>sınıflar:I.Dönem:Kasım ayı2.hafta,Aralık ayı 2.hafta, Ocak ayı 2.hafta.</w:t>
      </w:r>
    </w:p>
    <w:p w:rsidR="00312B4E" w:rsidRPr="00C439D1" w:rsidRDefault="00312B4E" w:rsidP="00C439D1">
      <w:pPr>
        <w:jc w:val="both"/>
        <w:rPr>
          <w:sz w:val="20"/>
          <w:szCs w:val="20"/>
        </w:rPr>
      </w:pPr>
      <w:r w:rsidRPr="00E732A3">
        <w:rPr>
          <w:sz w:val="20"/>
          <w:szCs w:val="20"/>
        </w:rPr>
        <w:t xml:space="preserve">                       II.Dönem:Mart ayı 4.hafta,Nisan ayı 4.haftaMayıs ayı 4.hafta</w:t>
      </w:r>
      <w:r w:rsidRPr="00560D5F">
        <w:rPr>
          <w:color w:val="FF0000"/>
          <w:sz w:val="20"/>
          <w:szCs w:val="20"/>
        </w:rPr>
        <w:t xml:space="preserve">       </w:t>
      </w:r>
    </w:p>
    <w:p w:rsidR="00312B4E" w:rsidRDefault="00312B4E" w:rsidP="00FA335B">
      <w:pPr>
        <w:jc w:val="both"/>
        <w:rPr>
          <w:sz w:val="20"/>
          <w:szCs w:val="20"/>
        </w:rPr>
      </w:pPr>
      <w:r w:rsidRPr="006374E4">
        <w:rPr>
          <w:b/>
          <w:sz w:val="20"/>
          <w:szCs w:val="20"/>
        </w:rPr>
        <w:t>13.</w:t>
      </w:r>
      <w:r w:rsidRPr="006374E4">
        <w:rPr>
          <w:sz w:val="20"/>
          <w:szCs w:val="20"/>
        </w:rPr>
        <w:t xml:space="preserve"> </w:t>
      </w:r>
      <w:r>
        <w:rPr>
          <w:sz w:val="20"/>
          <w:szCs w:val="20"/>
        </w:rPr>
        <w:t>Öğrencilerin okul içinde, öğrenci seçme sınavlarında, ulusal ve uluslararası düzeyde katıldıkları çeşitli sınav ve yarışmalarda aldıkları sonuçlara ilişkin başarı ve başarısızlık durumlarının ders bazında değerlendirilmesi.</w:t>
      </w:r>
    </w:p>
    <w:p w:rsidR="00312B4E" w:rsidRDefault="00312B4E" w:rsidP="00FA335B">
      <w:pPr>
        <w:rPr>
          <w:sz w:val="20"/>
          <w:szCs w:val="20"/>
        </w:rPr>
      </w:pPr>
      <w:r>
        <w:rPr>
          <w:sz w:val="20"/>
          <w:szCs w:val="20"/>
        </w:rPr>
        <w:t>Öğrencilerin</w:t>
      </w:r>
      <w:r w:rsidRPr="00FA424F">
        <w:rPr>
          <w:sz w:val="20"/>
          <w:szCs w:val="20"/>
        </w:rPr>
        <w:t xml:space="preserve"> </w:t>
      </w:r>
      <w:r>
        <w:rPr>
          <w:sz w:val="20"/>
          <w:szCs w:val="20"/>
        </w:rPr>
        <w:t xml:space="preserve">okul içi ve </w:t>
      </w:r>
      <w:r w:rsidRPr="00FA424F">
        <w:rPr>
          <w:sz w:val="20"/>
          <w:szCs w:val="20"/>
        </w:rPr>
        <w:t xml:space="preserve">ulusal ve uluslararası düzeydeki </w:t>
      </w:r>
      <w:r>
        <w:rPr>
          <w:sz w:val="20"/>
          <w:szCs w:val="20"/>
        </w:rPr>
        <w:t>sınav ve yarışmalarda aldıkları sonuçların ders bazında değerlendi-</w:t>
      </w:r>
    </w:p>
    <w:p w:rsidR="00312B4E" w:rsidRDefault="00312B4E" w:rsidP="00FA335B">
      <w:pPr>
        <w:rPr>
          <w:sz w:val="20"/>
          <w:szCs w:val="20"/>
        </w:rPr>
      </w:pPr>
      <w:r>
        <w:rPr>
          <w:sz w:val="20"/>
          <w:szCs w:val="20"/>
        </w:rPr>
        <w:t>rilmesi, başarılarının not ile ödüllendirilmesinin onların olumlu yönde motive edilmesine vesile olacağı belirtildi.</w:t>
      </w:r>
    </w:p>
    <w:p w:rsidR="00312B4E" w:rsidRDefault="00312B4E" w:rsidP="00FA335B">
      <w:pPr>
        <w:rPr>
          <w:sz w:val="20"/>
          <w:szCs w:val="20"/>
        </w:rPr>
      </w:pPr>
    </w:p>
    <w:p w:rsidR="00312B4E" w:rsidRDefault="00312B4E" w:rsidP="00C57766">
      <w:pPr>
        <w:jc w:val="both"/>
        <w:rPr>
          <w:sz w:val="20"/>
          <w:szCs w:val="20"/>
        </w:rPr>
      </w:pPr>
      <w:r w:rsidRPr="00C57766">
        <w:rPr>
          <w:b/>
          <w:sz w:val="20"/>
          <w:szCs w:val="20"/>
        </w:rPr>
        <w:t>14.</w:t>
      </w:r>
      <w:r>
        <w:rPr>
          <w:sz w:val="20"/>
          <w:szCs w:val="20"/>
        </w:rPr>
        <w:t xml:space="preserve">Öğrenci başarısını artırmak için alınabilecek tedbirlerin görüşülmesi.      </w:t>
      </w:r>
    </w:p>
    <w:p w:rsidR="00312B4E" w:rsidRDefault="00312B4E" w:rsidP="006B7409">
      <w:pPr>
        <w:rPr>
          <w:sz w:val="20"/>
          <w:szCs w:val="20"/>
        </w:rPr>
      </w:pPr>
      <w:r w:rsidRPr="009434BD">
        <w:rPr>
          <w:sz w:val="20"/>
          <w:szCs w:val="20"/>
        </w:rPr>
        <w:t xml:space="preserve">Ders öğretmeni </w:t>
      </w:r>
      <w:r>
        <w:rPr>
          <w:sz w:val="20"/>
          <w:szCs w:val="20"/>
        </w:rPr>
        <w:t xml:space="preserve">Ömer Sarı </w:t>
      </w:r>
      <w:r w:rsidRPr="009434BD">
        <w:rPr>
          <w:sz w:val="20"/>
          <w:szCs w:val="20"/>
        </w:rPr>
        <w:t xml:space="preserve">öğrencilerin genelde matematiksel işlemlerde </w:t>
      </w:r>
      <w:r>
        <w:rPr>
          <w:sz w:val="20"/>
          <w:szCs w:val="20"/>
        </w:rPr>
        <w:t>yetersiz olduklarını, okuduklar</w:t>
      </w:r>
      <w:r w:rsidRPr="009434BD">
        <w:rPr>
          <w:sz w:val="20"/>
          <w:szCs w:val="20"/>
        </w:rPr>
        <w:t>ını anlamadıklarını,</w:t>
      </w:r>
      <w:r>
        <w:rPr>
          <w:sz w:val="20"/>
          <w:szCs w:val="20"/>
        </w:rPr>
        <w:t xml:space="preserve"> </w:t>
      </w:r>
      <w:r w:rsidRPr="009434BD">
        <w:rPr>
          <w:sz w:val="20"/>
          <w:szCs w:val="20"/>
        </w:rPr>
        <w:t xml:space="preserve">ezbere çalıştıklarını, formülü bildikleri halde problem çözmede kullanamadıklarını söyledi. Okulumuzda </w:t>
      </w:r>
      <w:r>
        <w:rPr>
          <w:sz w:val="20"/>
          <w:szCs w:val="20"/>
        </w:rPr>
        <w:t>sa</w:t>
      </w:r>
      <w:r w:rsidRPr="009434BD">
        <w:rPr>
          <w:sz w:val="20"/>
          <w:szCs w:val="20"/>
        </w:rPr>
        <w:t xml:space="preserve">dece 9. sınıf </w:t>
      </w:r>
      <w:r>
        <w:rPr>
          <w:sz w:val="20"/>
          <w:szCs w:val="20"/>
        </w:rPr>
        <w:t xml:space="preserve">ve 10.sınıf </w:t>
      </w:r>
      <w:r w:rsidRPr="009434BD">
        <w:rPr>
          <w:sz w:val="20"/>
          <w:szCs w:val="20"/>
        </w:rPr>
        <w:t>öğr</w:t>
      </w:r>
      <w:r>
        <w:rPr>
          <w:sz w:val="20"/>
          <w:szCs w:val="20"/>
        </w:rPr>
        <w:t>encilerinin olduğunu ve 9.sınıf öğrencilerinin</w:t>
      </w:r>
      <w:r w:rsidRPr="009434BD">
        <w:rPr>
          <w:sz w:val="20"/>
          <w:szCs w:val="20"/>
        </w:rPr>
        <w:t xml:space="preserve"> uyum problemi yaşadıklarını </w:t>
      </w:r>
      <w:r>
        <w:rPr>
          <w:sz w:val="20"/>
          <w:szCs w:val="20"/>
        </w:rPr>
        <w:t>bu nedenle 9.sınıfların başarısının genellikle           I. dönem düşük olduğunu,10.sınıfların bu yıl daha bilinçli olup derslere daha çok asılacaklarını umduğunu söyledi.</w:t>
      </w:r>
    </w:p>
    <w:p w:rsidR="00312B4E" w:rsidRPr="009434BD" w:rsidRDefault="00312B4E" w:rsidP="006B7409">
      <w:pPr>
        <w:rPr>
          <w:sz w:val="20"/>
          <w:szCs w:val="20"/>
        </w:rPr>
      </w:pPr>
      <w:r>
        <w:rPr>
          <w:sz w:val="20"/>
          <w:szCs w:val="20"/>
        </w:rPr>
        <w:t xml:space="preserve">  </w:t>
      </w:r>
      <w:r w:rsidRPr="009434BD">
        <w:rPr>
          <w:sz w:val="20"/>
          <w:szCs w:val="20"/>
        </w:rPr>
        <w:t>Okul Müdürü ortalamaların daha yukarılara çıkartılması</w:t>
      </w:r>
      <w:r>
        <w:rPr>
          <w:sz w:val="20"/>
          <w:szCs w:val="20"/>
        </w:rPr>
        <w:t xml:space="preserve"> için gerekli önlemlerin alınma</w:t>
      </w:r>
      <w:r w:rsidRPr="009434BD">
        <w:rPr>
          <w:sz w:val="20"/>
          <w:szCs w:val="20"/>
        </w:rPr>
        <w:t xml:space="preserve">sı gerektiğini belirtti. </w:t>
      </w:r>
    </w:p>
    <w:p w:rsidR="00312B4E" w:rsidRDefault="00312B4E" w:rsidP="006B7409">
      <w:pPr>
        <w:rPr>
          <w:sz w:val="20"/>
          <w:szCs w:val="20"/>
        </w:rPr>
      </w:pPr>
    </w:p>
    <w:p w:rsidR="00312B4E" w:rsidRPr="009434BD" w:rsidRDefault="00312B4E" w:rsidP="006B7409">
      <w:pPr>
        <w:rPr>
          <w:sz w:val="20"/>
          <w:szCs w:val="20"/>
        </w:rPr>
      </w:pPr>
      <w:r>
        <w:rPr>
          <w:sz w:val="20"/>
          <w:szCs w:val="20"/>
        </w:rPr>
        <w:t xml:space="preserve">  </w:t>
      </w:r>
      <w:r w:rsidRPr="009434BD">
        <w:rPr>
          <w:sz w:val="20"/>
          <w:szCs w:val="20"/>
        </w:rPr>
        <w:t xml:space="preserve">Başarıyı artırabilmek için aşağıdakilerin yapılması kararlaştırıldı:       </w:t>
      </w:r>
    </w:p>
    <w:p w:rsidR="00312B4E" w:rsidRPr="009434BD" w:rsidRDefault="00312B4E" w:rsidP="006B7409">
      <w:pPr>
        <w:rPr>
          <w:sz w:val="20"/>
          <w:szCs w:val="20"/>
        </w:rPr>
      </w:pPr>
      <w:r>
        <w:rPr>
          <w:sz w:val="20"/>
          <w:szCs w:val="20"/>
        </w:rPr>
        <w:t>-</w:t>
      </w:r>
      <w:r w:rsidRPr="009434BD">
        <w:rPr>
          <w:sz w:val="20"/>
          <w:szCs w:val="20"/>
        </w:rPr>
        <w:t>Öğrenci, öğretmen, veli, okul işbirliğinin sağlanması.</w:t>
      </w:r>
    </w:p>
    <w:p w:rsidR="00312B4E" w:rsidRPr="009434BD" w:rsidRDefault="00312B4E" w:rsidP="006B7409">
      <w:pPr>
        <w:rPr>
          <w:sz w:val="20"/>
          <w:szCs w:val="20"/>
        </w:rPr>
      </w:pPr>
      <w:r w:rsidRPr="009434BD">
        <w:rPr>
          <w:sz w:val="20"/>
          <w:szCs w:val="20"/>
        </w:rPr>
        <w:t>-Öğrencilere ders çalışma yöntem ve tekniklerinin öğretilmesi.</w:t>
      </w:r>
    </w:p>
    <w:p w:rsidR="00312B4E" w:rsidRPr="009434BD" w:rsidRDefault="00312B4E" w:rsidP="006B7409">
      <w:pPr>
        <w:rPr>
          <w:sz w:val="20"/>
          <w:szCs w:val="20"/>
        </w:rPr>
      </w:pPr>
      <w:r w:rsidRPr="009434BD">
        <w:rPr>
          <w:sz w:val="20"/>
          <w:szCs w:val="20"/>
        </w:rPr>
        <w:t>-Öğrencilerin ön hazırlık yaparak derse gelmesi.</w:t>
      </w:r>
    </w:p>
    <w:p w:rsidR="00312B4E" w:rsidRPr="009434BD" w:rsidRDefault="00312B4E" w:rsidP="006B7409">
      <w:pPr>
        <w:rPr>
          <w:sz w:val="20"/>
          <w:szCs w:val="20"/>
        </w:rPr>
      </w:pPr>
      <w:r w:rsidRPr="009434BD">
        <w:rPr>
          <w:sz w:val="20"/>
          <w:szCs w:val="20"/>
        </w:rPr>
        <w:t>-Öğrencilerin derse aktif katılımını sağlayacak ortamın oluşturulması.</w:t>
      </w:r>
    </w:p>
    <w:p w:rsidR="00312B4E" w:rsidRPr="009434BD" w:rsidRDefault="00312B4E" w:rsidP="006B7409">
      <w:pPr>
        <w:rPr>
          <w:sz w:val="20"/>
          <w:szCs w:val="20"/>
        </w:rPr>
      </w:pPr>
      <w:r w:rsidRPr="009434BD">
        <w:rPr>
          <w:sz w:val="20"/>
          <w:szCs w:val="20"/>
        </w:rPr>
        <w:t>-Öğrencilere mümkün olduğunca eşit ve sık söz hakkı verilmesi.</w:t>
      </w:r>
    </w:p>
    <w:p w:rsidR="00312B4E" w:rsidRPr="009434BD" w:rsidRDefault="00312B4E" w:rsidP="006B7409">
      <w:pPr>
        <w:rPr>
          <w:sz w:val="20"/>
          <w:szCs w:val="20"/>
        </w:rPr>
      </w:pPr>
      <w:r w:rsidRPr="009434BD">
        <w:rPr>
          <w:sz w:val="20"/>
          <w:szCs w:val="20"/>
        </w:rPr>
        <w:t>-Öğrencileri sınıf içerisinde aşağılayıcı söz ve davranışlardan kaçınılması.</w:t>
      </w:r>
    </w:p>
    <w:p w:rsidR="00312B4E" w:rsidRPr="009434BD" w:rsidRDefault="00312B4E" w:rsidP="006B7409">
      <w:pPr>
        <w:rPr>
          <w:sz w:val="20"/>
          <w:szCs w:val="20"/>
        </w:rPr>
      </w:pPr>
      <w:r w:rsidRPr="009434BD">
        <w:rPr>
          <w:sz w:val="20"/>
          <w:szCs w:val="20"/>
        </w:rPr>
        <w:t>-Aynı sınıfta, farklı derslere giren öğretmenlerle, sık sık sınıfın durumunun görüşülmesi.</w:t>
      </w:r>
    </w:p>
    <w:p w:rsidR="00312B4E" w:rsidRPr="009434BD" w:rsidRDefault="00312B4E" w:rsidP="006B7409">
      <w:pPr>
        <w:rPr>
          <w:sz w:val="20"/>
          <w:szCs w:val="20"/>
        </w:rPr>
      </w:pPr>
      <w:r w:rsidRPr="009434BD">
        <w:rPr>
          <w:sz w:val="20"/>
          <w:szCs w:val="20"/>
        </w:rPr>
        <w:t>-Öğrenci sorunlarının dinlenmesi ve rehberlik servisi ile işbirliği yapılması.</w:t>
      </w:r>
    </w:p>
    <w:p w:rsidR="00312B4E" w:rsidRPr="009434BD" w:rsidRDefault="00312B4E" w:rsidP="006B7409">
      <w:pPr>
        <w:rPr>
          <w:sz w:val="20"/>
          <w:szCs w:val="20"/>
        </w:rPr>
      </w:pPr>
      <w:r w:rsidRPr="009434BD">
        <w:rPr>
          <w:sz w:val="20"/>
          <w:szCs w:val="20"/>
        </w:rPr>
        <w:t>-Öğrenci devamsızlıklarının takip edilmesi.</w:t>
      </w:r>
    </w:p>
    <w:p w:rsidR="00312B4E" w:rsidRPr="009434BD" w:rsidRDefault="00312B4E" w:rsidP="006B7409">
      <w:pPr>
        <w:rPr>
          <w:sz w:val="20"/>
          <w:szCs w:val="20"/>
        </w:rPr>
      </w:pPr>
      <w:r w:rsidRPr="009434BD">
        <w:rPr>
          <w:sz w:val="20"/>
          <w:szCs w:val="20"/>
        </w:rPr>
        <w:t>-Test çözme yeteneğinin geliştirilmesi için gerekli çalışmaların yapılması,</w:t>
      </w:r>
    </w:p>
    <w:p w:rsidR="00312B4E" w:rsidRPr="009434BD" w:rsidRDefault="00312B4E" w:rsidP="006B7409">
      <w:pPr>
        <w:rPr>
          <w:b/>
          <w:sz w:val="20"/>
          <w:szCs w:val="20"/>
        </w:rPr>
      </w:pPr>
      <w:r w:rsidRPr="009434BD">
        <w:rPr>
          <w:sz w:val="20"/>
          <w:szCs w:val="20"/>
        </w:rPr>
        <w:t xml:space="preserve">-Ünite sonlarındaki değerlendirme testlerinin çözülmesi, yaprak test dağıtılarak takibinin yapılması.   </w:t>
      </w:r>
      <w:r w:rsidRPr="009434BD">
        <w:rPr>
          <w:b/>
          <w:sz w:val="20"/>
          <w:szCs w:val="20"/>
        </w:rPr>
        <w:t xml:space="preserve"> </w:t>
      </w:r>
    </w:p>
    <w:p w:rsidR="00312B4E" w:rsidRPr="009434BD" w:rsidRDefault="00312B4E" w:rsidP="006B7409">
      <w:pPr>
        <w:rPr>
          <w:sz w:val="20"/>
          <w:szCs w:val="20"/>
        </w:rPr>
      </w:pPr>
      <w:r w:rsidRPr="009434BD">
        <w:rPr>
          <w:sz w:val="20"/>
          <w:szCs w:val="20"/>
        </w:rPr>
        <w:t>-Dersin sevilmesi için konuların güncellenmesi.</w:t>
      </w:r>
    </w:p>
    <w:p w:rsidR="00312B4E" w:rsidRPr="009434BD" w:rsidRDefault="00312B4E" w:rsidP="006B7409">
      <w:pPr>
        <w:rPr>
          <w:sz w:val="20"/>
          <w:szCs w:val="20"/>
        </w:rPr>
      </w:pPr>
      <w:r w:rsidRPr="009434BD">
        <w:rPr>
          <w:sz w:val="20"/>
          <w:szCs w:val="20"/>
        </w:rPr>
        <w:t>-Okul kütüphanesinden yeterince faydalanılması.</w:t>
      </w:r>
    </w:p>
    <w:p w:rsidR="00312B4E" w:rsidRPr="009434BD" w:rsidRDefault="00312B4E" w:rsidP="006B7409">
      <w:pPr>
        <w:rPr>
          <w:sz w:val="20"/>
          <w:szCs w:val="20"/>
        </w:rPr>
      </w:pPr>
      <w:r w:rsidRPr="009434BD">
        <w:rPr>
          <w:sz w:val="20"/>
          <w:szCs w:val="20"/>
        </w:rPr>
        <w:t>-Okul çapında yapılan sosyal faaliyetlere katılımın teşvik edilmesi.</w:t>
      </w:r>
    </w:p>
    <w:p w:rsidR="00312B4E" w:rsidRPr="009434BD" w:rsidRDefault="00312B4E" w:rsidP="00307BE4">
      <w:pPr>
        <w:rPr>
          <w:sz w:val="20"/>
          <w:szCs w:val="20"/>
        </w:rPr>
      </w:pPr>
      <w:r w:rsidRPr="009434BD">
        <w:rPr>
          <w:sz w:val="20"/>
          <w:szCs w:val="20"/>
        </w:rPr>
        <w:t>-Sınıfların kavrama düzeylerinin ve hazır bulunuşluk düzeylerinin iyi tespit edilerek ders konularının öğrencilerin anlayabile-</w:t>
      </w:r>
    </w:p>
    <w:p w:rsidR="00312B4E" w:rsidRPr="009434BD" w:rsidRDefault="00312B4E" w:rsidP="00307BE4">
      <w:pPr>
        <w:rPr>
          <w:sz w:val="20"/>
          <w:szCs w:val="20"/>
        </w:rPr>
      </w:pPr>
      <w:r>
        <w:rPr>
          <w:sz w:val="20"/>
          <w:szCs w:val="20"/>
        </w:rPr>
        <w:t xml:space="preserve">  </w:t>
      </w:r>
      <w:r w:rsidRPr="009434BD">
        <w:rPr>
          <w:sz w:val="20"/>
          <w:szCs w:val="20"/>
        </w:rPr>
        <w:t>cekleri düzeyde anlatılması.</w:t>
      </w:r>
    </w:p>
    <w:p w:rsidR="00312B4E" w:rsidRDefault="00312B4E" w:rsidP="00307BE4">
      <w:pPr>
        <w:rPr>
          <w:sz w:val="20"/>
          <w:szCs w:val="20"/>
        </w:rPr>
      </w:pPr>
      <w:r w:rsidRPr="009434BD">
        <w:rPr>
          <w:sz w:val="20"/>
          <w:szCs w:val="20"/>
        </w:rPr>
        <w:t>-Öğrencilerin ders ile ilgili rahatça soru sorabilecekleri ortamın oluşturulması.</w:t>
      </w:r>
    </w:p>
    <w:p w:rsidR="00312B4E" w:rsidRDefault="00312B4E" w:rsidP="009434BD">
      <w:pPr>
        <w:ind w:left="284"/>
        <w:rPr>
          <w:sz w:val="20"/>
          <w:szCs w:val="20"/>
        </w:rPr>
      </w:pPr>
    </w:p>
    <w:p w:rsidR="00312B4E" w:rsidRPr="005627E0" w:rsidRDefault="00312B4E" w:rsidP="00797450">
      <w:pPr>
        <w:jc w:val="both"/>
        <w:rPr>
          <w:sz w:val="20"/>
          <w:szCs w:val="20"/>
        </w:rPr>
      </w:pPr>
      <w:r>
        <w:rPr>
          <w:b/>
          <w:sz w:val="20"/>
          <w:szCs w:val="20"/>
        </w:rPr>
        <w:t>15.</w:t>
      </w:r>
      <w:r w:rsidRPr="005627E0">
        <w:rPr>
          <w:sz w:val="20"/>
          <w:szCs w:val="20"/>
        </w:rPr>
        <w:t>Öğr</w:t>
      </w:r>
      <w:r>
        <w:rPr>
          <w:sz w:val="20"/>
          <w:szCs w:val="20"/>
        </w:rPr>
        <w:t>encilere verilecek proje</w:t>
      </w:r>
      <w:r w:rsidRPr="005627E0">
        <w:rPr>
          <w:sz w:val="20"/>
          <w:szCs w:val="20"/>
        </w:rPr>
        <w:t xml:space="preserve"> konularının tespiti</w:t>
      </w:r>
    </w:p>
    <w:p w:rsidR="00312B4E" w:rsidRPr="00797450" w:rsidRDefault="00312B4E" w:rsidP="00797450">
      <w:pPr>
        <w:jc w:val="both"/>
        <w:rPr>
          <w:b/>
          <w:sz w:val="20"/>
          <w:szCs w:val="20"/>
        </w:rPr>
      </w:pPr>
      <w:r w:rsidRPr="00797450">
        <w:rPr>
          <w:sz w:val="20"/>
          <w:szCs w:val="20"/>
        </w:rPr>
        <w:t>Konuy</w:t>
      </w:r>
      <w:r>
        <w:rPr>
          <w:sz w:val="20"/>
          <w:szCs w:val="20"/>
        </w:rPr>
        <w:t xml:space="preserve">la ilgili söz alan ders öğretmeni </w:t>
      </w:r>
      <w:r w:rsidRPr="003E1CCE">
        <w:rPr>
          <w:sz w:val="20"/>
          <w:szCs w:val="20"/>
        </w:rPr>
        <w:t>Ömer</w:t>
      </w:r>
      <w:r>
        <w:rPr>
          <w:sz w:val="20"/>
          <w:szCs w:val="20"/>
        </w:rPr>
        <w:t xml:space="preserve"> Sarı</w:t>
      </w:r>
      <w:r w:rsidRPr="00797450">
        <w:rPr>
          <w:sz w:val="20"/>
          <w:szCs w:val="20"/>
        </w:rPr>
        <w:t>;</w:t>
      </w:r>
      <w:r w:rsidRPr="00797450">
        <w:rPr>
          <w:b/>
          <w:sz w:val="20"/>
          <w:szCs w:val="20"/>
        </w:rPr>
        <w:t xml:space="preserve">  </w:t>
      </w:r>
      <w:r w:rsidRPr="00797450">
        <w:rPr>
          <w:sz w:val="20"/>
          <w:szCs w:val="20"/>
        </w:rPr>
        <w:t xml:space="preserve">projeleri 4 kısımda değerlendirebiliriz;   </w:t>
      </w:r>
    </w:p>
    <w:p w:rsidR="00312B4E" w:rsidRPr="00797450" w:rsidRDefault="00312B4E" w:rsidP="00797450">
      <w:pPr>
        <w:jc w:val="both"/>
        <w:rPr>
          <w:sz w:val="20"/>
          <w:szCs w:val="20"/>
        </w:rPr>
      </w:pPr>
      <w:r w:rsidRPr="00797450">
        <w:rPr>
          <w:sz w:val="20"/>
          <w:szCs w:val="20"/>
        </w:rPr>
        <w:t>1. Öğretici olmalı.</w:t>
      </w:r>
    </w:p>
    <w:p w:rsidR="00312B4E" w:rsidRPr="00797450" w:rsidRDefault="00312B4E" w:rsidP="00797450">
      <w:pPr>
        <w:jc w:val="both"/>
        <w:rPr>
          <w:sz w:val="20"/>
          <w:szCs w:val="20"/>
        </w:rPr>
      </w:pPr>
      <w:r w:rsidRPr="00797450">
        <w:rPr>
          <w:sz w:val="20"/>
          <w:szCs w:val="20"/>
        </w:rPr>
        <w:t>2. Araştırmaya yöneltecek nitelikte olmalı.</w:t>
      </w:r>
    </w:p>
    <w:p w:rsidR="00312B4E" w:rsidRPr="00797450" w:rsidRDefault="00312B4E" w:rsidP="00797450">
      <w:pPr>
        <w:jc w:val="both"/>
        <w:rPr>
          <w:sz w:val="20"/>
          <w:szCs w:val="20"/>
        </w:rPr>
      </w:pPr>
      <w:r w:rsidRPr="00797450">
        <w:rPr>
          <w:sz w:val="20"/>
          <w:szCs w:val="20"/>
        </w:rPr>
        <w:t>3. İşlenen konu ile ilgili olmalı.</w:t>
      </w:r>
    </w:p>
    <w:p w:rsidR="00312B4E" w:rsidRPr="00797450" w:rsidRDefault="00312B4E" w:rsidP="00797450">
      <w:pPr>
        <w:jc w:val="both"/>
        <w:rPr>
          <w:sz w:val="20"/>
          <w:szCs w:val="20"/>
        </w:rPr>
      </w:pPr>
      <w:r w:rsidRPr="00797450">
        <w:rPr>
          <w:sz w:val="20"/>
          <w:szCs w:val="20"/>
        </w:rPr>
        <w:t>4. Yapabileceği, gerçekleştirebileceği zorlukta olmalı.</w:t>
      </w:r>
    </w:p>
    <w:p w:rsidR="00312B4E" w:rsidRPr="00F372B1" w:rsidRDefault="00312B4E" w:rsidP="00797450">
      <w:pPr>
        <w:jc w:val="both"/>
        <w:rPr>
          <w:sz w:val="20"/>
          <w:szCs w:val="20"/>
        </w:rPr>
      </w:pPr>
      <w:r w:rsidRPr="00F372B1">
        <w:rPr>
          <w:sz w:val="20"/>
          <w:szCs w:val="20"/>
        </w:rPr>
        <w:t xml:space="preserve">Okul müdürü </w:t>
      </w:r>
      <w:r w:rsidRPr="005807AA">
        <w:rPr>
          <w:sz w:val="20"/>
          <w:szCs w:val="20"/>
        </w:rPr>
        <w:t>Abdullah</w:t>
      </w:r>
      <w:r w:rsidRPr="00F372B1">
        <w:rPr>
          <w:sz w:val="20"/>
          <w:szCs w:val="20"/>
        </w:rPr>
        <w:t xml:space="preserve"> Danacı verilen proje konusunun öğrenciyi; anlayamadığı konuyu kavramaya, inceleme ve araştırmaya, öğrenmekte zorlandığı konuyu sorumluluk alarak öğrenmeye, edindiği becerisini çevresiyle paylaşmaya sevk edici hem dersi sevdirici ve hem de ilgisini artırıcı nitelikte olması gerektiği hususuna dikkat etmeliyiz dedi.</w:t>
      </w:r>
    </w:p>
    <w:p w:rsidR="00312B4E" w:rsidRPr="007C4AC7" w:rsidRDefault="00312B4E" w:rsidP="00AD2256">
      <w:pPr>
        <w:jc w:val="both"/>
        <w:rPr>
          <w:color w:val="9BBB59"/>
          <w:sz w:val="20"/>
          <w:szCs w:val="20"/>
        </w:rPr>
      </w:pPr>
      <w:r w:rsidRPr="00F372B1">
        <w:rPr>
          <w:sz w:val="20"/>
          <w:szCs w:val="20"/>
        </w:rPr>
        <w:t xml:space="preserve">Söz alan Ömer Sarı öğrenciye verilecek ödevlerin öğrencinin sosyal aktivitelerini artıracak, onu araştırmaya itecek türden olması gerektiğini söyledi. Böylece derse ilgisi artabilir. Ayrıca projelerin takibini ve değerlendirmesini aşağıdaki tabloda belirtildiği gibi yapabiliriz.   </w:t>
      </w:r>
    </w:p>
    <w:p w:rsidR="00312B4E" w:rsidRPr="00797450" w:rsidRDefault="00312B4E" w:rsidP="00797450">
      <w:pPr>
        <w:jc w:val="both"/>
        <w:rPr>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Pr="00797450" w:rsidRDefault="00312B4E" w:rsidP="00797450">
      <w:pPr>
        <w:ind w:firstLine="708"/>
        <w:jc w:val="both"/>
        <w:rPr>
          <w:b/>
          <w:sz w:val="20"/>
          <w:szCs w:val="20"/>
        </w:rPr>
      </w:pPr>
      <w:r>
        <w:rPr>
          <w:b/>
          <w:sz w:val="20"/>
          <w:szCs w:val="20"/>
        </w:rPr>
        <w:t xml:space="preserve">ÖĞRENCİYE VERİLECEK PROJE </w:t>
      </w:r>
      <w:r w:rsidRPr="00797450">
        <w:rPr>
          <w:b/>
          <w:sz w:val="20"/>
          <w:szCs w:val="20"/>
        </w:rPr>
        <w:t xml:space="preserve">KONULARI  </w:t>
      </w:r>
    </w:p>
    <w:p w:rsidR="00312B4E" w:rsidRPr="00797450" w:rsidRDefault="00312B4E" w:rsidP="00797450">
      <w:pPr>
        <w:jc w:val="both"/>
        <w:rPr>
          <w:sz w:val="20"/>
          <w:szCs w:val="20"/>
        </w:rPr>
      </w:pPr>
      <w:r>
        <w:rPr>
          <w:sz w:val="20"/>
          <w:szCs w:val="20"/>
        </w:rPr>
        <w:t>Okul müdürü</w:t>
      </w:r>
      <w:r w:rsidRPr="00797450">
        <w:rPr>
          <w:sz w:val="20"/>
          <w:szCs w:val="20"/>
        </w:rPr>
        <w:t xml:space="preserve"> Abdullah Danacı</w:t>
      </w:r>
      <w:r>
        <w:rPr>
          <w:sz w:val="20"/>
          <w:szCs w:val="20"/>
        </w:rPr>
        <w:t>;</w:t>
      </w:r>
      <w:r w:rsidRPr="00797450">
        <w:rPr>
          <w:b/>
          <w:sz w:val="20"/>
          <w:szCs w:val="20"/>
        </w:rPr>
        <w:t xml:space="preserve"> </w:t>
      </w:r>
      <w:r w:rsidRPr="00797450">
        <w:rPr>
          <w:sz w:val="20"/>
          <w:szCs w:val="20"/>
        </w:rPr>
        <w:t>Öğrencilere verilecek proje</w:t>
      </w:r>
      <w:r>
        <w:rPr>
          <w:sz w:val="20"/>
          <w:szCs w:val="20"/>
        </w:rPr>
        <w:t xml:space="preserve"> konularının ders müfredatını</w:t>
      </w:r>
      <w:r w:rsidRPr="00797450">
        <w:rPr>
          <w:sz w:val="20"/>
          <w:szCs w:val="20"/>
        </w:rPr>
        <w:t xml:space="preserve"> destekleyecek nitelikte olmasını istedi.</w:t>
      </w:r>
    </w:p>
    <w:p w:rsidR="00312B4E" w:rsidRPr="00797450" w:rsidRDefault="00312B4E" w:rsidP="00694D57">
      <w:pPr>
        <w:jc w:val="both"/>
        <w:rPr>
          <w:b/>
          <w:sz w:val="20"/>
          <w:szCs w:val="20"/>
        </w:rPr>
      </w:pPr>
      <w:r w:rsidRPr="00797450">
        <w:rPr>
          <w:sz w:val="20"/>
          <w:szCs w:val="20"/>
        </w:rPr>
        <w:t xml:space="preserve">Ders öğretmeni </w:t>
      </w:r>
      <w:r>
        <w:rPr>
          <w:sz w:val="20"/>
          <w:szCs w:val="20"/>
        </w:rPr>
        <w:t xml:space="preserve">Ömer Sarı </w:t>
      </w:r>
      <w:r w:rsidRPr="00797450">
        <w:rPr>
          <w:sz w:val="20"/>
          <w:szCs w:val="20"/>
        </w:rPr>
        <w:t>proje ödevleri belirlenirken öğrenci istekleri dikkate alınmalı ve öğrenci çalışmasını yaparken zorluk yaşamadan kolayca kaynaklara ulaşabileceği özellikte konular seçilmelidir dedi.</w:t>
      </w:r>
    </w:p>
    <w:p w:rsidR="00312B4E" w:rsidRPr="00797450" w:rsidRDefault="00312B4E" w:rsidP="00694D57">
      <w:pPr>
        <w:jc w:val="both"/>
        <w:rPr>
          <w:sz w:val="20"/>
          <w:szCs w:val="20"/>
        </w:rPr>
      </w:pPr>
      <w:r w:rsidRPr="00797450">
        <w:rPr>
          <w:sz w:val="20"/>
          <w:szCs w:val="20"/>
        </w:rPr>
        <w:t xml:space="preserve">Öğrencinin bir konuda inceleme ve araştırma yaparak </w:t>
      </w:r>
      <w:r>
        <w:rPr>
          <w:sz w:val="20"/>
          <w:szCs w:val="20"/>
        </w:rPr>
        <w:t>onunla ilgili hazırlayacağı proje</w:t>
      </w:r>
      <w:r w:rsidRPr="00797450">
        <w:rPr>
          <w:sz w:val="20"/>
          <w:szCs w:val="20"/>
        </w:rPr>
        <w:t xml:space="preserve"> konularına örnekler aşağıda çıkarılmıştır. Öğretmenlerin bu konulara bağlı kalması zorunlu değildir. Bunlar öğrencinin sınıf ve seviyesi dikkate alınarak seçilmelidir.</w:t>
      </w:r>
    </w:p>
    <w:p w:rsidR="00312B4E" w:rsidRPr="00797450" w:rsidRDefault="00312B4E" w:rsidP="00797450">
      <w:pPr>
        <w:rPr>
          <w:sz w:val="20"/>
          <w:szCs w:val="20"/>
        </w:rPr>
      </w:pPr>
      <w:r>
        <w:rPr>
          <w:b/>
          <w:bCs/>
          <w:color w:val="000000"/>
          <w:sz w:val="20"/>
          <w:szCs w:val="20"/>
        </w:rPr>
        <w:t xml:space="preserve">9.SINIF </w:t>
      </w:r>
      <w:r w:rsidRPr="004A6CC9">
        <w:rPr>
          <w:b/>
          <w:bCs/>
          <w:sz w:val="20"/>
          <w:szCs w:val="20"/>
        </w:rPr>
        <w:t>Fizik</w:t>
      </w:r>
      <w:r>
        <w:rPr>
          <w:b/>
          <w:bCs/>
          <w:color w:val="000000"/>
          <w:sz w:val="20"/>
          <w:szCs w:val="20"/>
        </w:rPr>
        <w:t xml:space="preserve"> Proje</w:t>
      </w:r>
      <w:r w:rsidRPr="00797450">
        <w:rPr>
          <w:b/>
          <w:bCs/>
          <w:color w:val="000000"/>
          <w:sz w:val="20"/>
          <w:szCs w:val="20"/>
        </w:rPr>
        <w:t xml:space="preserve"> Konuları</w:t>
      </w:r>
    </w:p>
    <w:p w:rsidR="00312B4E" w:rsidRPr="00F372B1" w:rsidRDefault="00312B4E" w:rsidP="00F372B1">
      <w:pPr>
        <w:rPr>
          <w:sz w:val="20"/>
          <w:szCs w:val="20"/>
        </w:rPr>
      </w:pPr>
      <w:r>
        <w:rPr>
          <w:sz w:val="20"/>
          <w:szCs w:val="20"/>
        </w:rPr>
        <w:t>1</w:t>
      </w:r>
      <w:r w:rsidRPr="00F372B1">
        <w:rPr>
          <w:sz w:val="20"/>
          <w:szCs w:val="20"/>
        </w:rPr>
        <w:t>. Fizik Bilimine Giriş</w:t>
      </w:r>
    </w:p>
    <w:p w:rsidR="00312B4E" w:rsidRPr="00F372B1" w:rsidRDefault="00312B4E" w:rsidP="00F372B1">
      <w:pPr>
        <w:rPr>
          <w:sz w:val="20"/>
          <w:szCs w:val="20"/>
        </w:rPr>
      </w:pPr>
      <w:r w:rsidRPr="00F372B1">
        <w:rPr>
          <w:sz w:val="20"/>
          <w:szCs w:val="20"/>
        </w:rPr>
        <w:t>2. Madde ve Öz kütle</w:t>
      </w:r>
    </w:p>
    <w:p w:rsidR="00312B4E" w:rsidRPr="00F372B1" w:rsidRDefault="00312B4E" w:rsidP="00F372B1">
      <w:pPr>
        <w:rPr>
          <w:sz w:val="20"/>
          <w:szCs w:val="20"/>
        </w:rPr>
      </w:pPr>
      <w:r w:rsidRPr="00F372B1">
        <w:rPr>
          <w:sz w:val="20"/>
          <w:szCs w:val="20"/>
        </w:rPr>
        <w:t>3. Katılar</w:t>
      </w:r>
    </w:p>
    <w:p w:rsidR="00312B4E" w:rsidRPr="00F372B1" w:rsidRDefault="00312B4E" w:rsidP="00F372B1">
      <w:pPr>
        <w:rPr>
          <w:sz w:val="20"/>
          <w:szCs w:val="20"/>
        </w:rPr>
      </w:pPr>
      <w:r w:rsidRPr="00F372B1">
        <w:rPr>
          <w:sz w:val="20"/>
          <w:szCs w:val="20"/>
        </w:rPr>
        <w:t>4. Akışkanlar</w:t>
      </w:r>
    </w:p>
    <w:p w:rsidR="00312B4E" w:rsidRPr="00F372B1" w:rsidRDefault="00312B4E" w:rsidP="00F372B1">
      <w:pPr>
        <w:rPr>
          <w:sz w:val="20"/>
          <w:szCs w:val="20"/>
        </w:rPr>
      </w:pPr>
      <w:r w:rsidRPr="00F372B1">
        <w:rPr>
          <w:sz w:val="20"/>
          <w:szCs w:val="20"/>
        </w:rPr>
        <w:t>5. Plazmalar</w:t>
      </w:r>
    </w:p>
    <w:p w:rsidR="00312B4E" w:rsidRPr="00F372B1" w:rsidRDefault="00312B4E" w:rsidP="00F372B1">
      <w:pPr>
        <w:rPr>
          <w:sz w:val="20"/>
          <w:szCs w:val="20"/>
        </w:rPr>
      </w:pPr>
      <w:r w:rsidRPr="00F372B1">
        <w:rPr>
          <w:sz w:val="20"/>
          <w:szCs w:val="20"/>
        </w:rPr>
        <w:t>6. Bir Boyutta Hareket</w:t>
      </w:r>
    </w:p>
    <w:p w:rsidR="00312B4E" w:rsidRPr="00F372B1" w:rsidRDefault="00312B4E" w:rsidP="00F372B1">
      <w:pPr>
        <w:rPr>
          <w:sz w:val="20"/>
          <w:szCs w:val="20"/>
        </w:rPr>
      </w:pPr>
      <w:r w:rsidRPr="00F372B1">
        <w:rPr>
          <w:sz w:val="20"/>
          <w:szCs w:val="20"/>
        </w:rPr>
        <w:t>7. Kuvvet</w:t>
      </w:r>
    </w:p>
    <w:p w:rsidR="00312B4E" w:rsidRPr="00F372B1" w:rsidRDefault="00312B4E" w:rsidP="00F372B1">
      <w:pPr>
        <w:rPr>
          <w:sz w:val="20"/>
          <w:szCs w:val="20"/>
        </w:rPr>
      </w:pPr>
      <w:r w:rsidRPr="00F372B1">
        <w:rPr>
          <w:sz w:val="20"/>
          <w:szCs w:val="20"/>
        </w:rPr>
        <w:t>8. Newton’un Hareket Yasaları</w:t>
      </w:r>
    </w:p>
    <w:p w:rsidR="00312B4E" w:rsidRPr="00F372B1" w:rsidRDefault="00312B4E" w:rsidP="00F372B1">
      <w:pPr>
        <w:rPr>
          <w:sz w:val="20"/>
          <w:szCs w:val="20"/>
        </w:rPr>
      </w:pPr>
      <w:r w:rsidRPr="00F372B1">
        <w:rPr>
          <w:sz w:val="20"/>
          <w:szCs w:val="20"/>
        </w:rPr>
        <w:t>9. İş, Enerji ve Güç</w:t>
      </w:r>
    </w:p>
    <w:p w:rsidR="00312B4E" w:rsidRPr="00F372B1" w:rsidRDefault="00312B4E" w:rsidP="00F372B1">
      <w:pPr>
        <w:rPr>
          <w:sz w:val="20"/>
          <w:szCs w:val="20"/>
        </w:rPr>
      </w:pPr>
      <w:r w:rsidRPr="00F372B1">
        <w:rPr>
          <w:sz w:val="20"/>
          <w:szCs w:val="20"/>
        </w:rPr>
        <w:t>10. Mekanik Enerji</w:t>
      </w:r>
    </w:p>
    <w:p w:rsidR="00312B4E" w:rsidRPr="00F372B1" w:rsidRDefault="00312B4E" w:rsidP="00F372B1">
      <w:pPr>
        <w:rPr>
          <w:sz w:val="20"/>
          <w:szCs w:val="20"/>
        </w:rPr>
      </w:pPr>
      <w:r w:rsidRPr="00F372B1">
        <w:rPr>
          <w:sz w:val="20"/>
          <w:szCs w:val="20"/>
        </w:rPr>
        <w:t>11. Enerjinin Korunumu ve Enerji Dönüşümleri</w:t>
      </w:r>
    </w:p>
    <w:p w:rsidR="00312B4E" w:rsidRPr="00F372B1" w:rsidRDefault="00312B4E" w:rsidP="00F372B1">
      <w:pPr>
        <w:rPr>
          <w:sz w:val="20"/>
          <w:szCs w:val="20"/>
        </w:rPr>
      </w:pPr>
      <w:r w:rsidRPr="00F372B1">
        <w:rPr>
          <w:sz w:val="20"/>
          <w:szCs w:val="20"/>
        </w:rPr>
        <w:t>12. Verim</w:t>
      </w:r>
    </w:p>
    <w:p w:rsidR="00312B4E" w:rsidRPr="00F372B1" w:rsidRDefault="00312B4E" w:rsidP="00F372B1">
      <w:pPr>
        <w:rPr>
          <w:sz w:val="20"/>
          <w:szCs w:val="20"/>
        </w:rPr>
      </w:pPr>
      <w:r w:rsidRPr="00F372B1">
        <w:rPr>
          <w:sz w:val="20"/>
          <w:szCs w:val="20"/>
        </w:rPr>
        <w:t>13. Enerji Kaynakları</w:t>
      </w:r>
    </w:p>
    <w:p w:rsidR="00312B4E" w:rsidRPr="00F372B1" w:rsidRDefault="00312B4E" w:rsidP="00F372B1">
      <w:pPr>
        <w:rPr>
          <w:sz w:val="20"/>
          <w:szCs w:val="20"/>
        </w:rPr>
      </w:pPr>
      <w:r w:rsidRPr="00F372B1">
        <w:rPr>
          <w:sz w:val="20"/>
          <w:szCs w:val="20"/>
        </w:rPr>
        <w:t>14. Isı, Sıcaklık ve İç Enerji</w:t>
      </w:r>
    </w:p>
    <w:p w:rsidR="00312B4E" w:rsidRPr="00F372B1" w:rsidRDefault="00312B4E" w:rsidP="00F372B1">
      <w:pPr>
        <w:rPr>
          <w:sz w:val="20"/>
          <w:szCs w:val="20"/>
        </w:rPr>
      </w:pPr>
      <w:r w:rsidRPr="00F372B1">
        <w:rPr>
          <w:sz w:val="20"/>
          <w:szCs w:val="20"/>
        </w:rPr>
        <w:t>15. Hâl Değişimi</w:t>
      </w:r>
    </w:p>
    <w:p w:rsidR="00312B4E" w:rsidRPr="00F372B1" w:rsidRDefault="00312B4E" w:rsidP="00F372B1">
      <w:pPr>
        <w:rPr>
          <w:sz w:val="20"/>
          <w:szCs w:val="20"/>
        </w:rPr>
      </w:pPr>
      <w:r w:rsidRPr="00F372B1">
        <w:rPr>
          <w:sz w:val="20"/>
          <w:szCs w:val="20"/>
        </w:rPr>
        <w:t>16. Isıl Denge</w:t>
      </w:r>
    </w:p>
    <w:p w:rsidR="00312B4E" w:rsidRPr="00F372B1" w:rsidRDefault="00312B4E" w:rsidP="00F372B1">
      <w:pPr>
        <w:rPr>
          <w:sz w:val="20"/>
          <w:szCs w:val="20"/>
        </w:rPr>
      </w:pPr>
      <w:r w:rsidRPr="00F372B1">
        <w:rPr>
          <w:sz w:val="20"/>
          <w:szCs w:val="20"/>
        </w:rPr>
        <w:t>17. Enerji İletim Yolları ve Enerji İletim Hızı</w:t>
      </w:r>
    </w:p>
    <w:p w:rsidR="00312B4E" w:rsidRPr="00F372B1" w:rsidRDefault="00312B4E" w:rsidP="00F372B1">
      <w:pPr>
        <w:rPr>
          <w:sz w:val="20"/>
          <w:szCs w:val="20"/>
        </w:rPr>
      </w:pPr>
      <w:r w:rsidRPr="00F372B1">
        <w:rPr>
          <w:sz w:val="20"/>
          <w:szCs w:val="20"/>
        </w:rPr>
        <w:t>18.  Genleşme</w:t>
      </w:r>
    </w:p>
    <w:p w:rsidR="00312B4E" w:rsidRDefault="00312B4E" w:rsidP="00797450">
      <w:pPr>
        <w:rPr>
          <w:sz w:val="20"/>
          <w:szCs w:val="20"/>
        </w:rPr>
      </w:pPr>
    </w:p>
    <w:p w:rsidR="00312B4E" w:rsidRDefault="00312B4E" w:rsidP="00797450">
      <w:pPr>
        <w:rPr>
          <w:sz w:val="20"/>
          <w:szCs w:val="20"/>
        </w:rPr>
      </w:pPr>
    </w:p>
    <w:p w:rsidR="00312B4E" w:rsidRPr="000E2A02" w:rsidRDefault="00312B4E" w:rsidP="00797450">
      <w:pPr>
        <w:rPr>
          <w:sz w:val="20"/>
          <w:szCs w:val="20"/>
        </w:rPr>
      </w:pPr>
    </w:p>
    <w:p w:rsidR="00312B4E" w:rsidRDefault="00312B4E" w:rsidP="00797450">
      <w:pPr>
        <w:rPr>
          <w:b/>
          <w:bCs/>
          <w:color w:val="000000"/>
          <w:sz w:val="20"/>
          <w:szCs w:val="20"/>
        </w:rPr>
      </w:pPr>
      <w:r w:rsidRPr="00797450">
        <w:rPr>
          <w:b/>
          <w:bCs/>
          <w:color w:val="000000"/>
          <w:sz w:val="20"/>
          <w:szCs w:val="20"/>
        </w:rPr>
        <w:t>10. SI</w:t>
      </w:r>
      <w:r>
        <w:rPr>
          <w:b/>
          <w:bCs/>
          <w:color w:val="000000"/>
          <w:sz w:val="20"/>
          <w:szCs w:val="20"/>
        </w:rPr>
        <w:t xml:space="preserve">NIF </w:t>
      </w:r>
      <w:r w:rsidRPr="004A6CC9">
        <w:rPr>
          <w:b/>
          <w:bCs/>
          <w:sz w:val="20"/>
          <w:szCs w:val="20"/>
        </w:rPr>
        <w:t>Fizik</w:t>
      </w:r>
      <w:r>
        <w:rPr>
          <w:b/>
          <w:bCs/>
          <w:color w:val="000000"/>
          <w:sz w:val="20"/>
          <w:szCs w:val="20"/>
        </w:rPr>
        <w:t xml:space="preserve"> Proje</w:t>
      </w:r>
      <w:r w:rsidRPr="00797450">
        <w:rPr>
          <w:b/>
          <w:bCs/>
          <w:color w:val="000000"/>
          <w:sz w:val="20"/>
          <w:szCs w:val="20"/>
        </w:rPr>
        <w:t xml:space="preserve"> Konuları</w:t>
      </w:r>
    </w:p>
    <w:p w:rsidR="00312B4E" w:rsidRPr="00F372B1" w:rsidRDefault="00312B4E" w:rsidP="00F372B1">
      <w:pPr>
        <w:jc w:val="both"/>
        <w:rPr>
          <w:sz w:val="20"/>
          <w:szCs w:val="20"/>
        </w:rPr>
      </w:pPr>
      <w:r>
        <w:rPr>
          <w:sz w:val="20"/>
          <w:szCs w:val="20"/>
        </w:rPr>
        <w:t>1.</w:t>
      </w:r>
      <w:r w:rsidRPr="00F372B1">
        <w:rPr>
          <w:sz w:val="20"/>
          <w:szCs w:val="20"/>
        </w:rPr>
        <w:t xml:space="preserve"> Bazı böcekler su üzerinde nasıl yürür? (Yüzey gerilimi)</w:t>
      </w:r>
    </w:p>
    <w:p w:rsidR="00312B4E" w:rsidRPr="00F372B1" w:rsidRDefault="00312B4E" w:rsidP="00F372B1">
      <w:pPr>
        <w:jc w:val="both"/>
        <w:rPr>
          <w:sz w:val="20"/>
          <w:szCs w:val="20"/>
        </w:rPr>
      </w:pPr>
      <w:r>
        <w:rPr>
          <w:sz w:val="20"/>
          <w:szCs w:val="20"/>
        </w:rPr>
        <w:t xml:space="preserve">2. </w:t>
      </w:r>
      <w:r w:rsidRPr="00F372B1">
        <w:rPr>
          <w:sz w:val="20"/>
          <w:szCs w:val="20"/>
        </w:rPr>
        <w:t>Kuvvet kavramı ve özellikleri,</w:t>
      </w:r>
    </w:p>
    <w:p w:rsidR="00312B4E" w:rsidRPr="00F372B1" w:rsidRDefault="00312B4E" w:rsidP="00F372B1">
      <w:pPr>
        <w:jc w:val="both"/>
        <w:rPr>
          <w:sz w:val="20"/>
          <w:szCs w:val="20"/>
        </w:rPr>
      </w:pPr>
      <w:r>
        <w:rPr>
          <w:sz w:val="20"/>
          <w:szCs w:val="20"/>
        </w:rPr>
        <w:t xml:space="preserve">3. </w:t>
      </w:r>
      <w:r w:rsidRPr="00F372B1">
        <w:rPr>
          <w:sz w:val="20"/>
          <w:szCs w:val="20"/>
        </w:rPr>
        <w:t xml:space="preserve">Newton’un hareket kanunları, </w:t>
      </w:r>
    </w:p>
    <w:p w:rsidR="00312B4E" w:rsidRPr="00F372B1" w:rsidRDefault="00312B4E" w:rsidP="00F372B1">
      <w:pPr>
        <w:jc w:val="both"/>
        <w:rPr>
          <w:sz w:val="20"/>
          <w:szCs w:val="20"/>
        </w:rPr>
      </w:pPr>
      <w:r>
        <w:rPr>
          <w:sz w:val="20"/>
          <w:szCs w:val="20"/>
        </w:rPr>
        <w:t xml:space="preserve">4. </w:t>
      </w:r>
      <w:r w:rsidRPr="00F372B1">
        <w:rPr>
          <w:sz w:val="20"/>
          <w:szCs w:val="20"/>
        </w:rPr>
        <w:t>Hareket ve özellikleri</w:t>
      </w:r>
    </w:p>
    <w:p w:rsidR="00312B4E" w:rsidRPr="00F372B1" w:rsidRDefault="00312B4E" w:rsidP="00F372B1">
      <w:pPr>
        <w:jc w:val="both"/>
        <w:rPr>
          <w:sz w:val="20"/>
          <w:szCs w:val="20"/>
        </w:rPr>
      </w:pPr>
      <w:r>
        <w:rPr>
          <w:sz w:val="20"/>
          <w:szCs w:val="20"/>
        </w:rPr>
        <w:t xml:space="preserve">5. </w:t>
      </w:r>
      <w:r w:rsidRPr="00F372B1">
        <w:rPr>
          <w:sz w:val="20"/>
          <w:szCs w:val="20"/>
        </w:rPr>
        <w:t>Hareket çeşitlerinin grafikleri,</w:t>
      </w:r>
    </w:p>
    <w:p w:rsidR="00312B4E" w:rsidRPr="00F372B1" w:rsidRDefault="00312B4E" w:rsidP="00F372B1">
      <w:pPr>
        <w:jc w:val="both"/>
        <w:rPr>
          <w:sz w:val="20"/>
          <w:szCs w:val="20"/>
        </w:rPr>
      </w:pPr>
      <w:r>
        <w:rPr>
          <w:sz w:val="20"/>
          <w:szCs w:val="20"/>
        </w:rPr>
        <w:t xml:space="preserve">6. </w:t>
      </w:r>
      <w:r w:rsidRPr="00F372B1">
        <w:rPr>
          <w:sz w:val="20"/>
          <w:szCs w:val="20"/>
        </w:rPr>
        <w:t>Elektriklenme çeşitleri</w:t>
      </w:r>
    </w:p>
    <w:p w:rsidR="00312B4E" w:rsidRPr="00F372B1" w:rsidRDefault="00312B4E" w:rsidP="00F372B1">
      <w:pPr>
        <w:jc w:val="both"/>
        <w:rPr>
          <w:sz w:val="20"/>
          <w:szCs w:val="20"/>
        </w:rPr>
      </w:pPr>
      <w:r>
        <w:rPr>
          <w:sz w:val="20"/>
          <w:szCs w:val="20"/>
        </w:rPr>
        <w:t xml:space="preserve">7. </w:t>
      </w:r>
      <w:r w:rsidRPr="00F372B1">
        <w:rPr>
          <w:sz w:val="20"/>
          <w:szCs w:val="20"/>
        </w:rPr>
        <w:t>Elektrik devreleri oluşturma, akım ve gerilim ölçme</w:t>
      </w:r>
    </w:p>
    <w:p w:rsidR="00312B4E" w:rsidRPr="00F372B1" w:rsidRDefault="00312B4E" w:rsidP="00F372B1">
      <w:pPr>
        <w:jc w:val="both"/>
        <w:rPr>
          <w:sz w:val="20"/>
          <w:szCs w:val="20"/>
        </w:rPr>
      </w:pPr>
      <w:r>
        <w:rPr>
          <w:sz w:val="20"/>
          <w:szCs w:val="20"/>
        </w:rPr>
        <w:t xml:space="preserve">8.   </w:t>
      </w:r>
      <w:r w:rsidRPr="00F372B1">
        <w:rPr>
          <w:sz w:val="20"/>
          <w:szCs w:val="20"/>
        </w:rPr>
        <w:t>Einstein in özel görelilik kuramı</w:t>
      </w:r>
    </w:p>
    <w:p w:rsidR="00312B4E" w:rsidRDefault="00312B4E" w:rsidP="00F372B1">
      <w:pPr>
        <w:jc w:val="both"/>
        <w:rPr>
          <w:sz w:val="20"/>
          <w:szCs w:val="20"/>
        </w:rPr>
      </w:pPr>
      <w:r>
        <w:rPr>
          <w:sz w:val="20"/>
          <w:szCs w:val="20"/>
        </w:rPr>
        <w:t xml:space="preserve">9.   </w:t>
      </w:r>
      <w:r w:rsidRPr="00F372B1">
        <w:rPr>
          <w:sz w:val="20"/>
          <w:szCs w:val="20"/>
        </w:rPr>
        <w:t>Fizik bilim adamlarının yaşamları ve çalışmalarının araştırılması</w:t>
      </w:r>
    </w:p>
    <w:p w:rsidR="00312B4E" w:rsidRDefault="00312B4E" w:rsidP="00F372B1">
      <w:pPr>
        <w:jc w:val="both"/>
        <w:rPr>
          <w:sz w:val="20"/>
          <w:szCs w:val="20"/>
        </w:rPr>
      </w:pPr>
      <w:r>
        <w:rPr>
          <w:sz w:val="20"/>
          <w:szCs w:val="20"/>
        </w:rPr>
        <w:t>10. Yay dalgaları</w:t>
      </w:r>
    </w:p>
    <w:p w:rsidR="00312B4E" w:rsidRDefault="00312B4E" w:rsidP="00F372B1">
      <w:pPr>
        <w:jc w:val="both"/>
        <w:rPr>
          <w:sz w:val="20"/>
          <w:szCs w:val="20"/>
        </w:rPr>
      </w:pPr>
      <w:r>
        <w:rPr>
          <w:sz w:val="20"/>
          <w:szCs w:val="20"/>
        </w:rPr>
        <w:t>11. Su dalgaları</w:t>
      </w:r>
    </w:p>
    <w:p w:rsidR="00312B4E" w:rsidRDefault="00312B4E" w:rsidP="00F372B1">
      <w:pPr>
        <w:jc w:val="both"/>
        <w:rPr>
          <w:sz w:val="20"/>
          <w:szCs w:val="20"/>
        </w:rPr>
      </w:pPr>
    </w:p>
    <w:p w:rsidR="00312B4E" w:rsidRDefault="00312B4E" w:rsidP="00C439D1">
      <w:pPr>
        <w:rPr>
          <w:b/>
          <w:bCs/>
          <w:color w:val="000000"/>
          <w:sz w:val="20"/>
          <w:szCs w:val="20"/>
        </w:rPr>
      </w:pPr>
      <w:r>
        <w:rPr>
          <w:b/>
          <w:bCs/>
          <w:color w:val="000000"/>
          <w:sz w:val="20"/>
          <w:szCs w:val="20"/>
        </w:rPr>
        <w:t>11</w:t>
      </w:r>
      <w:r w:rsidRPr="00797450">
        <w:rPr>
          <w:b/>
          <w:bCs/>
          <w:color w:val="000000"/>
          <w:sz w:val="20"/>
          <w:szCs w:val="20"/>
        </w:rPr>
        <w:t>. SI</w:t>
      </w:r>
      <w:r>
        <w:rPr>
          <w:b/>
          <w:bCs/>
          <w:color w:val="000000"/>
          <w:sz w:val="20"/>
          <w:szCs w:val="20"/>
        </w:rPr>
        <w:t xml:space="preserve">NIF </w:t>
      </w:r>
      <w:r w:rsidRPr="004A6CC9">
        <w:rPr>
          <w:b/>
          <w:bCs/>
          <w:sz w:val="20"/>
          <w:szCs w:val="20"/>
        </w:rPr>
        <w:t>Fizik</w:t>
      </w:r>
      <w:r>
        <w:rPr>
          <w:b/>
          <w:bCs/>
          <w:color w:val="000000"/>
          <w:sz w:val="20"/>
          <w:szCs w:val="20"/>
        </w:rPr>
        <w:t xml:space="preserve"> Proje</w:t>
      </w:r>
      <w:r w:rsidRPr="00797450">
        <w:rPr>
          <w:b/>
          <w:bCs/>
          <w:color w:val="000000"/>
          <w:sz w:val="20"/>
          <w:szCs w:val="20"/>
        </w:rPr>
        <w:t xml:space="preserve"> Konuları</w:t>
      </w:r>
    </w:p>
    <w:p w:rsidR="00312B4E" w:rsidRPr="00C439D1" w:rsidRDefault="00312B4E" w:rsidP="00C439D1">
      <w:pPr>
        <w:rPr>
          <w:sz w:val="20"/>
          <w:szCs w:val="20"/>
        </w:rPr>
      </w:pPr>
      <w:r w:rsidRPr="00C439D1">
        <w:rPr>
          <w:sz w:val="20"/>
          <w:szCs w:val="20"/>
        </w:rPr>
        <w:t>1. Basınç etkisi</w:t>
      </w:r>
    </w:p>
    <w:p w:rsidR="00312B4E" w:rsidRPr="00C439D1" w:rsidRDefault="00312B4E" w:rsidP="00C439D1">
      <w:pPr>
        <w:rPr>
          <w:sz w:val="20"/>
          <w:szCs w:val="20"/>
        </w:rPr>
      </w:pPr>
      <w:r w:rsidRPr="00C439D1">
        <w:rPr>
          <w:sz w:val="20"/>
          <w:szCs w:val="20"/>
        </w:rPr>
        <w:t>2. Akışkanların basıncı</w:t>
      </w:r>
    </w:p>
    <w:p w:rsidR="00312B4E" w:rsidRPr="00C439D1" w:rsidRDefault="00312B4E" w:rsidP="00C439D1">
      <w:pPr>
        <w:rPr>
          <w:sz w:val="20"/>
          <w:szCs w:val="20"/>
        </w:rPr>
      </w:pPr>
      <w:r w:rsidRPr="00C439D1">
        <w:rPr>
          <w:sz w:val="20"/>
          <w:szCs w:val="20"/>
        </w:rPr>
        <w:t>3. Gazların basıncı</w:t>
      </w:r>
    </w:p>
    <w:p w:rsidR="00312B4E" w:rsidRPr="00C439D1" w:rsidRDefault="00312B4E" w:rsidP="00C439D1">
      <w:pPr>
        <w:rPr>
          <w:sz w:val="20"/>
          <w:szCs w:val="20"/>
        </w:rPr>
      </w:pPr>
      <w:r w:rsidRPr="00C439D1">
        <w:rPr>
          <w:sz w:val="20"/>
          <w:szCs w:val="20"/>
        </w:rPr>
        <w:t>4. Akışkanların hızı ile basınç ilişkisi</w:t>
      </w:r>
    </w:p>
    <w:p w:rsidR="00312B4E" w:rsidRPr="00C439D1" w:rsidRDefault="00312B4E" w:rsidP="00C439D1">
      <w:pPr>
        <w:rPr>
          <w:sz w:val="20"/>
          <w:szCs w:val="20"/>
        </w:rPr>
      </w:pPr>
      <w:r w:rsidRPr="00C439D1">
        <w:rPr>
          <w:sz w:val="20"/>
          <w:szCs w:val="20"/>
        </w:rPr>
        <w:t>5. Çembersel hareket</w:t>
      </w:r>
    </w:p>
    <w:p w:rsidR="00312B4E" w:rsidRPr="00C439D1" w:rsidRDefault="00312B4E" w:rsidP="00C439D1">
      <w:pPr>
        <w:rPr>
          <w:sz w:val="20"/>
          <w:szCs w:val="20"/>
        </w:rPr>
      </w:pPr>
      <w:r w:rsidRPr="00C439D1">
        <w:rPr>
          <w:sz w:val="20"/>
          <w:szCs w:val="20"/>
        </w:rPr>
        <w:t>6. Tork</w:t>
      </w:r>
    </w:p>
    <w:p w:rsidR="00312B4E" w:rsidRPr="00C439D1" w:rsidRDefault="00312B4E" w:rsidP="00C439D1">
      <w:pPr>
        <w:rPr>
          <w:sz w:val="20"/>
          <w:szCs w:val="20"/>
        </w:rPr>
      </w:pPr>
      <w:r w:rsidRPr="00C439D1">
        <w:rPr>
          <w:sz w:val="20"/>
          <w:szCs w:val="20"/>
        </w:rPr>
        <w:t>7. İş-Enerji</w:t>
      </w:r>
    </w:p>
    <w:p w:rsidR="00312B4E" w:rsidRPr="00C439D1" w:rsidRDefault="00312B4E" w:rsidP="00C439D1">
      <w:pPr>
        <w:rPr>
          <w:sz w:val="20"/>
          <w:szCs w:val="20"/>
        </w:rPr>
      </w:pPr>
      <w:r w:rsidRPr="00C439D1">
        <w:rPr>
          <w:sz w:val="20"/>
          <w:szCs w:val="20"/>
        </w:rPr>
        <w:t>8. Momentum</w:t>
      </w:r>
    </w:p>
    <w:p w:rsidR="00312B4E" w:rsidRPr="00C439D1" w:rsidRDefault="00312B4E" w:rsidP="00C439D1">
      <w:pPr>
        <w:rPr>
          <w:sz w:val="20"/>
          <w:szCs w:val="20"/>
        </w:rPr>
      </w:pPr>
      <w:r w:rsidRPr="00C439D1">
        <w:rPr>
          <w:sz w:val="20"/>
          <w:szCs w:val="20"/>
        </w:rPr>
        <w:t>9. Manyetik Alan</w:t>
      </w:r>
    </w:p>
    <w:p w:rsidR="00312B4E" w:rsidRPr="00C439D1" w:rsidRDefault="00312B4E" w:rsidP="00C439D1">
      <w:pPr>
        <w:rPr>
          <w:sz w:val="20"/>
          <w:szCs w:val="20"/>
        </w:rPr>
      </w:pPr>
      <w:r w:rsidRPr="00C439D1">
        <w:rPr>
          <w:sz w:val="20"/>
          <w:szCs w:val="20"/>
        </w:rPr>
        <w:t>10. Işığın yapısı</w:t>
      </w:r>
    </w:p>
    <w:p w:rsidR="00312B4E" w:rsidRPr="00C439D1" w:rsidRDefault="00312B4E" w:rsidP="00C439D1">
      <w:pPr>
        <w:rPr>
          <w:sz w:val="20"/>
          <w:szCs w:val="20"/>
        </w:rPr>
      </w:pPr>
      <w:r w:rsidRPr="00C439D1">
        <w:rPr>
          <w:sz w:val="20"/>
          <w:szCs w:val="20"/>
        </w:rPr>
        <w:t>11. De Broglie Hipotezi</w:t>
      </w:r>
    </w:p>
    <w:p w:rsidR="00312B4E" w:rsidRPr="00C439D1" w:rsidRDefault="00312B4E" w:rsidP="00C439D1">
      <w:pPr>
        <w:rPr>
          <w:sz w:val="20"/>
          <w:szCs w:val="20"/>
        </w:rPr>
      </w:pPr>
      <w:r w:rsidRPr="00C439D1">
        <w:rPr>
          <w:sz w:val="20"/>
          <w:szCs w:val="20"/>
        </w:rPr>
        <w:t>12. Atom ve yapısı</w:t>
      </w:r>
    </w:p>
    <w:p w:rsidR="00312B4E" w:rsidRPr="00C439D1" w:rsidRDefault="00312B4E" w:rsidP="00C439D1">
      <w:pPr>
        <w:rPr>
          <w:sz w:val="20"/>
          <w:szCs w:val="20"/>
        </w:rPr>
      </w:pPr>
      <w:r w:rsidRPr="00C439D1">
        <w:rPr>
          <w:sz w:val="20"/>
          <w:szCs w:val="20"/>
        </w:rPr>
        <w:t>13. Ses dalgaları</w:t>
      </w:r>
    </w:p>
    <w:p w:rsidR="00312B4E" w:rsidRPr="00C439D1" w:rsidRDefault="00312B4E" w:rsidP="00C439D1">
      <w:pPr>
        <w:rPr>
          <w:sz w:val="20"/>
          <w:szCs w:val="20"/>
        </w:rPr>
      </w:pPr>
      <w:r w:rsidRPr="00C439D1">
        <w:rPr>
          <w:sz w:val="20"/>
          <w:szCs w:val="20"/>
        </w:rPr>
        <w:t>14. Aydınlanma</w:t>
      </w:r>
    </w:p>
    <w:p w:rsidR="00312B4E" w:rsidRPr="00C439D1" w:rsidRDefault="00312B4E" w:rsidP="00C439D1">
      <w:pPr>
        <w:rPr>
          <w:sz w:val="20"/>
          <w:szCs w:val="20"/>
        </w:rPr>
      </w:pPr>
      <w:r w:rsidRPr="00C439D1">
        <w:rPr>
          <w:sz w:val="20"/>
          <w:szCs w:val="20"/>
        </w:rPr>
        <w:t>15. Evren ve yapısı</w:t>
      </w:r>
    </w:p>
    <w:p w:rsidR="00312B4E" w:rsidRDefault="00312B4E" w:rsidP="00E53259">
      <w:pPr>
        <w:rPr>
          <w:b/>
          <w:bCs/>
          <w:color w:val="000000"/>
          <w:sz w:val="20"/>
          <w:szCs w:val="20"/>
        </w:rPr>
      </w:pPr>
      <w:r>
        <w:rPr>
          <w:b/>
          <w:bCs/>
          <w:color w:val="000000"/>
          <w:sz w:val="20"/>
          <w:szCs w:val="20"/>
        </w:rPr>
        <w:t xml:space="preserve"> </w:t>
      </w: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Pr="005807AA" w:rsidRDefault="00312B4E" w:rsidP="00E53259">
      <w:pPr>
        <w:rPr>
          <w:b/>
          <w:bCs/>
          <w:color w:val="000000"/>
          <w:sz w:val="20"/>
          <w:szCs w:val="20"/>
        </w:rPr>
      </w:pPr>
      <w:r>
        <w:rPr>
          <w:bCs/>
          <w:iCs/>
          <w:sz w:val="18"/>
          <w:szCs w:val="18"/>
        </w:rPr>
        <w:t>FİZİK</w:t>
      </w:r>
      <w:r w:rsidRPr="00E53259">
        <w:rPr>
          <w:bCs/>
          <w:iCs/>
          <w:sz w:val="18"/>
          <w:szCs w:val="18"/>
        </w:rPr>
        <w:t xml:space="preserve">  DERSİ  PROJE  TAKİP  VE  DEĞERLENDİRME FORMU</w:t>
      </w:r>
    </w:p>
    <w:p w:rsidR="00312B4E" w:rsidRPr="00E53259" w:rsidRDefault="00312B4E" w:rsidP="00E53259">
      <w:pPr>
        <w:jc w:val="both"/>
        <w:rPr>
          <w:b/>
          <w:bCs/>
          <w:iCs/>
          <w:sz w:val="18"/>
          <w:szCs w:val="18"/>
          <w:u w:val="single"/>
        </w:rPr>
      </w:pP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A0"/>
      </w:tblPr>
      <w:tblGrid>
        <w:gridCol w:w="5922"/>
        <w:gridCol w:w="3454"/>
      </w:tblGrid>
      <w:tr w:rsidR="00312B4E" w:rsidRPr="00E53259" w:rsidTr="004A6CC9">
        <w:trPr>
          <w:trHeight w:val="486"/>
        </w:trPr>
        <w:tc>
          <w:tcPr>
            <w:tcW w:w="5922" w:type="dxa"/>
            <w:tcBorders>
              <w:top w:val="single" w:sz="4" w:space="0" w:color="auto"/>
            </w:tcBorders>
          </w:tcPr>
          <w:p w:rsidR="00312B4E" w:rsidRPr="00E53259" w:rsidRDefault="00312B4E" w:rsidP="00E53259">
            <w:pPr>
              <w:jc w:val="both"/>
              <w:rPr>
                <w:sz w:val="18"/>
                <w:szCs w:val="18"/>
              </w:rPr>
            </w:pPr>
            <w:r w:rsidRPr="00E53259">
              <w:rPr>
                <w:sz w:val="18"/>
                <w:szCs w:val="18"/>
              </w:rPr>
              <w:t>ÖĞRENCİNİN</w:t>
            </w:r>
          </w:p>
        </w:tc>
        <w:tc>
          <w:tcPr>
            <w:tcW w:w="3454" w:type="dxa"/>
            <w:tcBorders>
              <w:top w:val="single" w:sz="4" w:space="0" w:color="auto"/>
            </w:tcBorders>
          </w:tcPr>
          <w:p w:rsidR="00312B4E" w:rsidRPr="00E53259" w:rsidRDefault="00312B4E" w:rsidP="00E53259">
            <w:pPr>
              <w:jc w:val="both"/>
              <w:rPr>
                <w:bCs/>
                <w:sz w:val="18"/>
                <w:szCs w:val="18"/>
              </w:rPr>
            </w:pPr>
            <w:r w:rsidRPr="00E53259">
              <w:rPr>
                <w:bCs/>
                <w:sz w:val="18"/>
                <w:szCs w:val="18"/>
              </w:rPr>
              <w:t>DERS:</w:t>
            </w:r>
          </w:p>
        </w:tc>
      </w:tr>
      <w:tr w:rsidR="00312B4E" w:rsidRPr="00E53259" w:rsidTr="004A6CC9">
        <w:trPr>
          <w:trHeight w:val="269"/>
        </w:trPr>
        <w:tc>
          <w:tcPr>
            <w:tcW w:w="5922" w:type="dxa"/>
          </w:tcPr>
          <w:p w:rsidR="00312B4E" w:rsidRPr="00E53259" w:rsidRDefault="00312B4E" w:rsidP="00E53259">
            <w:pPr>
              <w:jc w:val="both"/>
              <w:rPr>
                <w:sz w:val="18"/>
                <w:szCs w:val="18"/>
              </w:rPr>
            </w:pPr>
            <w:r w:rsidRPr="00E53259">
              <w:rPr>
                <w:sz w:val="18"/>
                <w:szCs w:val="18"/>
              </w:rPr>
              <w:t>ADI</w:t>
            </w:r>
            <w:r w:rsidRPr="00E53259">
              <w:rPr>
                <w:sz w:val="18"/>
                <w:szCs w:val="18"/>
              </w:rPr>
              <w:tab/>
            </w:r>
          </w:p>
        </w:tc>
        <w:tc>
          <w:tcPr>
            <w:tcW w:w="3454" w:type="dxa"/>
          </w:tcPr>
          <w:p w:rsidR="00312B4E" w:rsidRPr="00E53259" w:rsidRDefault="00312B4E" w:rsidP="00E53259">
            <w:pPr>
              <w:jc w:val="both"/>
              <w:rPr>
                <w:sz w:val="18"/>
                <w:szCs w:val="18"/>
              </w:rPr>
            </w:pPr>
            <w:r w:rsidRPr="00E53259">
              <w:rPr>
                <w:sz w:val="18"/>
                <w:szCs w:val="18"/>
              </w:rPr>
              <w:t>DEĞERLENDİRME SONUCU</w:t>
            </w:r>
          </w:p>
        </w:tc>
      </w:tr>
      <w:tr w:rsidR="00312B4E" w:rsidRPr="00E53259" w:rsidTr="004A6CC9">
        <w:trPr>
          <w:trHeight w:val="255"/>
        </w:trPr>
        <w:tc>
          <w:tcPr>
            <w:tcW w:w="5922" w:type="dxa"/>
          </w:tcPr>
          <w:p w:rsidR="00312B4E" w:rsidRPr="00E53259" w:rsidRDefault="00312B4E" w:rsidP="00E53259">
            <w:pPr>
              <w:jc w:val="both"/>
              <w:rPr>
                <w:sz w:val="18"/>
                <w:szCs w:val="18"/>
              </w:rPr>
            </w:pPr>
            <w:r w:rsidRPr="00E53259">
              <w:rPr>
                <w:sz w:val="18"/>
                <w:szCs w:val="18"/>
              </w:rPr>
              <w:t>SOYADI</w:t>
            </w:r>
            <w:r w:rsidRPr="00E53259">
              <w:rPr>
                <w:sz w:val="18"/>
                <w:szCs w:val="18"/>
              </w:rPr>
              <w:tab/>
            </w:r>
          </w:p>
        </w:tc>
        <w:tc>
          <w:tcPr>
            <w:tcW w:w="3454" w:type="dxa"/>
          </w:tcPr>
          <w:p w:rsidR="00312B4E" w:rsidRPr="00E53259" w:rsidRDefault="00312B4E" w:rsidP="00E53259">
            <w:pPr>
              <w:jc w:val="both"/>
              <w:rPr>
                <w:sz w:val="18"/>
                <w:szCs w:val="18"/>
              </w:rPr>
            </w:pPr>
            <w:r w:rsidRPr="00E53259">
              <w:rPr>
                <w:sz w:val="18"/>
                <w:szCs w:val="18"/>
              </w:rPr>
              <w:t>NOT RAKAMLA</w:t>
            </w:r>
          </w:p>
        </w:tc>
      </w:tr>
      <w:tr w:rsidR="00312B4E" w:rsidRPr="00E53259" w:rsidTr="004A6CC9">
        <w:trPr>
          <w:trHeight w:val="255"/>
        </w:trPr>
        <w:tc>
          <w:tcPr>
            <w:tcW w:w="5922" w:type="dxa"/>
          </w:tcPr>
          <w:p w:rsidR="00312B4E" w:rsidRPr="00E53259" w:rsidRDefault="00312B4E" w:rsidP="00E53259">
            <w:pPr>
              <w:jc w:val="both"/>
              <w:rPr>
                <w:sz w:val="18"/>
                <w:szCs w:val="18"/>
              </w:rPr>
            </w:pPr>
            <w:r w:rsidRPr="00E53259">
              <w:rPr>
                <w:sz w:val="18"/>
                <w:szCs w:val="18"/>
              </w:rPr>
              <w:t xml:space="preserve">SINIFI </w:t>
            </w:r>
            <w:r w:rsidRPr="00E53259">
              <w:rPr>
                <w:sz w:val="18"/>
                <w:szCs w:val="18"/>
              </w:rPr>
              <w:tab/>
            </w:r>
          </w:p>
        </w:tc>
        <w:tc>
          <w:tcPr>
            <w:tcW w:w="3454" w:type="dxa"/>
          </w:tcPr>
          <w:p w:rsidR="00312B4E" w:rsidRPr="00E53259" w:rsidRDefault="00312B4E" w:rsidP="00E53259">
            <w:pPr>
              <w:jc w:val="both"/>
              <w:rPr>
                <w:sz w:val="18"/>
                <w:szCs w:val="18"/>
              </w:rPr>
            </w:pPr>
            <w:r w:rsidRPr="00E53259">
              <w:rPr>
                <w:sz w:val="18"/>
                <w:szCs w:val="18"/>
              </w:rPr>
              <w:t>NOT   YAZIYLA ….....</w:t>
            </w:r>
          </w:p>
        </w:tc>
      </w:tr>
      <w:tr w:rsidR="00312B4E" w:rsidRPr="00E53259" w:rsidTr="004A6CC9">
        <w:trPr>
          <w:trHeight w:val="269"/>
        </w:trPr>
        <w:tc>
          <w:tcPr>
            <w:tcW w:w="5922" w:type="dxa"/>
          </w:tcPr>
          <w:p w:rsidR="00312B4E" w:rsidRPr="00E53259" w:rsidRDefault="00312B4E" w:rsidP="00E53259">
            <w:pPr>
              <w:jc w:val="both"/>
              <w:rPr>
                <w:sz w:val="18"/>
                <w:szCs w:val="18"/>
              </w:rPr>
            </w:pPr>
            <w:r w:rsidRPr="00E53259">
              <w:rPr>
                <w:sz w:val="18"/>
                <w:szCs w:val="18"/>
              </w:rPr>
              <w:t xml:space="preserve">NUMARASI </w:t>
            </w:r>
          </w:p>
        </w:tc>
        <w:tc>
          <w:tcPr>
            <w:tcW w:w="3454" w:type="dxa"/>
          </w:tcPr>
          <w:p w:rsidR="00312B4E" w:rsidRPr="00E53259" w:rsidRDefault="00312B4E" w:rsidP="00E53259">
            <w:pPr>
              <w:jc w:val="both"/>
              <w:rPr>
                <w:sz w:val="18"/>
                <w:szCs w:val="18"/>
              </w:rPr>
            </w:pPr>
            <w:r w:rsidRPr="00E53259">
              <w:rPr>
                <w:sz w:val="18"/>
                <w:szCs w:val="18"/>
              </w:rPr>
              <w:t>ADI SOYADI…..........................</w:t>
            </w:r>
          </w:p>
        </w:tc>
      </w:tr>
      <w:tr w:rsidR="00312B4E" w:rsidRPr="00E53259" w:rsidTr="004A6CC9">
        <w:trPr>
          <w:trHeight w:val="255"/>
        </w:trPr>
        <w:tc>
          <w:tcPr>
            <w:tcW w:w="5922" w:type="dxa"/>
          </w:tcPr>
          <w:p w:rsidR="00312B4E" w:rsidRPr="00E53259" w:rsidRDefault="00312B4E" w:rsidP="00E53259">
            <w:pPr>
              <w:jc w:val="both"/>
              <w:rPr>
                <w:sz w:val="18"/>
                <w:szCs w:val="18"/>
              </w:rPr>
            </w:pPr>
            <w:r>
              <w:rPr>
                <w:sz w:val="18"/>
                <w:szCs w:val="18"/>
              </w:rPr>
              <w:t>ÖDEVİN VERİLDİĞİ TARİH</w:t>
            </w:r>
            <w:r>
              <w:rPr>
                <w:sz w:val="18"/>
                <w:szCs w:val="18"/>
              </w:rPr>
              <w:tab/>
              <w:t>…/…./2014</w:t>
            </w:r>
            <w:r w:rsidRPr="00E53259">
              <w:rPr>
                <w:sz w:val="18"/>
                <w:szCs w:val="18"/>
              </w:rPr>
              <w:tab/>
            </w:r>
            <w:r w:rsidRPr="00E53259">
              <w:rPr>
                <w:sz w:val="18"/>
                <w:szCs w:val="18"/>
              </w:rPr>
              <w:tab/>
              <w:t xml:space="preserve"> </w:t>
            </w:r>
          </w:p>
        </w:tc>
        <w:tc>
          <w:tcPr>
            <w:tcW w:w="3454" w:type="dxa"/>
          </w:tcPr>
          <w:p w:rsidR="00312B4E" w:rsidRPr="00E53259" w:rsidRDefault="00312B4E" w:rsidP="00E53259">
            <w:pPr>
              <w:jc w:val="both"/>
              <w:rPr>
                <w:sz w:val="18"/>
                <w:szCs w:val="18"/>
              </w:rPr>
            </w:pPr>
            <w:r w:rsidRPr="00E53259">
              <w:rPr>
                <w:sz w:val="18"/>
                <w:szCs w:val="18"/>
              </w:rPr>
              <w:t>İMZA</w:t>
            </w:r>
          </w:p>
        </w:tc>
      </w:tr>
      <w:tr w:rsidR="00312B4E" w:rsidRPr="00E53259" w:rsidTr="004A6CC9">
        <w:trPr>
          <w:trHeight w:val="80"/>
        </w:trPr>
        <w:tc>
          <w:tcPr>
            <w:tcW w:w="5922" w:type="dxa"/>
            <w:tcBorders>
              <w:bottom w:val="single" w:sz="4" w:space="0" w:color="auto"/>
            </w:tcBorders>
          </w:tcPr>
          <w:p w:rsidR="00312B4E" w:rsidRPr="00E53259" w:rsidRDefault="00312B4E" w:rsidP="00E53259">
            <w:pPr>
              <w:jc w:val="both"/>
              <w:rPr>
                <w:sz w:val="18"/>
                <w:szCs w:val="18"/>
              </w:rPr>
            </w:pPr>
            <w:r w:rsidRPr="00E53259">
              <w:rPr>
                <w:sz w:val="18"/>
                <w:szCs w:val="18"/>
              </w:rPr>
              <w:t>ODEVİN</w:t>
            </w:r>
            <w:r>
              <w:rPr>
                <w:sz w:val="18"/>
                <w:szCs w:val="18"/>
              </w:rPr>
              <w:t xml:space="preserve"> TESLİM TARİHİ</w:t>
            </w:r>
            <w:r>
              <w:rPr>
                <w:sz w:val="18"/>
                <w:szCs w:val="18"/>
              </w:rPr>
              <w:tab/>
              <w:t xml:space="preserve">       </w:t>
            </w:r>
            <w:r>
              <w:rPr>
                <w:sz w:val="18"/>
                <w:szCs w:val="18"/>
              </w:rPr>
              <w:tab/>
              <w:t>…/…./2015</w:t>
            </w:r>
            <w:r w:rsidRPr="00E53259">
              <w:rPr>
                <w:sz w:val="18"/>
                <w:szCs w:val="18"/>
              </w:rPr>
              <w:tab/>
            </w:r>
          </w:p>
        </w:tc>
        <w:tc>
          <w:tcPr>
            <w:tcW w:w="3454" w:type="dxa"/>
            <w:tcBorders>
              <w:bottom w:val="single" w:sz="4" w:space="0" w:color="auto"/>
            </w:tcBorders>
          </w:tcPr>
          <w:p w:rsidR="00312B4E" w:rsidRPr="00E53259" w:rsidRDefault="00312B4E" w:rsidP="00E53259">
            <w:pPr>
              <w:jc w:val="both"/>
              <w:rPr>
                <w:sz w:val="18"/>
                <w:szCs w:val="18"/>
              </w:rPr>
            </w:pPr>
            <w:r w:rsidRPr="00E53259">
              <w:rPr>
                <w:sz w:val="18"/>
                <w:szCs w:val="18"/>
              </w:rPr>
              <w:tab/>
            </w:r>
          </w:p>
        </w:tc>
      </w:tr>
    </w:tbl>
    <w:p w:rsidR="00312B4E" w:rsidRDefault="00312B4E" w:rsidP="00E53259">
      <w:pPr>
        <w:jc w:val="both"/>
        <w:rPr>
          <w:sz w:val="22"/>
          <w:szCs w:val="22"/>
        </w:rPr>
      </w:pPr>
    </w:p>
    <w:p w:rsidR="00312B4E" w:rsidRDefault="00312B4E" w:rsidP="00E53259">
      <w:pPr>
        <w:jc w:val="both"/>
        <w:rPr>
          <w:sz w:val="22"/>
          <w:szCs w:val="22"/>
        </w:rPr>
      </w:pPr>
    </w:p>
    <w:p w:rsidR="00312B4E" w:rsidRPr="00E53259" w:rsidRDefault="00312B4E" w:rsidP="00E53259">
      <w:pPr>
        <w:jc w:val="both"/>
        <w:rPr>
          <w:sz w:val="18"/>
          <w:szCs w:val="18"/>
        </w:rPr>
      </w:pPr>
      <w:r>
        <w:rPr>
          <w:bCs/>
          <w:sz w:val="18"/>
          <w:szCs w:val="18"/>
        </w:rPr>
        <w:t>PROJENİN</w:t>
      </w:r>
      <w:r w:rsidRPr="00E53259">
        <w:rPr>
          <w:bCs/>
          <w:sz w:val="18"/>
          <w:szCs w:val="18"/>
        </w:rPr>
        <w:t xml:space="preserve">  KONUSU</w:t>
      </w:r>
      <w:r w:rsidRPr="00E53259">
        <w:rPr>
          <w:sz w:val="18"/>
          <w:szCs w:val="18"/>
        </w:rPr>
        <w:t>: …............................................................................................</w:t>
      </w:r>
    </w:p>
    <w:tbl>
      <w:tblPr>
        <w:tblW w:w="97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tblPr>
      <w:tblGrid>
        <w:gridCol w:w="741"/>
        <w:gridCol w:w="4149"/>
        <w:gridCol w:w="941"/>
        <w:gridCol w:w="2034"/>
        <w:gridCol w:w="1928"/>
      </w:tblGrid>
      <w:tr w:rsidR="00312B4E" w:rsidRPr="00E53259" w:rsidTr="00A965EF">
        <w:tc>
          <w:tcPr>
            <w:tcW w:w="741" w:type="dxa"/>
          </w:tcPr>
          <w:p w:rsidR="00312B4E" w:rsidRPr="00E53259" w:rsidRDefault="00312B4E" w:rsidP="00E53259">
            <w:pPr>
              <w:jc w:val="both"/>
              <w:rPr>
                <w:sz w:val="18"/>
                <w:szCs w:val="18"/>
              </w:rPr>
            </w:pPr>
            <w:r w:rsidRPr="00E53259">
              <w:rPr>
                <w:sz w:val="18"/>
                <w:szCs w:val="18"/>
              </w:rPr>
              <w:t>S.N.</w:t>
            </w:r>
          </w:p>
        </w:tc>
        <w:tc>
          <w:tcPr>
            <w:tcW w:w="4149" w:type="dxa"/>
          </w:tcPr>
          <w:p w:rsidR="00312B4E" w:rsidRPr="00E53259" w:rsidRDefault="00312B4E" w:rsidP="00E53259">
            <w:pPr>
              <w:jc w:val="both"/>
              <w:rPr>
                <w:sz w:val="18"/>
                <w:szCs w:val="18"/>
              </w:rPr>
            </w:pPr>
            <w:r w:rsidRPr="00E53259">
              <w:rPr>
                <w:sz w:val="18"/>
                <w:szCs w:val="18"/>
              </w:rPr>
              <w:t>DEĞERLENDİRİLECEK HUSUSLAR</w:t>
            </w:r>
          </w:p>
        </w:tc>
        <w:tc>
          <w:tcPr>
            <w:tcW w:w="941" w:type="dxa"/>
          </w:tcPr>
          <w:p w:rsidR="00312B4E" w:rsidRPr="00E53259" w:rsidRDefault="00312B4E" w:rsidP="00E53259">
            <w:pPr>
              <w:jc w:val="both"/>
              <w:rPr>
                <w:sz w:val="18"/>
                <w:szCs w:val="18"/>
              </w:rPr>
            </w:pPr>
            <w:r w:rsidRPr="00E53259">
              <w:rPr>
                <w:sz w:val="18"/>
                <w:szCs w:val="18"/>
              </w:rPr>
              <w:t>PUAN</w:t>
            </w:r>
          </w:p>
        </w:tc>
        <w:tc>
          <w:tcPr>
            <w:tcW w:w="2034" w:type="dxa"/>
          </w:tcPr>
          <w:p w:rsidR="00312B4E" w:rsidRPr="00E53259" w:rsidRDefault="00312B4E" w:rsidP="00E53259">
            <w:pPr>
              <w:jc w:val="both"/>
              <w:rPr>
                <w:sz w:val="18"/>
                <w:szCs w:val="18"/>
              </w:rPr>
            </w:pPr>
            <w:r w:rsidRPr="00E53259">
              <w:rPr>
                <w:sz w:val="18"/>
                <w:szCs w:val="18"/>
              </w:rPr>
              <w:t>VERİLEN PUAN</w:t>
            </w:r>
          </w:p>
        </w:tc>
        <w:tc>
          <w:tcPr>
            <w:tcW w:w="1928" w:type="dxa"/>
          </w:tcPr>
          <w:p w:rsidR="00312B4E" w:rsidRPr="00E53259" w:rsidRDefault="00312B4E" w:rsidP="00E53259">
            <w:pPr>
              <w:jc w:val="both"/>
              <w:rPr>
                <w:sz w:val="18"/>
                <w:szCs w:val="18"/>
              </w:rPr>
            </w:pPr>
            <w:r w:rsidRPr="00E53259">
              <w:rPr>
                <w:sz w:val="18"/>
                <w:szCs w:val="18"/>
              </w:rPr>
              <w:t>DÜŞÜNCELER</w:t>
            </w: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1-</w:t>
            </w:r>
          </w:p>
        </w:tc>
        <w:tc>
          <w:tcPr>
            <w:tcW w:w="4149" w:type="dxa"/>
          </w:tcPr>
          <w:p w:rsidR="00312B4E" w:rsidRPr="00E53259" w:rsidRDefault="00312B4E" w:rsidP="00A965EF">
            <w:pPr>
              <w:ind w:right="-221"/>
              <w:jc w:val="both"/>
              <w:rPr>
                <w:sz w:val="18"/>
                <w:szCs w:val="18"/>
              </w:rPr>
            </w:pPr>
            <w:r>
              <w:rPr>
                <w:sz w:val="18"/>
                <w:szCs w:val="18"/>
              </w:rPr>
              <w:t xml:space="preserve">Proje </w:t>
            </w:r>
            <w:r w:rsidRPr="00E53259">
              <w:rPr>
                <w:sz w:val="18"/>
                <w:szCs w:val="18"/>
              </w:rPr>
              <w:t>hazırlama planı yapması ve uygulama başarısı</w:t>
            </w:r>
          </w:p>
        </w:tc>
        <w:tc>
          <w:tcPr>
            <w:tcW w:w="941" w:type="dxa"/>
          </w:tcPr>
          <w:p w:rsidR="00312B4E" w:rsidRPr="00E53259" w:rsidRDefault="00312B4E" w:rsidP="00E53259">
            <w:pPr>
              <w:jc w:val="both"/>
              <w:rPr>
                <w:sz w:val="18"/>
                <w:szCs w:val="18"/>
              </w:rPr>
            </w:pPr>
            <w:r w:rsidRPr="00E53259">
              <w:rPr>
                <w:sz w:val="18"/>
                <w:szCs w:val="18"/>
              </w:rPr>
              <w:t>10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2-</w:t>
            </w:r>
          </w:p>
        </w:tc>
        <w:tc>
          <w:tcPr>
            <w:tcW w:w="4149" w:type="dxa"/>
          </w:tcPr>
          <w:p w:rsidR="00312B4E" w:rsidRPr="00E53259" w:rsidRDefault="00312B4E" w:rsidP="00E53259">
            <w:pPr>
              <w:jc w:val="both"/>
              <w:rPr>
                <w:sz w:val="18"/>
                <w:szCs w:val="18"/>
              </w:rPr>
            </w:pPr>
            <w:r w:rsidRPr="00E53259">
              <w:rPr>
                <w:sz w:val="18"/>
                <w:szCs w:val="18"/>
              </w:rPr>
              <w:t>Ödev için gerekli bilgi, doküman, araç, gereç toplaması ve kullanması</w:t>
            </w:r>
          </w:p>
        </w:tc>
        <w:tc>
          <w:tcPr>
            <w:tcW w:w="941" w:type="dxa"/>
          </w:tcPr>
          <w:p w:rsidR="00312B4E" w:rsidRPr="00E53259" w:rsidRDefault="00312B4E" w:rsidP="00E53259">
            <w:pPr>
              <w:jc w:val="both"/>
              <w:rPr>
                <w:sz w:val="18"/>
                <w:szCs w:val="18"/>
              </w:rPr>
            </w:pPr>
            <w:r>
              <w:rPr>
                <w:sz w:val="18"/>
                <w:szCs w:val="18"/>
              </w:rPr>
              <w:t>15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3-</w:t>
            </w:r>
          </w:p>
        </w:tc>
        <w:tc>
          <w:tcPr>
            <w:tcW w:w="4149" w:type="dxa"/>
          </w:tcPr>
          <w:p w:rsidR="00312B4E" w:rsidRPr="00E53259" w:rsidRDefault="00312B4E" w:rsidP="00E53259">
            <w:pPr>
              <w:jc w:val="both"/>
              <w:rPr>
                <w:sz w:val="18"/>
                <w:szCs w:val="18"/>
              </w:rPr>
            </w:pPr>
            <w:r w:rsidRPr="00E53259">
              <w:rPr>
                <w:sz w:val="18"/>
                <w:szCs w:val="18"/>
              </w:rPr>
              <w:t>Kendisini geliştirmek amacı ile ödevi bizzat yapması ve çabası</w:t>
            </w:r>
          </w:p>
        </w:tc>
        <w:tc>
          <w:tcPr>
            <w:tcW w:w="941" w:type="dxa"/>
          </w:tcPr>
          <w:p w:rsidR="00312B4E" w:rsidRPr="00E53259" w:rsidRDefault="00312B4E" w:rsidP="00E53259">
            <w:pPr>
              <w:jc w:val="both"/>
              <w:rPr>
                <w:sz w:val="18"/>
                <w:szCs w:val="18"/>
              </w:rPr>
            </w:pPr>
            <w:r w:rsidRPr="00E53259">
              <w:rPr>
                <w:sz w:val="18"/>
                <w:szCs w:val="18"/>
              </w:rPr>
              <w:t>10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4-</w:t>
            </w:r>
          </w:p>
        </w:tc>
        <w:tc>
          <w:tcPr>
            <w:tcW w:w="4149" w:type="dxa"/>
          </w:tcPr>
          <w:p w:rsidR="00312B4E" w:rsidRPr="00E53259" w:rsidRDefault="00312B4E" w:rsidP="00E53259">
            <w:pPr>
              <w:jc w:val="both"/>
              <w:rPr>
                <w:sz w:val="18"/>
                <w:szCs w:val="18"/>
              </w:rPr>
            </w:pPr>
            <w:r w:rsidRPr="00E53259">
              <w:rPr>
                <w:sz w:val="18"/>
                <w:szCs w:val="18"/>
              </w:rPr>
              <w:t>Ödev hazırlama sırasında ders öğretmeni ile diyalog kurması</w:t>
            </w:r>
          </w:p>
        </w:tc>
        <w:tc>
          <w:tcPr>
            <w:tcW w:w="941" w:type="dxa"/>
          </w:tcPr>
          <w:p w:rsidR="00312B4E" w:rsidRPr="00E53259" w:rsidRDefault="00312B4E" w:rsidP="00E53259">
            <w:pPr>
              <w:jc w:val="both"/>
              <w:rPr>
                <w:sz w:val="18"/>
                <w:szCs w:val="18"/>
              </w:rPr>
            </w:pPr>
            <w:r>
              <w:rPr>
                <w:sz w:val="18"/>
                <w:szCs w:val="18"/>
              </w:rPr>
              <w:t>15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5</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Ödevin doğruluk ve kullanılabilirlik derecesi</w:t>
            </w:r>
          </w:p>
        </w:tc>
        <w:tc>
          <w:tcPr>
            <w:tcW w:w="941" w:type="dxa"/>
          </w:tcPr>
          <w:p w:rsidR="00312B4E" w:rsidRPr="00E53259" w:rsidRDefault="00312B4E" w:rsidP="00E53259">
            <w:pPr>
              <w:jc w:val="both"/>
              <w:rPr>
                <w:sz w:val="18"/>
                <w:szCs w:val="18"/>
              </w:rPr>
            </w:pPr>
            <w:r w:rsidRPr="00E53259">
              <w:rPr>
                <w:sz w:val="18"/>
                <w:szCs w:val="18"/>
              </w:rPr>
              <w:t>10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6</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Ödevin yazım kurallarına ve dersin özel kurallarına uygunluğu</w:t>
            </w:r>
          </w:p>
        </w:tc>
        <w:tc>
          <w:tcPr>
            <w:tcW w:w="941" w:type="dxa"/>
          </w:tcPr>
          <w:p w:rsidR="00312B4E" w:rsidRPr="00E53259" w:rsidRDefault="00312B4E" w:rsidP="00E53259">
            <w:pPr>
              <w:jc w:val="both"/>
              <w:rPr>
                <w:sz w:val="18"/>
                <w:szCs w:val="18"/>
              </w:rPr>
            </w:pPr>
            <w:r w:rsidRPr="00E53259">
              <w:rPr>
                <w:sz w:val="18"/>
                <w:szCs w:val="18"/>
              </w:rPr>
              <w:t>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7</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Düzgün ifade kullanma ve anlaşılabilir olması</w:t>
            </w:r>
          </w:p>
        </w:tc>
        <w:tc>
          <w:tcPr>
            <w:tcW w:w="941" w:type="dxa"/>
          </w:tcPr>
          <w:p w:rsidR="00312B4E" w:rsidRPr="00E53259" w:rsidRDefault="00312B4E" w:rsidP="00E53259">
            <w:pPr>
              <w:jc w:val="both"/>
              <w:rPr>
                <w:sz w:val="18"/>
                <w:szCs w:val="18"/>
              </w:rPr>
            </w:pPr>
            <w:r w:rsidRPr="00E53259">
              <w:rPr>
                <w:sz w:val="18"/>
                <w:szCs w:val="18"/>
              </w:rPr>
              <w:t>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8</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 xml:space="preserve">Ödevin sunumu ve ödevle ilgili </w:t>
            </w:r>
          </w:p>
          <w:p w:rsidR="00312B4E" w:rsidRPr="00E53259" w:rsidRDefault="00312B4E" w:rsidP="00E53259">
            <w:pPr>
              <w:jc w:val="both"/>
              <w:rPr>
                <w:sz w:val="18"/>
                <w:szCs w:val="18"/>
              </w:rPr>
            </w:pPr>
            <w:r w:rsidRPr="00E53259">
              <w:rPr>
                <w:sz w:val="18"/>
                <w:szCs w:val="18"/>
              </w:rPr>
              <w:t>Soruları cevaplandırması</w:t>
            </w:r>
          </w:p>
        </w:tc>
        <w:tc>
          <w:tcPr>
            <w:tcW w:w="941" w:type="dxa"/>
          </w:tcPr>
          <w:p w:rsidR="00312B4E" w:rsidRPr="00E53259" w:rsidRDefault="00312B4E" w:rsidP="00E53259">
            <w:pPr>
              <w:jc w:val="both"/>
              <w:rPr>
                <w:sz w:val="18"/>
                <w:szCs w:val="18"/>
              </w:rPr>
            </w:pPr>
            <w:r w:rsidRPr="00E53259">
              <w:rPr>
                <w:sz w:val="18"/>
                <w:szCs w:val="18"/>
              </w:rPr>
              <w:t>20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A965EF">
            <w:pPr>
              <w:jc w:val="both"/>
              <w:rPr>
                <w:sz w:val="18"/>
                <w:szCs w:val="18"/>
              </w:rPr>
            </w:pPr>
            <w:r>
              <w:rPr>
                <w:sz w:val="18"/>
                <w:szCs w:val="18"/>
              </w:rPr>
              <w:t>9</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Ödevin zamanında teslim edilmesi</w:t>
            </w:r>
          </w:p>
        </w:tc>
        <w:tc>
          <w:tcPr>
            <w:tcW w:w="941" w:type="dxa"/>
          </w:tcPr>
          <w:p w:rsidR="00312B4E" w:rsidRPr="00E53259" w:rsidRDefault="00312B4E" w:rsidP="00E53259">
            <w:pPr>
              <w:jc w:val="both"/>
              <w:rPr>
                <w:sz w:val="18"/>
                <w:szCs w:val="18"/>
              </w:rPr>
            </w:pPr>
            <w:r w:rsidRPr="00E53259">
              <w:rPr>
                <w:sz w:val="18"/>
                <w:szCs w:val="18"/>
              </w:rPr>
              <w:t>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p>
        </w:tc>
        <w:tc>
          <w:tcPr>
            <w:tcW w:w="4149" w:type="dxa"/>
          </w:tcPr>
          <w:p w:rsidR="00312B4E" w:rsidRPr="00E53259" w:rsidRDefault="00312B4E" w:rsidP="00E53259">
            <w:pPr>
              <w:jc w:val="both"/>
              <w:rPr>
                <w:sz w:val="18"/>
                <w:szCs w:val="18"/>
              </w:rPr>
            </w:pPr>
            <w:r w:rsidRPr="00E53259">
              <w:rPr>
                <w:sz w:val="18"/>
                <w:szCs w:val="18"/>
              </w:rPr>
              <w:t>TOPLAM</w:t>
            </w:r>
          </w:p>
        </w:tc>
        <w:tc>
          <w:tcPr>
            <w:tcW w:w="941" w:type="dxa"/>
          </w:tcPr>
          <w:p w:rsidR="00312B4E" w:rsidRPr="00E53259" w:rsidRDefault="00312B4E" w:rsidP="00E53259">
            <w:pPr>
              <w:jc w:val="both"/>
              <w:rPr>
                <w:sz w:val="18"/>
                <w:szCs w:val="18"/>
              </w:rPr>
            </w:pPr>
            <w:r w:rsidRPr="00E53259">
              <w:rPr>
                <w:sz w:val="18"/>
                <w:szCs w:val="18"/>
              </w:rPr>
              <w:t>100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bl>
    <w:p w:rsidR="00312B4E" w:rsidRPr="00E53259" w:rsidRDefault="00312B4E" w:rsidP="00E53259">
      <w:pPr>
        <w:jc w:val="both"/>
        <w:rPr>
          <w:sz w:val="18"/>
          <w:szCs w:val="18"/>
          <w:u w:val="single"/>
        </w:rPr>
      </w:pPr>
      <w:r w:rsidRPr="00E53259">
        <w:rPr>
          <w:bCs/>
          <w:sz w:val="18"/>
          <w:szCs w:val="18"/>
        </w:rPr>
        <w:t xml:space="preserve">  </w:t>
      </w:r>
      <w:r w:rsidRPr="00E53259">
        <w:rPr>
          <w:sz w:val="18"/>
          <w:szCs w:val="18"/>
        </w:rPr>
        <w:t xml:space="preserve">                           </w:t>
      </w:r>
      <w:r w:rsidRPr="00E53259">
        <w:rPr>
          <w:sz w:val="18"/>
          <w:szCs w:val="18"/>
          <w:u w:val="single"/>
        </w:rPr>
        <w:t xml:space="preserve"> </w:t>
      </w:r>
    </w:p>
    <w:p w:rsidR="00312B4E" w:rsidRPr="00E53259" w:rsidRDefault="00312B4E" w:rsidP="00E53259">
      <w:pPr>
        <w:jc w:val="center"/>
        <w:rPr>
          <w:sz w:val="18"/>
          <w:szCs w:val="18"/>
        </w:rPr>
      </w:pPr>
      <w:r w:rsidRPr="00E53259">
        <w:rPr>
          <w:sz w:val="18"/>
          <w:szCs w:val="18"/>
          <w:u w:val="single"/>
        </w:rPr>
        <w:t xml:space="preserve">         Yapılan faaliyetler   </w:t>
      </w:r>
      <w:r w:rsidRPr="00E53259">
        <w:rPr>
          <w:sz w:val="18"/>
          <w:szCs w:val="18"/>
        </w:rPr>
        <w:t xml:space="preserve">               </w:t>
      </w:r>
      <w:r w:rsidRPr="00E53259">
        <w:rPr>
          <w:sz w:val="18"/>
          <w:szCs w:val="18"/>
          <w:u w:val="single"/>
        </w:rPr>
        <w:t>Alınan kararlar</w:t>
      </w:r>
      <w:r w:rsidRPr="00E53259">
        <w:rPr>
          <w:sz w:val="18"/>
          <w:szCs w:val="18"/>
        </w:rPr>
        <w:t xml:space="preserve">             </w:t>
      </w:r>
      <w:r w:rsidRPr="00E53259">
        <w:rPr>
          <w:sz w:val="18"/>
          <w:szCs w:val="18"/>
          <w:u w:val="single"/>
        </w:rPr>
        <w:t xml:space="preserve">Tarih  </w:t>
      </w:r>
      <w:r w:rsidRPr="00E53259">
        <w:rPr>
          <w:sz w:val="18"/>
          <w:szCs w:val="18"/>
        </w:rPr>
        <w:t xml:space="preserve">        </w:t>
      </w:r>
      <w:r w:rsidRPr="00E53259">
        <w:rPr>
          <w:sz w:val="18"/>
          <w:szCs w:val="18"/>
          <w:u w:val="single"/>
        </w:rPr>
        <w:t>İmza</w:t>
      </w:r>
    </w:p>
    <w:p w:rsidR="00312B4E" w:rsidRPr="00E53259" w:rsidRDefault="00312B4E" w:rsidP="00E53259">
      <w:pPr>
        <w:jc w:val="both"/>
        <w:rPr>
          <w:bCs/>
          <w:sz w:val="18"/>
          <w:szCs w:val="18"/>
        </w:rPr>
      </w:pPr>
      <w:r w:rsidRPr="00E53259">
        <w:rPr>
          <w:b/>
          <w:bCs/>
          <w:sz w:val="18"/>
          <w:szCs w:val="18"/>
        </w:rPr>
        <w:t xml:space="preserve"> 1. Görüşme                          </w:t>
      </w:r>
      <w:r w:rsidRPr="00E53259">
        <w:rPr>
          <w:bCs/>
          <w:sz w:val="18"/>
          <w:szCs w:val="18"/>
        </w:rPr>
        <w:t>……….                              …………..                  …           …..</w:t>
      </w:r>
    </w:p>
    <w:p w:rsidR="00312B4E" w:rsidRPr="00E53259" w:rsidRDefault="00312B4E" w:rsidP="00E53259">
      <w:pPr>
        <w:jc w:val="both"/>
        <w:rPr>
          <w:bCs/>
          <w:sz w:val="18"/>
          <w:szCs w:val="18"/>
        </w:rPr>
      </w:pPr>
      <w:r w:rsidRPr="00E53259">
        <w:rPr>
          <w:b/>
          <w:bCs/>
          <w:sz w:val="18"/>
          <w:szCs w:val="18"/>
        </w:rPr>
        <w:t xml:space="preserve"> 2. Görüşme                          </w:t>
      </w:r>
      <w:r w:rsidRPr="00E53259">
        <w:rPr>
          <w:bCs/>
          <w:sz w:val="18"/>
          <w:szCs w:val="18"/>
        </w:rPr>
        <w:t xml:space="preserve">………..                              ………..                     …          …….  </w:t>
      </w:r>
    </w:p>
    <w:p w:rsidR="00312B4E" w:rsidRPr="00E53259" w:rsidRDefault="00312B4E" w:rsidP="00E53259">
      <w:pPr>
        <w:jc w:val="both"/>
        <w:rPr>
          <w:bCs/>
          <w:sz w:val="18"/>
          <w:szCs w:val="18"/>
        </w:rPr>
      </w:pPr>
      <w:r w:rsidRPr="00E53259">
        <w:rPr>
          <w:b/>
          <w:bCs/>
          <w:sz w:val="18"/>
          <w:szCs w:val="18"/>
        </w:rPr>
        <w:t xml:space="preserve"> 3. Görüşme                          </w:t>
      </w:r>
      <w:r w:rsidRPr="00E53259">
        <w:rPr>
          <w:bCs/>
          <w:sz w:val="18"/>
          <w:szCs w:val="18"/>
        </w:rPr>
        <w:t xml:space="preserve">………..                              …………..                  …          ……  </w:t>
      </w:r>
    </w:p>
    <w:p w:rsidR="00312B4E" w:rsidRDefault="00312B4E" w:rsidP="00E53259">
      <w:pPr>
        <w:jc w:val="both"/>
        <w:rPr>
          <w:b/>
          <w:bCs/>
          <w:sz w:val="18"/>
          <w:szCs w:val="18"/>
        </w:rPr>
      </w:pPr>
      <w:r>
        <w:rPr>
          <w:b/>
          <w:bCs/>
          <w:sz w:val="18"/>
          <w:szCs w:val="18"/>
        </w:rPr>
        <w:t xml:space="preserve"> </w:t>
      </w:r>
    </w:p>
    <w:p w:rsidR="00312B4E" w:rsidRPr="00C439D1" w:rsidRDefault="00312B4E" w:rsidP="00E53259">
      <w:pPr>
        <w:jc w:val="both"/>
        <w:rPr>
          <w:b/>
          <w:bCs/>
          <w:sz w:val="18"/>
          <w:szCs w:val="18"/>
        </w:rPr>
      </w:pPr>
      <w:r w:rsidRPr="00E53259">
        <w:rPr>
          <w:b/>
          <w:bCs/>
          <w:sz w:val="20"/>
          <w:szCs w:val="20"/>
        </w:rPr>
        <w:t>AÇIKLAMALAR</w:t>
      </w:r>
      <w:r w:rsidRPr="00E53259">
        <w:rPr>
          <w:b/>
          <w:bCs/>
          <w:color w:val="993300"/>
          <w:sz w:val="20"/>
          <w:szCs w:val="20"/>
        </w:rPr>
        <w:t>:</w:t>
      </w:r>
    </w:p>
    <w:p w:rsidR="00312B4E" w:rsidRPr="00E53259" w:rsidRDefault="00312B4E" w:rsidP="00E53259">
      <w:pPr>
        <w:jc w:val="both"/>
        <w:rPr>
          <w:sz w:val="20"/>
          <w:szCs w:val="20"/>
        </w:rPr>
      </w:pPr>
      <w:r w:rsidRPr="00E53259">
        <w:rPr>
          <w:sz w:val="20"/>
          <w:szCs w:val="20"/>
        </w:rPr>
        <w:t>1- Ödev konusu öğrenciye imza karşılığı bildirilecektir.</w:t>
      </w:r>
    </w:p>
    <w:p w:rsidR="00312B4E" w:rsidRPr="00E53259" w:rsidRDefault="00312B4E" w:rsidP="00E53259">
      <w:pPr>
        <w:jc w:val="both"/>
        <w:rPr>
          <w:sz w:val="20"/>
          <w:szCs w:val="20"/>
        </w:rPr>
      </w:pPr>
      <w:r w:rsidRPr="00E53259">
        <w:rPr>
          <w:sz w:val="20"/>
          <w:szCs w:val="20"/>
        </w:rPr>
        <w:t>2- Öğrencinin ders öğretmeni ile görüşmesinde, öğretmen tarafından notlar alınacaktır.</w:t>
      </w:r>
    </w:p>
    <w:p w:rsidR="00312B4E" w:rsidRPr="00E53259" w:rsidRDefault="00312B4E" w:rsidP="00E53259">
      <w:pPr>
        <w:jc w:val="both"/>
        <w:rPr>
          <w:sz w:val="20"/>
          <w:szCs w:val="20"/>
        </w:rPr>
      </w:pPr>
      <w:r w:rsidRPr="00E53259">
        <w:rPr>
          <w:sz w:val="20"/>
          <w:szCs w:val="20"/>
        </w:rPr>
        <w:t>3- Her öğretmen verdiği ödevlerle ilgili formları dosyalayacaktır</w:t>
      </w:r>
    </w:p>
    <w:p w:rsidR="00312B4E" w:rsidRPr="00E53259" w:rsidRDefault="00312B4E" w:rsidP="00E53259">
      <w:pPr>
        <w:jc w:val="both"/>
        <w:rPr>
          <w:sz w:val="20"/>
          <w:szCs w:val="20"/>
        </w:rPr>
      </w:pPr>
      <w:r w:rsidRPr="00E53259">
        <w:rPr>
          <w:sz w:val="20"/>
          <w:szCs w:val="20"/>
        </w:rPr>
        <w:t>4- Öğrencinin çalışma planı, bilgi, doküman ve araç – gereç listesi, iletişim kurduğu kaynak kişilerin listesi, ödevin sonundaki yararlanılan kaynaklar bölümünde belirtilecektir.</w:t>
      </w:r>
    </w:p>
    <w:p w:rsidR="00312B4E" w:rsidRDefault="00312B4E" w:rsidP="00E53259">
      <w:pPr>
        <w:jc w:val="both"/>
        <w:rPr>
          <w:sz w:val="20"/>
          <w:szCs w:val="20"/>
        </w:rPr>
      </w:pPr>
      <w:r w:rsidRPr="00E53259">
        <w:rPr>
          <w:sz w:val="20"/>
          <w:szCs w:val="20"/>
        </w:rPr>
        <w:t>5-Yıllık ödev takip ve değerlendirme formu doldurularak idareye teslim edilecektir.</w:t>
      </w:r>
    </w:p>
    <w:p w:rsidR="00312B4E" w:rsidRDefault="00312B4E" w:rsidP="00414B39">
      <w:pPr>
        <w:jc w:val="both"/>
        <w:rPr>
          <w:sz w:val="20"/>
          <w:szCs w:val="20"/>
        </w:rPr>
      </w:pPr>
      <w:r>
        <w:rPr>
          <w:sz w:val="20"/>
          <w:szCs w:val="20"/>
        </w:rPr>
        <w:t>Öğrencilere verilen performans çalışmalarının aşağıda verilen performans değerlendirme formuna göre değerlendirilmesi karar-</w:t>
      </w:r>
    </w:p>
    <w:p w:rsidR="00312B4E" w:rsidRDefault="00312B4E" w:rsidP="00AF712B">
      <w:pPr>
        <w:rPr>
          <w:rFonts w:ascii="Calibri" w:hAnsi="Calibri"/>
          <w:sz w:val="22"/>
          <w:szCs w:val="22"/>
          <w:lang w:eastAsia="en-US"/>
        </w:rPr>
      </w:pPr>
      <w:r>
        <w:rPr>
          <w:sz w:val="20"/>
          <w:szCs w:val="20"/>
        </w:rPr>
        <w:t>laştırıldı.</w:t>
      </w: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Pr="00414B39" w:rsidRDefault="00312B4E" w:rsidP="00C439D1">
      <w:pPr>
        <w:spacing w:after="200" w:line="276" w:lineRule="auto"/>
        <w:rPr>
          <w:rFonts w:ascii="Calibri" w:hAnsi="Calibri"/>
          <w:sz w:val="22"/>
          <w:szCs w:val="22"/>
          <w:lang w:eastAsia="en-US"/>
        </w:rPr>
      </w:pPr>
      <w:r w:rsidRPr="00414B39">
        <w:rPr>
          <w:rFonts w:ascii="Calibri" w:hAnsi="Calibri"/>
          <w:sz w:val="22"/>
          <w:szCs w:val="22"/>
          <w:lang w:eastAsia="en-US"/>
        </w:rPr>
        <w:t>PERFORMANS DEĞERLENDİRME FORMU</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64"/>
        <w:gridCol w:w="663"/>
        <w:gridCol w:w="1930"/>
        <w:gridCol w:w="677"/>
        <w:gridCol w:w="641"/>
        <w:gridCol w:w="641"/>
        <w:gridCol w:w="641"/>
        <w:gridCol w:w="641"/>
        <w:gridCol w:w="641"/>
        <w:gridCol w:w="641"/>
        <w:gridCol w:w="641"/>
        <w:gridCol w:w="641"/>
        <w:gridCol w:w="641"/>
        <w:gridCol w:w="641"/>
        <w:gridCol w:w="288"/>
      </w:tblGrid>
      <w:tr w:rsidR="00312B4E" w:rsidRPr="00414B39" w:rsidTr="00E41707">
        <w:trPr>
          <w:cantSplit/>
          <w:trHeight w:val="3972"/>
        </w:trPr>
        <w:tc>
          <w:tcPr>
            <w:tcW w:w="664" w:type="dxa"/>
            <w:textDirection w:val="btLr"/>
          </w:tcPr>
          <w:p w:rsidR="00312B4E" w:rsidRPr="00414B39" w:rsidRDefault="00312B4E" w:rsidP="00414B39">
            <w:pPr>
              <w:spacing w:after="200" w:line="276" w:lineRule="auto"/>
              <w:ind w:left="113" w:right="113"/>
              <w:jc w:val="center"/>
              <w:rPr>
                <w:rFonts w:ascii="Calibri" w:hAnsi="Calibri"/>
                <w:lang w:eastAsia="en-US"/>
              </w:rPr>
            </w:pPr>
            <w:r w:rsidRPr="00414B39">
              <w:rPr>
                <w:rFonts w:ascii="Calibri" w:hAnsi="Calibri"/>
                <w:sz w:val="22"/>
                <w:szCs w:val="22"/>
                <w:lang w:eastAsia="en-US"/>
              </w:rPr>
              <w:t>SINIFI</w:t>
            </w:r>
          </w:p>
        </w:tc>
        <w:tc>
          <w:tcPr>
            <w:tcW w:w="663" w:type="dxa"/>
            <w:textDirection w:val="btLr"/>
          </w:tcPr>
          <w:p w:rsidR="00312B4E" w:rsidRPr="00414B39" w:rsidRDefault="00312B4E" w:rsidP="00414B39">
            <w:pPr>
              <w:spacing w:after="200" w:line="276" w:lineRule="auto"/>
              <w:ind w:left="113" w:right="113"/>
              <w:jc w:val="center"/>
              <w:rPr>
                <w:rFonts w:ascii="Calibri" w:hAnsi="Calibri"/>
                <w:lang w:eastAsia="en-US"/>
              </w:rPr>
            </w:pPr>
            <w:r w:rsidRPr="00414B39">
              <w:rPr>
                <w:rFonts w:ascii="Calibri" w:hAnsi="Calibri"/>
                <w:sz w:val="22"/>
                <w:szCs w:val="22"/>
                <w:lang w:eastAsia="en-US"/>
              </w:rPr>
              <w:t>NO</w:t>
            </w:r>
          </w:p>
        </w:tc>
        <w:tc>
          <w:tcPr>
            <w:tcW w:w="1930" w:type="dxa"/>
          </w:tcPr>
          <w:p w:rsidR="00312B4E" w:rsidRPr="00414B39" w:rsidRDefault="00312B4E" w:rsidP="00414B39">
            <w:pPr>
              <w:spacing w:after="200" w:line="276" w:lineRule="auto"/>
              <w:jc w:val="center"/>
              <w:rPr>
                <w:rFonts w:ascii="Calibri" w:hAnsi="Calibri"/>
                <w:lang w:eastAsia="en-US"/>
              </w:rPr>
            </w:pPr>
          </w:p>
          <w:p w:rsidR="00312B4E" w:rsidRPr="00414B39" w:rsidRDefault="00312B4E" w:rsidP="00414B39">
            <w:pPr>
              <w:spacing w:after="200" w:line="276" w:lineRule="auto"/>
              <w:jc w:val="center"/>
              <w:rPr>
                <w:rFonts w:ascii="Calibri" w:hAnsi="Calibri"/>
                <w:lang w:eastAsia="en-US"/>
              </w:rPr>
            </w:pPr>
          </w:p>
          <w:p w:rsidR="00312B4E" w:rsidRPr="00414B39" w:rsidRDefault="00312B4E" w:rsidP="00414B39">
            <w:pPr>
              <w:spacing w:after="200" w:line="276" w:lineRule="auto"/>
              <w:jc w:val="center"/>
              <w:rPr>
                <w:rFonts w:ascii="Calibri" w:hAnsi="Calibri"/>
                <w:lang w:eastAsia="en-US"/>
              </w:rPr>
            </w:pPr>
          </w:p>
          <w:p w:rsidR="00312B4E" w:rsidRPr="00414B39" w:rsidRDefault="00312B4E" w:rsidP="00414B39">
            <w:pPr>
              <w:spacing w:after="200" w:line="276" w:lineRule="auto"/>
              <w:jc w:val="center"/>
              <w:rPr>
                <w:rFonts w:ascii="Calibri" w:hAnsi="Calibri"/>
                <w:lang w:eastAsia="en-US"/>
              </w:rPr>
            </w:pPr>
            <w:r w:rsidRPr="00414B39">
              <w:rPr>
                <w:rFonts w:ascii="Calibri" w:hAnsi="Calibri"/>
                <w:sz w:val="22"/>
                <w:szCs w:val="22"/>
                <w:lang w:eastAsia="en-US"/>
              </w:rPr>
              <w:t>ADI SOYADI</w:t>
            </w:r>
          </w:p>
        </w:tc>
        <w:tc>
          <w:tcPr>
            <w:tcW w:w="677" w:type="dxa"/>
            <w:textDirection w:val="btLr"/>
          </w:tcPr>
          <w:p w:rsidR="00312B4E" w:rsidRPr="00414B39" w:rsidRDefault="00312B4E" w:rsidP="00414B39">
            <w:pPr>
              <w:spacing w:after="200" w:line="276" w:lineRule="auto"/>
              <w:ind w:left="113" w:right="113"/>
              <w:rPr>
                <w:rFonts w:ascii="Comic Sans MS" w:hAnsi="Comic Sans MS"/>
                <w:sz w:val="18"/>
              </w:rPr>
            </w:pPr>
            <w:r w:rsidRPr="00414B39">
              <w:rPr>
                <w:rFonts w:ascii="Comic Sans MS" w:hAnsi="Comic Sans MS"/>
                <w:sz w:val="18"/>
                <w:szCs w:val="22"/>
              </w:rPr>
              <w:t xml:space="preserve">1.Görev hazırlama, plana  yayma ve uygulama başarısı     </w:t>
            </w:r>
          </w:p>
          <w:p w:rsidR="00312B4E" w:rsidRPr="00414B39" w:rsidRDefault="00312B4E" w:rsidP="00414B39">
            <w:pPr>
              <w:spacing w:after="200" w:line="276" w:lineRule="auto"/>
              <w:ind w:left="113" w:right="113"/>
              <w:jc w:val="center"/>
              <w:rPr>
                <w:rFonts w:ascii="Calibri" w:hAnsi="Calibri"/>
                <w:lang w:eastAsia="en-US"/>
              </w:rPr>
            </w:pP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2.Görev için gerekli bilgi doküman araç gereç toplanması ve kullanılması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3.Kendisini geliştirmek amacı ile görevi bizzat yapması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4.Görev hazırlama sırasında ders öğretmeni ile diyalog kurması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5.Görevi hazırlamada, kaynak kişiler ile varsa kaynak gruplar ile diyalog kurulması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6.Görevin doğruluk ve kullanılabilirlik derecesi</w:t>
            </w:r>
          </w:p>
        </w:tc>
        <w:tc>
          <w:tcPr>
            <w:tcW w:w="641" w:type="dxa"/>
            <w:textDirection w:val="btLr"/>
          </w:tcPr>
          <w:p w:rsidR="00312B4E" w:rsidRPr="00414B39" w:rsidRDefault="00312B4E" w:rsidP="00414B39">
            <w:pPr>
              <w:spacing w:after="200" w:line="276" w:lineRule="auto"/>
              <w:ind w:left="113" w:right="113"/>
              <w:rPr>
                <w:rFonts w:ascii="Comic Sans MS" w:hAnsi="Comic Sans MS"/>
                <w:lang w:eastAsia="en-US"/>
              </w:rPr>
            </w:pPr>
            <w:r w:rsidRPr="00414B39">
              <w:rPr>
                <w:rFonts w:ascii="Comic Sans MS" w:hAnsi="Comic Sans MS"/>
                <w:sz w:val="18"/>
                <w:szCs w:val="22"/>
                <w:lang w:eastAsia="en-US"/>
              </w:rPr>
              <w:t>7.Görevin yazım ve dersin özel kurallarına uygunluğu</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8.Görevi sunarken düzgün ifade kullanma, anlaşılabilir olma ve konuya hâkimiyet</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9.Görevin özenle yapılması, tertip, temizlik ve estetik görüntüsü</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10.Görevin zamanında teslim edilmesi</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TOPLAM</w:t>
            </w:r>
          </w:p>
        </w:tc>
        <w:tc>
          <w:tcPr>
            <w:tcW w:w="288" w:type="dxa"/>
            <w:textDirection w:val="btLr"/>
          </w:tcPr>
          <w:p w:rsidR="00312B4E" w:rsidRPr="00414B39" w:rsidRDefault="00312B4E" w:rsidP="00414B39">
            <w:pPr>
              <w:spacing w:after="200" w:line="276" w:lineRule="auto"/>
              <w:ind w:left="113" w:right="113"/>
              <w:rPr>
                <w:rFonts w:ascii="Comic Sans MS" w:hAnsi="Comic Sans MS"/>
                <w:sz w:val="18"/>
              </w:rPr>
            </w:pPr>
            <w:r w:rsidRPr="00414B39">
              <w:rPr>
                <w:rFonts w:ascii="Comic Sans MS" w:hAnsi="Comic Sans MS"/>
                <w:sz w:val="18"/>
                <w:szCs w:val="22"/>
              </w:rPr>
              <w:t>ALDIĞI PUAN</w:t>
            </w:r>
          </w:p>
        </w:tc>
      </w:tr>
      <w:tr w:rsidR="00312B4E" w:rsidRPr="00414B39" w:rsidTr="00E41707">
        <w:trPr>
          <w:trHeight w:val="360"/>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84"/>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4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0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4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3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20"/>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04"/>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3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84"/>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6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56"/>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20"/>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bl>
    <w:p w:rsidR="00312B4E" w:rsidRPr="00414B39" w:rsidRDefault="00312B4E" w:rsidP="00414B39">
      <w:pPr>
        <w:spacing w:after="200" w:line="276" w:lineRule="auto"/>
        <w:rPr>
          <w:rFonts w:ascii="Calibri" w:hAnsi="Calibri"/>
          <w:sz w:val="20"/>
          <w:szCs w:val="20"/>
          <w:lang w:eastAsia="en-US"/>
        </w:rPr>
      </w:pPr>
      <w:r w:rsidRPr="00414B39">
        <w:rPr>
          <w:rFonts w:ascii="Calibri" w:hAnsi="Calibri"/>
          <w:sz w:val="16"/>
          <w:szCs w:val="16"/>
          <w:lang w:eastAsia="en-US"/>
        </w:rPr>
        <w:t>Not: Yukarıdaki ölçütlere 1-5 arası değerler verilecek, çıkan sonuç puana dönüştürülmek için iki ile çarpılacaktır.</w:t>
      </w:r>
      <w:r w:rsidRPr="00414B39">
        <w:rPr>
          <w:rFonts w:ascii="Calibri" w:hAnsi="Calibri"/>
          <w:sz w:val="20"/>
          <w:szCs w:val="20"/>
          <w:lang w:eastAsia="en-US"/>
        </w:rPr>
        <w:t xml:space="preserve"> </w:t>
      </w:r>
    </w:p>
    <w:p w:rsidR="00312B4E" w:rsidRPr="00414B39" w:rsidRDefault="00312B4E" w:rsidP="00AF712B">
      <w:pPr>
        <w:spacing w:line="276" w:lineRule="auto"/>
        <w:rPr>
          <w:rFonts w:ascii="Calibri" w:hAnsi="Calibri"/>
          <w:sz w:val="18"/>
          <w:szCs w:val="18"/>
          <w:lang w:eastAsia="en-US"/>
        </w:rPr>
      </w:pPr>
      <w:r w:rsidRPr="00414B39">
        <w:rPr>
          <w:rFonts w:ascii="Calibri" w:hAnsi="Calibri"/>
          <w:sz w:val="18"/>
          <w:szCs w:val="18"/>
          <w:lang w:eastAsia="en-US"/>
        </w:rPr>
        <w:t xml:space="preserve">                                                                                                                                                                                                                       </w:t>
      </w:r>
    </w:p>
    <w:p w:rsidR="00312B4E" w:rsidRDefault="00312B4E" w:rsidP="00E53259">
      <w:pPr>
        <w:rPr>
          <w:b/>
          <w:sz w:val="20"/>
          <w:szCs w:val="20"/>
        </w:rPr>
      </w:pPr>
    </w:p>
    <w:p w:rsidR="00312B4E" w:rsidRPr="005627E0" w:rsidRDefault="00312B4E" w:rsidP="00E53259">
      <w:pPr>
        <w:rPr>
          <w:sz w:val="20"/>
          <w:szCs w:val="20"/>
        </w:rPr>
      </w:pPr>
      <w:r>
        <w:rPr>
          <w:b/>
          <w:sz w:val="20"/>
          <w:szCs w:val="20"/>
        </w:rPr>
        <w:t>16.</w:t>
      </w:r>
      <w:r w:rsidRPr="005627E0">
        <w:rPr>
          <w:sz w:val="20"/>
          <w:szCs w:val="20"/>
        </w:rPr>
        <w:t>Dilek ve temenniler.</w:t>
      </w:r>
    </w:p>
    <w:p w:rsidR="00312B4E" w:rsidRPr="004C563D" w:rsidRDefault="00312B4E" w:rsidP="002A7CCD">
      <w:pPr>
        <w:jc w:val="both"/>
        <w:rPr>
          <w:sz w:val="20"/>
          <w:szCs w:val="20"/>
        </w:rPr>
      </w:pPr>
      <w:r w:rsidRPr="00E53259">
        <w:rPr>
          <w:sz w:val="20"/>
          <w:szCs w:val="20"/>
        </w:rPr>
        <w:t>Toplan</w:t>
      </w:r>
      <w:r>
        <w:rPr>
          <w:sz w:val="20"/>
          <w:szCs w:val="20"/>
        </w:rPr>
        <w:t>tıya başkanlık eden Okul Müdürü</w:t>
      </w:r>
      <w:r w:rsidRPr="00E53259">
        <w:rPr>
          <w:b/>
          <w:sz w:val="20"/>
          <w:szCs w:val="20"/>
        </w:rPr>
        <w:t xml:space="preserve"> </w:t>
      </w:r>
      <w:r w:rsidRPr="00E53259">
        <w:rPr>
          <w:sz w:val="20"/>
          <w:szCs w:val="20"/>
        </w:rPr>
        <w:t>Abdullah Danacı; “başa</w:t>
      </w:r>
      <w:r>
        <w:rPr>
          <w:sz w:val="20"/>
          <w:szCs w:val="20"/>
        </w:rPr>
        <w:t>rılı bir yıl geçirmemiz dileği ile toplantıyı sona erdirdi.</w:t>
      </w:r>
      <w:r w:rsidRPr="00E53259">
        <w:rPr>
          <w:sz w:val="20"/>
          <w:szCs w:val="20"/>
        </w:rPr>
        <w:t xml:space="preserve"> </w:t>
      </w:r>
    </w:p>
    <w:p w:rsidR="00312B4E" w:rsidRPr="004C563D" w:rsidRDefault="00312B4E" w:rsidP="000022DE">
      <w:pPr>
        <w:ind w:left="284"/>
        <w:rPr>
          <w:sz w:val="20"/>
          <w:szCs w:val="20"/>
        </w:rPr>
      </w:pPr>
    </w:p>
    <w:p w:rsidR="00312B4E" w:rsidRPr="002D53A9" w:rsidRDefault="00312B4E" w:rsidP="002D53A9">
      <w:pPr>
        <w:jc w:val="center"/>
        <w:rPr>
          <w:b/>
          <w:sz w:val="20"/>
          <w:szCs w:val="20"/>
        </w:rPr>
      </w:pPr>
      <w:r w:rsidRPr="002D53A9">
        <w:rPr>
          <w:b/>
          <w:sz w:val="20"/>
          <w:szCs w:val="20"/>
        </w:rPr>
        <w:t>TOPLANTIDA ALINAN KARARLAR</w:t>
      </w:r>
    </w:p>
    <w:p w:rsidR="00312B4E" w:rsidRPr="002D53A9" w:rsidRDefault="00312B4E" w:rsidP="002D53A9">
      <w:pPr>
        <w:jc w:val="both"/>
        <w:rPr>
          <w:sz w:val="20"/>
          <w:szCs w:val="20"/>
        </w:rPr>
      </w:pPr>
      <w:r w:rsidRPr="002D53A9">
        <w:rPr>
          <w:b/>
          <w:sz w:val="20"/>
          <w:szCs w:val="20"/>
        </w:rPr>
        <w:t xml:space="preserve">1. </w:t>
      </w:r>
      <w:r>
        <w:rPr>
          <w:sz w:val="20"/>
          <w:szCs w:val="20"/>
        </w:rPr>
        <w:t xml:space="preserve">Yıllık planların 36 </w:t>
      </w:r>
      <w:r w:rsidRPr="002D53A9">
        <w:rPr>
          <w:sz w:val="20"/>
          <w:szCs w:val="20"/>
        </w:rPr>
        <w:t>hafta üzerinden yapılmasına karar verildi.</w:t>
      </w:r>
    </w:p>
    <w:p w:rsidR="00312B4E" w:rsidRPr="002D53A9" w:rsidRDefault="00312B4E" w:rsidP="00242592">
      <w:pPr>
        <w:jc w:val="both"/>
        <w:rPr>
          <w:sz w:val="20"/>
          <w:szCs w:val="20"/>
        </w:rPr>
      </w:pPr>
      <w:r>
        <w:rPr>
          <w:b/>
          <w:sz w:val="20"/>
          <w:szCs w:val="20"/>
        </w:rPr>
        <w:t>2</w:t>
      </w:r>
      <w:r w:rsidRPr="002D53A9">
        <w:rPr>
          <w:b/>
          <w:sz w:val="20"/>
          <w:szCs w:val="20"/>
        </w:rPr>
        <w:t xml:space="preserve">. </w:t>
      </w:r>
      <w:r>
        <w:rPr>
          <w:sz w:val="20"/>
          <w:szCs w:val="20"/>
        </w:rPr>
        <w:t>Yıllık planların 2551 sayılı tebliğler dergisindeki esaslara göre hazırlanmasına Atatürkçülük konularının, ders araç ve gereçlerinin, sınav tarihlerinin, resmi ve dini bayramların yıllık planlarda yer almasına karar verildi.</w:t>
      </w:r>
    </w:p>
    <w:p w:rsidR="00312B4E" w:rsidRPr="002D53A9" w:rsidRDefault="00312B4E" w:rsidP="002D53A9">
      <w:pPr>
        <w:jc w:val="both"/>
        <w:rPr>
          <w:sz w:val="20"/>
          <w:szCs w:val="20"/>
        </w:rPr>
      </w:pPr>
      <w:r>
        <w:rPr>
          <w:b/>
          <w:sz w:val="20"/>
          <w:szCs w:val="20"/>
        </w:rPr>
        <w:t>3</w:t>
      </w:r>
      <w:r w:rsidRPr="002D53A9">
        <w:rPr>
          <w:b/>
          <w:sz w:val="20"/>
          <w:szCs w:val="20"/>
        </w:rPr>
        <w:t xml:space="preserve">.  </w:t>
      </w:r>
      <w:r w:rsidRPr="002D53A9">
        <w:rPr>
          <w:sz w:val="20"/>
          <w:szCs w:val="20"/>
        </w:rPr>
        <w:t xml:space="preserve">Haftalık ders saatine göre her şubeye aşağıdaki gibi yazılı yapılmasına karar verildi. </w:t>
      </w:r>
    </w:p>
    <w:p w:rsidR="00312B4E" w:rsidRDefault="00312B4E" w:rsidP="002D53A9">
      <w:pPr>
        <w:jc w:val="both"/>
        <w:rPr>
          <w:sz w:val="20"/>
          <w:szCs w:val="20"/>
        </w:rPr>
      </w:pPr>
      <w:r>
        <w:rPr>
          <w:sz w:val="20"/>
          <w:szCs w:val="20"/>
        </w:rPr>
        <w:t xml:space="preserve">     9.sınıflar:  I.Dönem:Kasım ayı 2.hafta, Ocak ayı 2.hafta.</w:t>
      </w:r>
    </w:p>
    <w:p w:rsidR="00312B4E" w:rsidRDefault="00312B4E" w:rsidP="002D53A9">
      <w:pPr>
        <w:jc w:val="both"/>
        <w:rPr>
          <w:sz w:val="20"/>
          <w:szCs w:val="20"/>
        </w:rPr>
      </w:pPr>
      <w:r>
        <w:rPr>
          <w:sz w:val="20"/>
          <w:szCs w:val="20"/>
        </w:rPr>
        <w:t xml:space="preserve">                       II.Dönem:Nisan ayı 2.hafta,Mayıs ayı 4.hafta</w:t>
      </w:r>
    </w:p>
    <w:p w:rsidR="00312B4E" w:rsidRDefault="00312B4E" w:rsidP="006519ED">
      <w:pPr>
        <w:jc w:val="both"/>
        <w:rPr>
          <w:sz w:val="20"/>
          <w:szCs w:val="20"/>
        </w:rPr>
      </w:pPr>
      <w:r>
        <w:rPr>
          <w:sz w:val="20"/>
          <w:szCs w:val="20"/>
        </w:rPr>
        <w:t xml:space="preserve">     10.sınıflar:I.Dönem:Kasım ayı2.hafta,Aralık ayı 2.hafta, Ocak ayı 2.hafta.</w:t>
      </w:r>
    </w:p>
    <w:p w:rsidR="00312B4E" w:rsidRDefault="00312B4E" w:rsidP="002D53A9">
      <w:pPr>
        <w:jc w:val="both"/>
        <w:rPr>
          <w:sz w:val="20"/>
          <w:szCs w:val="20"/>
        </w:rPr>
      </w:pPr>
      <w:r>
        <w:rPr>
          <w:sz w:val="20"/>
          <w:szCs w:val="20"/>
        </w:rPr>
        <w:t xml:space="preserve">                       II.Dönem:Mart ayı 4.hafta,Nisan ayı 4.haftaMayıs ayı 4.hafta   </w:t>
      </w:r>
    </w:p>
    <w:p w:rsidR="00312B4E" w:rsidRPr="00E732A3" w:rsidRDefault="00312B4E" w:rsidP="005807AA">
      <w:pPr>
        <w:jc w:val="both"/>
        <w:rPr>
          <w:sz w:val="20"/>
          <w:szCs w:val="20"/>
        </w:rPr>
      </w:pPr>
      <w:r>
        <w:rPr>
          <w:sz w:val="20"/>
          <w:szCs w:val="20"/>
        </w:rPr>
        <w:t xml:space="preserve">     11. </w:t>
      </w:r>
      <w:r w:rsidRPr="00E732A3">
        <w:rPr>
          <w:sz w:val="20"/>
          <w:szCs w:val="20"/>
        </w:rPr>
        <w:t>sınıflar:I.Dönem:Kasım ayı2.hafta,Aralık ayı 2.hafta, Ocak ayı 2.hafta.</w:t>
      </w:r>
    </w:p>
    <w:p w:rsidR="00312B4E" w:rsidRPr="002D53A9" w:rsidRDefault="00312B4E" w:rsidP="005807AA">
      <w:pPr>
        <w:jc w:val="both"/>
        <w:rPr>
          <w:sz w:val="20"/>
          <w:szCs w:val="20"/>
        </w:rPr>
      </w:pPr>
      <w:r w:rsidRPr="00E732A3">
        <w:rPr>
          <w:sz w:val="20"/>
          <w:szCs w:val="20"/>
        </w:rPr>
        <w:t xml:space="preserve">                       II.Dönem:Mart ayı 4.hafta,Nisan ayı 4.haftaMayıs ayı 4.hafta</w:t>
      </w:r>
      <w:r>
        <w:rPr>
          <w:sz w:val="20"/>
          <w:szCs w:val="20"/>
        </w:rPr>
        <w:t xml:space="preserve">    </w:t>
      </w:r>
    </w:p>
    <w:p w:rsidR="00312B4E" w:rsidRDefault="00312B4E" w:rsidP="006519ED">
      <w:pPr>
        <w:jc w:val="both"/>
        <w:rPr>
          <w:sz w:val="20"/>
          <w:szCs w:val="20"/>
        </w:rPr>
      </w:pPr>
      <w:r w:rsidRPr="002D53A9">
        <w:rPr>
          <w:b/>
          <w:i/>
          <w:sz w:val="20"/>
          <w:szCs w:val="20"/>
        </w:rPr>
        <w:t>5.</w:t>
      </w:r>
      <w:r>
        <w:rPr>
          <w:sz w:val="20"/>
          <w:szCs w:val="20"/>
        </w:rPr>
        <w:t>Ders kitaplarında yer alan deney ve etkinliklerin imkanlar ölçüsünde yapılmasına karar verildi.</w:t>
      </w:r>
      <w:r w:rsidRPr="002D53A9">
        <w:rPr>
          <w:b/>
          <w:i/>
          <w:sz w:val="20"/>
          <w:szCs w:val="20"/>
        </w:rPr>
        <w:t xml:space="preserve"> </w:t>
      </w:r>
    </w:p>
    <w:p w:rsidR="00312B4E" w:rsidRPr="002D53A9" w:rsidRDefault="00312B4E" w:rsidP="002D53A9">
      <w:pPr>
        <w:jc w:val="both"/>
        <w:rPr>
          <w:sz w:val="20"/>
          <w:szCs w:val="20"/>
        </w:rPr>
      </w:pPr>
      <w:r w:rsidRPr="002D53A9">
        <w:rPr>
          <w:b/>
          <w:sz w:val="20"/>
          <w:szCs w:val="20"/>
        </w:rPr>
        <w:t xml:space="preserve">6. </w:t>
      </w:r>
      <w:r>
        <w:rPr>
          <w:sz w:val="20"/>
          <w:szCs w:val="20"/>
        </w:rPr>
        <w:t>Proje</w:t>
      </w:r>
      <w:r w:rsidRPr="002D53A9">
        <w:rPr>
          <w:sz w:val="20"/>
          <w:szCs w:val="20"/>
        </w:rPr>
        <w:t xml:space="preserve"> ödevlerin amaca ve niteliklere uygun olmasına karar verildi. </w:t>
      </w:r>
    </w:p>
    <w:p w:rsidR="00312B4E" w:rsidRPr="002D53A9" w:rsidRDefault="00312B4E" w:rsidP="002D53A9">
      <w:pPr>
        <w:jc w:val="both"/>
        <w:rPr>
          <w:sz w:val="20"/>
          <w:szCs w:val="20"/>
        </w:rPr>
      </w:pPr>
      <w:r w:rsidRPr="002D53A9">
        <w:rPr>
          <w:b/>
          <w:sz w:val="20"/>
          <w:szCs w:val="20"/>
        </w:rPr>
        <w:t>7.</w:t>
      </w:r>
      <w:r>
        <w:rPr>
          <w:sz w:val="20"/>
          <w:szCs w:val="20"/>
        </w:rPr>
        <w:t xml:space="preserve">Projelerin </w:t>
      </w:r>
      <w:r w:rsidRPr="002D53A9">
        <w:rPr>
          <w:sz w:val="20"/>
          <w:szCs w:val="20"/>
        </w:rPr>
        <w:t xml:space="preserve">yukarıdaki tabloda belirtilen esaslar doğrultusunda verilmesi, takip edilmesi ve değerlendirilmesine karar verildi. </w:t>
      </w:r>
      <w:r>
        <w:rPr>
          <w:sz w:val="20"/>
          <w:szCs w:val="20"/>
        </w:rPr>
        <w:t>Proje</w:t>
      </w:r>
      <w:r w:rsidRPr="002D53A9">
        <w:rPr>
          <w:sz w:val="20"/>
          <w:szCs w:val="20"/>
        </w:rPr>
        <w:t xml:space="preserve"> konularının kasım ayının ilk haftasında ilgili öğrencilere dağıtılmasının ve Nisan ayının </w:t>
      </w:r>
      <w:r>
        <w:rPr>
          <w:sz w:val="20"/>
          <w:szCs w:val="20"/>
        </w:rPr>
        <w:t>ikinci</w:t>
      </w:r>
      <w:r w:rsidRPr="002D53A9">
        <w:rPr>
          <w:sz w:val="20"/>
          <w:szCs w:val="20"/>
        </w:rPr>
        <w:t xml:space="preserve"> haf</w:t>
      </w:r>
      <w:r>
        <w:rPr>
          <w:sz w:val="20"/>
          <w:szCs w:val="20"/>
        </w:rPr>
        <w:t xml:space="preserve">tasında ise hazırlanan </w:t>
      </w:r>
      <w:r w:rsidRPr="002D53A9">
        <w:rPr>
          <w:sz w:val="20"/>
          <w:szCs w:val="20"/>
        </w:rPr>
        <w:t>projelerin</w:t>
      </w:r>
      <w:r>
        <w:rPr>
          <w:sz w:val="20"/>
          <w:szCs w:val="20"/>
        </w:rPr>
        <w:t xml:space="preserve"> </w:t>
      </w:r>
      <w:r w:rsidRPr="002D53A9">
        <w:rPr>
          <w:sz w:val="20"/>
          <w:szCs w:val="20"/>
        </w:rPr>
        <w:t xml:space="preserve">toplanmasının uygun olacağı kararlaştırıldı. </w:t>
      </w:r>
    </w:p>
    <w:p w:rsidR="00312B4E" w:rsidRPr="002D53A9" w:rsidRDefault="00312B4E" w:rsidP="002D53A9">
      <w:pPr>
        <w:jc w:val="both"/>
        <w:rPr>
          <w:sz w:val="20"/>
          <w:szCs w:val="20"/>
        </w:rPr>
      </w:pPr>
      <w:r w:rsidRPr="002D53A9">
        <w:rPr>
          <w:b/>
          <w:sz w:val="20"/>
          <w:szCs w:val="20"/>
        </w:rPr>
        <w:t xml:space="preserve">8. </w:t>
      </w:r>
      <w:r w:rsidRPr="002D53A9">
        <w:rPr>
          <w:sz w:val="20"/>
          <w:szCs w:val="20"/>
        </w:rPr>
        <w:t>Dersler işlenirken derslerde öğrenciyi motive edecek ve derse katılımını sağlayacak etkinliklere yer verilmesine karar verildi.</w:t>
      </w:r>
    </w:p>
    <w:p w:rsidR="00312B4E" w:rsidRPr="002D53A9" w:rsidRDefault="00312B4E" w:rsidP="002D53A9">
      <w:pPr>
        <w:jc w:val="both"/>
        <w:rPr>
          <w:b/>
          <w:i/>
          <w:sz w:val="20"/>
          <w:szCs w:val="20"/>
        </w:rPr>
      </w:pPr>
      <w:r w:rsidRPr="002D53A9">
        <w:rPr>
          <w:b/>
          <w:i/>
          <w:sz w:val="20"/>
          <w:szCs w:val="20"/>
        </w:rPr>
        <w:t xml:space="preserve">9. </w:t>
      </w:r>
      <w:r>
        <w:rPr>
          <w:sz w:val="20"/>
          <w:szCs w:val="20"/>
        </w:rPr>
        <w:t>7.maddede</w:t>
      </w:r>
      <w:r w:rsidRPr="002D53A9">
        <w:rPr>
          <w:sz w:val="20"/>
          <w:szCs w:val="20"/>
        </w:rPr>
        <w:t xml:space="preserve"> belirtilen konu ve branş öğretmenleri ile işbirliği yapılamasına karar verildi. </w:t>
      </w:r>
    </w:p>
    <w:p w:rsidR="00312B4E" w:rsidRPr="002D53A9" w:rsidRDefault="00312B4E" w:rsidP="002D53A9">
      <w:pPr>
        <w:jc w:val="both"/>
        <w:rPr>
          <w:sz w:val="20"/>
          <w:szCs w:val="20"/>
        </w:rPr>
      </w:pPr>
      <w:r w:rsidRPr="002D53A9">
        <w:rPr>
          <w:b/>
          <w:sz w:val="20"/>
          <w:szCs w:val="20"/>
        </w:rPr>
        <w:t xml:space="preserve">10. </w:t>
      </w:r>
      <w:r w:rsidRPr="002D53A9">
        <w:rPr>
          <w:sz w:val="20"/>
          <w:szCs w:val="20"/>
        </w:rPr>
        <w:t>Öğrencilerin konu eksiklerinin giderilmesi için boş zamanlarda bire</w:t>
      </w:r>
      <w:r>
        <w:rPr>
          <w:sz w:val="20"/>
          <w:szCs w:val="20"/>
        </w:rPr>
        <w:t xml:space="preserve"> </w:t>
      </w:r>
      <w:r w:rsidRPr="002D53A9">
        <w:rPr>
          <w:sz w:val="20"/>
          <w:szCs w:val="20"/>
        </w:rPr>
        <w:t xml:space="preserve">bir ders anlatılmasına, sınav sonuçlarının takip edilerek hatalarının </w:t>
      </w:r>
      <w:r>
        <w:rPr>
          <w:sz w:val="20"/>
          <w:szCs w:val="20"/>
        </w:rPr>
        <w:t xml:space="preserve">en aza indirilmesi için sınav analizlerini yapılmasına ve o konulara tekrardan değinilmesine ve sınav analizlerinin sınav kâğıtları ile saklanmasına </w:t>
      </w:r>
      <w:r w:rsidRPr="002D53A9">
        <w:rPr>
          <w:sz w:val="20"/>
          <w:szCs w:val="20"/>
        </w:rPr>
        <w:t xml:space="preserve">karar verildi. </w:t>
      </w:r>
    </w:p>
    <w:p w:rsidR="00312B4E" w:rsidRPr="002D53A9" w:rsidRDefault="00312B4E" w:rsidP="002D53A9">
      <w:pPr>
        <w:jc w:val="both"/>
        <w:rPr>
          <w:sz w:val="20"/>
          <w:szCs w:val="20"/>
        </w:rPr>
      </w:pPr>
      <w:r w:rsidRPr="002D53A9">
        <w:rPr>
          <w:b/>
          <w:sz w:val="20"/>
          <w:szCs w:val="20"/>
        </w:rPr>
        <w:t xml:space="preserve">11. </w:t>
      </w:r>
      <w:r w:rsidRPr="002D53A9">
        <w:rPr>
          <w:sz w:val="20"/>
          <w:szCs w:val="20"/>
        </w:rPr>
        <w:t>Başarıyı artırmak için sınıf seviyelerine uygun ders anlatılmasına, başarısız öğrencilerle yakından ilgilenilmesine ve veli ile diyalog kurularak başarısızlık nedenlerinin tespit edilip ortadan kaldırılmasına karar verildi.</w:t>
      </w:r>
    </w:p>
    <w:p w:rsidR="00312B4E" w:rsidRDefault="00312B4E" w:rsidP="002D53A9">
      <w:pPr>
        <w:jc w:val="both"/>
        <w:rPr>
          <w:sz w:val="20"/>
          <w:szCs w:val="20"/>
        </w:rPr>
      </w:pPr>
      <w:r w:rsidRPr="002D53A9">
        <w:rPr>
          <w:b/>
          <w:sz w:val="20"/>
          <w:szCs w:val="20"/>
        </w:rPr>
        <w:t>12.</w:t>
      </w:r>
      <w:r w:rsidRPr="002D53A9">
        <w:rPr>
          <w:b/>
          <w:i/>
          <w:sz w:val="20"/>
          <w:szCs w:val="20"/>
        </w:rPr>
        <w:t xml:space="preserve"> </w:t>
      </w:r>
      <w:r w:rsidRPr="00FC0078">
        <w:rPr>
          <w:sz w:val="20"/>
          <w:szCs w:val="20"/>
        </w:rPr>
        <w:t>Yaparak ve yaşayarak</w:t>
      </w:r>
      <w:r>
        <w:rPr>
          <w:sz w:val="20"/>
          <w:szCs w:val="20"/>
        </w:rPr>
        <w:t xml:space="preserve"> yapılan çalışmaların daha kalıcı olması vesilesiyle laboratuvardan azami ölçüde faydalanılmasına l</w:t>
      </w:r>
      <w:r w:rsidRPr="00FC0078">
        <w:rPr>
          <w:sz w:val="20"/>
          <w:szCs w:val="20"/>
        </w:rPr>
        <w:t>aboratuvar</w:t>
      </w:r>
      <w:r w:rsidRPr="002D53A9">
        <w:rPr>
          <w:sz w:val="20"/>
          <w:szCs w:val="20"/>
        </w:rPr>
        <w:t xml:space="preserve"> kullanıldıktan sonra temiz bırakılmasına, araç-gereçleri öğrencilerin izinsiz kullanmamalarına, laboratuvar ders kullanım ve talimatnamesinin hazırlanmasına karar verildi.</w:t>
      </w:r>
      <w:r>
        <w:rPr>
          <w:sz w:val="20"/>
          <w:szCs w:val="20"/>
        </w:rPr>
        <w:t xml:space="preserve"> Ayrıca deney sonucunda rapor hazırlanarak okul idaresine verilmesi kararlaştırıldı.</w:t>
      </w:r>
    </w:p>
    <w:p w:rsidR="00312B4E" w:rsidRDefault="00312B4E" w:rsidP="002D53A9">
      <w:pPr>
        <w:jc w:val="both"/>
        <w:rPr>
          <w:sz w:val="20"/>
          <w:szCs w:val="20"/>
        </w:rPr>
      </w:pPr>
      <w:r w:rsidRPr="001A6188">
        <w:rPr>
          <w:b/>
          <w:sz w:val="20"/>
          <w:szCs w:val="20"/>
        </w:rPr>
        <w:t>13.</w:t>
      </w:r>
      <w:r>
        <w:rPr>
          <w:sz w:val="20"/>
          <w:szCs w:val="20"/>
        </w:rPr>
        <w:t>9.sınıflar için her dönem iki,10.sınıflar için her dönem üç yazılı sınav yapılması kararlaştırıldı.</w:t>
      </w:r>
    </w:p>
    <w:p w:rsidR="00312B4E" w:rsidRDefault="00312B4E" w:rsidP="002D53A9">
      <w:pPr>
        <w:jc w:val="both"/>
        <w:rPr>
          <w:sz w:val="20"/>
          <w:szCs w:val="20"/>
        </w:rPr>
      </w:pPr>
      <w:r w:rsidRPr="001A6188">
        <w:rPr>
          <w:b/>
          <w:sz w:val="20"/>
          <w:szCs w:val="20"/>
        </w:rPr>
        <w:t>14</w:t>
      </w:r>
      <w:r>
        <w:rPr>
          <w:sz w:val="20"/>
          <w:szCs w:val="20"/>
        </w:rPr>
        <w:t xml:space="preserve">.Okulumuzda alınan karar gereği bütün yazılı sınavların her sınıf bazında ortak yapılması ve her dönem son sınavların </w:t>
      </w:r>
    </w:p>
    <w:p w:rsidR="00312B4E" w:rsidRDefault="00312B4E" w:rsidP="002D53A9">
      <w:pPr>
        <w:jc w:val="both"/>
        <w:rPr>
          <w:sz w:val="20"/>
          <w:szCs w:val="20"/>
        </w:rPr>
      </w:pPr>
      <w:r>
        <w:rPr>
          <w:sz w:val="20"/>
          <w:szCs w:val="20"/>
        </w:rPr>
        <w:t>test sınavı şeklinde yapılmasına karar verildi.</w:t>
      </w:r>
    </w:p>
    <w:p w:rsidR="00312B4E" w:rsidRDefault="00312B4E" w:rsidP="002D53A9">
      <w:pPr>
        <w:jc w:val="both"/>
        <w:rPr>
          <w:sz w:val="20"/>
          <w:szCs w:val="20"/>
        </w:rPr>
      </w:pPr>
      <w:r w:rsidRPr="001A6188">
        <w:rPr>
          <w:b/>
          <w:sz w:val="20"/>
          <w:szCs w:val="20"/>
        </w:rPr>
        <w:t>15.</w:t>
      </w:r>
      <w:r>
        <w:rPr>
          <w:sz w:val="20"/>
          <w:szCs w:val="20"/>
        </w:rPr>
        <w:t>Her dersten her öğrenciye en az bir performans ödevi verilmesi ve notla değerlendirilmesi karara bağlandı.</w:t>
      </w:r>
    </w:p>
    <w:p w:rsidR="00312B4E" w:rsidRDefault="00312B4E" w:rsidP="002D53A9">
      <w:pPr>
        <w:jc w:val="both"/>
        <w:rPr>
          <w:sz w:val="20"/>
          <w:szCs w:val="20"/>
        </w:rPr>
      </w:pPr>
      <w:r w:rsidRPr="001A6188">
        <w:rPr>
          <w:b/>
          <w:sz w:val="20"/>
          <w:szCs w:val="20"/>
        </w:rPr>
        <w:t>16.</w:t>
      </w:r>
      <w:r>
        <w:rPr>
          <w:sz w:val="20"/>
          <w:szCs w:val="20"/>
        </w:rPr>
        <w:t>Yazılı sınavların cevap anahtarlarının yazılıdan önce hazırlanmasına ve sınav bitiminde öğrencilerin görebileceği uygun bir yere asılması karara bağlandı.</w:t>
      </w:r>
    </w:p>
    <w:p w:rsidR="00312B4E" w:rsidRDefault="00312B4E" w:rsidP="002D53A9">
      <w:pPr>
        <w:jc w:val="both"/>
        <w:rPr>
          <w:sz w:val="20"/>
          <w:szCs w:val="20"/>
        </w:rPr>
      </w:pPr>
      <w:r w:rsidRPr="001A6188">
        <w:rPr>
          <w:b/>
          <w:sz w:val="20"/>
          <w:szCs w:val="20"/>
        </w:rPr>
        <w:t>17.</w:t>
      </w:r>
      <w:r>
        <w:rPr>
          <w:sz w:val="20"/>
          <w:szCs w:val="20"/>
        </w:rPr>
        <w:t>Yazılı sonuçlarının en geç 10 gün içinde açıklanması kararlaştırıldı.</w:t>
      </w:r>
    </w:p>
    <w:p w:rsidR="00312B4E" w:rsidRDefault="00312B4E" w:rsidP="002D53A9">
      <w:pPr>
        <w:jc w:val="both"/>
        <w:rPr>
          <w:sz w:val="20"/>
          <w:szCs w:val="20"/>
        </w:rPr>
      </w:pPr>
      <w:r w:rsidRPr="001A6188">
        <w:rPr>
          <w:b/>
          <w:sz w:val="20"/>
          <w:szCs w:val="20"/>
        </w:rPr>
        <w:t>18.</w:t>
      </w:r>
      <w:r>
        <w:rPr>
          <w:sz w:val="20"/>
          <w:szCs w:val="20"/>
        </w:rPr>
        <w:t>Soruların %40’ ının her öğrencinin yapabileceği,%40’ının orta seviyedeki öğrencilerin yapabileceği seviyede,%20’sinin de iyi düzeyde çalışan öğrencilerin yapabileceği seçici sorular olmasına karar verildi.</w:t>
      </w:r>
    </w:p>
    <w:p w:rsidR="00312B4E" w:rsidRDefault="00312B4E" w:rsidP="002D53A9">
      <w:pPr>
        <w:jc w:val="both"/>
        <w:rPr>
          <w:sz w:val="20"/>
          <w:szCs w:val="20"/>
        </w:rPr>
      </w:pPr>
      <w:r w:rsidRPr="001A6188">
        <w:rPr>
          <w:b/>
          <w:sz w:val="20"/>
          <w:szCs w:val="20"/>
        </w:rPr>
        <w:t>19.</w:t>
      </w:r>
      <w:r>
        <w:rPr>
          <w:sz w:val="20"/>
          <w:szCs w:val="20"/>
        </w:rPr>
        <w:t>Derslerde konular güncelleştirilerek öğrencilerin dikkatinin yoğunlaştırılmasına ve öğrenciyi aktif halde tutabilmek için dersin genellikle soru cevap şeklinde işlenmesine ve konuların özelliğine göre en uygun yöntemin belirlenerek kullanılması kararlaştırıldı.</w:t>
      </w:r>
    </w:p>
    <w:p w:rsidR="00312B4E" w:rsidRDefault="00312B4E" w:rsidP="002D53A9">
      <w:pPr>
        <w:jc w:val="both"/>
        <w:rPr>
          <w:sz w:val="20"/>
          <w:szCs w:val="20"/>
        </w:rPr>
      </w:pPr>
      <w:r w:rsidRPr="001A6188">
        <w:rPr>
          <w:b/>
          <w:sz w:val="20"/>
          <w:szCs w:val="20"/>
        </w:rPr>
        <w:t>20.</w:t>
      </w:r>
      <w:r>
        <w:rPr>
          <w:sz w:val="20"/>
          <w:szCs w:val="20"/>
        </w:rPr>
        <w:t>Milli eğitim bakanlığından onaylı kaynaklardan yararlanılması, yeri geldikçe EBA‘nın aktif bir şekilde kullanılarak oradaki görsellerden, farklı kaynaklardan en iyi şekilde faydalanılmasına karar verildi.</w:t>
      </w:r>
    </w:p>
    <w:p w:rsidR="00312B4E" w:rsidRDefault="00312B4E" w:rsidP="002D53A9">
      <w:pPr>
        <w:jc w:val="both"/>
      </w:pPr>
      <w:r w:rsidRPr="001A6188">
        <w:rPr>
          <w:b/>
          <w:sz w:val="20"/>
          <w:szCs w:val="20"/>
        </w:rPr>
        <w:t>21.</w:t>
      </w:r>
      <w:r>
        <w:rPr>
          <w:sz w:val="20"/>
          <w:szCs w:val="20"/>
        </w:rPr>
        <w:t>Derslerde etkileşimli tahtanın verimli kullanılmasının öğrencilere daha fazla problem çözme, konuları görsel destekli anlatma ve konuların zamanında yetiştirilmesine katkı sağlayacağı belirtilerek etkileşimli tahta kullanımı ile öğretmen eksikliklerinin bir an önce giderilmesi için gerekli çalışmaların yapılması kararlaştırıldı.</w:t>
      </w:r>
      <w:r w:rsidRPr="002D53A9">
        <w:t xml:space="preserve">  </w:t>
      </w:r>
    </w:p>
    <w:p w:rsidR="00312B4E" w:rsidRPr="00EB59C1" w:rsidRDefault="00312B4E" w:rsidP="002D53A9">
      <w:pPr>
        <w:jc w:val="both"/>
        <w:rPr>
          <w:sz w:val="22"/>
          <w:szCs w:val="22"/>
        </w:rPr>
      </w:pPr>
      <w:r w:rsidRPr="00AF712B">
        <w:rPr>
          <w:b/>
          <w:sz w:val="22"/>
          <w:szCs w:val="22"/>
        </w:rPr>
        <w:t>2</w:t>
      </w:r>
      <w:r>
        <w:rPr>
          <w:b/>
          <w:sz w:val="22"/>
          <w:szCs w:val="22"/>
        </w:rPr>
        <w:t>2</w:t>
      </w:r>
      <w:r w:rsidRPr="00AF712B">
        <w:rPr>
          <w:b/>
          <w:sz w:val="22"/>
          <w:szCs w:val="22"/>
        </w:rPr>
        <w:t>.</w:t>
      </w:r>
      <w:r w:rsidRPr="00EB59C1">
        <w:rPr>
          <w:sz w:val="22"/>
          <w:szCs w:val="22"/>
        </w:rPr>
        <w:t>Derslere günlük ders planlarının hazır</w:t>
      </w:r>
      <w:r>
        <w:rPr>
          <w:sz w:val="22"/>
          <w:szCs w:val="22"/>
        </w:rPr>
        <w:t>lanarak girilmesi kararlaştırıldı.</w:t>
      </w:r>
    </w:p>
    <w:p w:rsidR="00312B4E" w:rsidRDefault="00312B4E" w:rsidP="002D53A9">
      <w:pPr>
        <w:jc w:val="both"/>
        <w:rPr>
          <w:sz w:val="20"/>
          <w:szCs w:val="20"/>
        </w:rPr>
      </w:pPr>
      <w:r w:rsidRPr="00A24CCF">
        <w:rPr>
          <w:b/>
          <w:sz w:val="20"/>
          <w:szCs w:val="20"/>
        </w:rPr>
        <w:t>2</w:t>
      </w:r>
      <w:r>
        <w:rPr>
          <w:b/>
          <w:sz w:val="20"/>
          <w:szCs w:val="20"/>
        </w:rPr>
        <w:t>3</w:t>
      </w:r>
      <w:r w:rsidRPr="00A24CCF">
        <w:rPr>
          <w:b/>
          <w:sz w:val="20"/>
          <w:szCs w:val="20"/>
        </w:rPr>
        <w:t>.</w:t>
      </w:r>
      <w:r w:rsidRPr="00FC0078">
        <w:rPr>
          <w:sz w:val="20"/>
          <w:szCs w:val="20"/>
        </w:rPr>
        <w:t>Öğrenci başarısını artırabilmek için</w:t>
      </w:r>
      <w:r>
        <w:rPr>
          <w:sz w:val="20"/>
          <w:szCs w:val="20"/>
        </w:rPr>
        <w:t xml:space="preserve"> yukarıda belirtilen(Madde 14) esaslara uyulması kararlaştırıldı.</w:t>
      </w:r>
    </w:p>
    <w:p w:rsidR="00312B4E" w:rsidRDefault="00312B4E" w:rsidP="002D53A9">
      <w:pPr>
        <w:jc w:val="both"/>
      </w:pPr>
      <w:r w:rsidRPr="00A24CCF">
        <w:rPr>
          <w:b/>
          <w:sz w:val="20"/>
          <w:szCs w:val="20"/>
        </w:rPr>
        <w:t>2</w:t>
      </w:r>
      <w:r>
        <w:rPr>
          <w:b/>
          <w:sz w:val="20"/>
          <w:szCs w:val="20"/>
        </w:rPr>
        <w:t>4</w:t>
      </w:r>
      <w:r w:rsidRPr="00A24CCF">
        <w:rPr>
          <w:b/>
          <w:sz w:val="20"/>
          <w:szCs w:val="20"/>
        </w:rPr>
        <w:t>.</w:t>
      </w:r>
      <w:r>
        <w:rPr>
          <w:sz w:val="20"/>
          <w:szCs w:val="20"/>
        </w:rPr>
        <w:t xml:space="preserve">Grup çalışmalarında grupların farklı seviyelerdeki öğrencilerden oluşturulması kararlaştırıldı. </w:t>
      </w:r>
      <w:r w:rsidRPr="00FC0078">
        <w:rPr>
          <w:sz w:val="20"/>
          <w:szCs w:val="20"/>
        </w:rPr>
        <w:t xml:space="preserve">    </w:t>
      </w:r>
      <w:r w:rsidRPr="00FC0078">
        <w:t xml:space="preserve">  </w:t>
      </w:r>
    </w:p>
    <w:p w:rsidR="00312B4E" w:rsidRDefault="00312B4E" w:rsidP="002D53A9">
      <w:pPr>
        <w:jc w:val="both"/>
      </w:pPr>
      <w:hyperlink r:id="rId5" w:history="1">
        <w:r w:rsidRPr="00F631F8">
          <w:rPr>
            <w:rStyle w:val="Hyperlink"/>
          </w:rPr>
          <w:t>www.sorubak.com</w:t>
        </w:r>
      </w:hyperlink>
      <w:r>
        <w:t xml:space="preserve"> </w:t>
      </w:r>
    </w:p>
    <w:p w:rsidR="00312B4E" w:rsidRDefault="00312B4E" w:rsidP="002D53A9">
      <w:pPr>
        <w:jc w:val="both"/>
      </w:pPr>
    </w:p>
    <w:p w:rsidR="00312B4E" w:rsidRDefault="00312B4E" w:rsidP="002D53A9">
      <w:pPr>
        <w:jc w:val="both"/>
      </w:pPr>
    </w:p>
    <w:p w:rsidR="00312B4E" w:rsidRDefault="00312B4E" w:rsidP="002D53A9">
      <w:pPr>
        <w:jc w:val="both"/>
      </w:pPr>
    </w:p>
    <w:p w:rsidR="00312B4E" w:rsidRDefault="00312B4E" w:rsidP="002D53A9">
      <w:pPr>
        <w:jc w:val="both"/>
      </w:pPr>
    </w:p>
    <w:p w:rsidR="00312B4E" w:rsidRDefault="00312B4E" w:rsidP="002D53A9">
      <w:pPr>
        <w:jc w:val="both"/>
      </w:pPr>
    </w:p>
    <w:p w:rsidR="00312B4E" w:rsidRDefault="00312B4E" w:rsidP="002D53A9">
      <w:pPr>
        <w:jc w:val="both"/>
      </w:pPr>
    </w:p>
    <w:p w:rsidR="00312B4E" w:rsidRPr="000742E5" w:rsidRDefault="00312B4E" w:rsidP="002D53A9">
      <w:pPr>
        <w:jc w:val="both"/>
        <w:rPr>
          <w:sz w:val="20"/>
          <w:szCs w:val="20"/>
        </w:rPr>
      </w:pPr>
      <w:r>
        <w:t xml:space="preserve">                                                                                                                                        </w:t>
      </w:r>
      <w:r>
        <w:rPr>
          <w:sz w:val="20"/>
          <w:szCs w:val="20"/>
        </w:rPr>
        <w:t>3.09.2014</w:t>
      </w:r>
      <w:r w:rsidRPr="000742E5">
        <w:rPr>
          <w:sz w:val="20"/>
          <w:szCs w:val="20"/>
        </w:rPr>
        <w:t xml:space="preserve">      </w:t>
      </w:r>
    </w:p>
    <w:p w:rsidR="00312B4E" w:rsidRDefault="00312B4E" w:rsidP="002D53A9">
      <w:pPr>
        <w:jc w:val="both"/>
        <w:rPr>
          <w:sz w:val="20"/>
          <w:szCs w:val="20"/>
        </w:rPr>
      </w:pPr>
      <w:r>
        <w:rPr>
          <w:sz w:val="20"/>
          <w:szCs w:val="20"/>
        </w:rPr>
        <w:t xml:space="preserve">                                                                                                                                                                 </w:t>
      </w:r>
      <w:r w:rsidRPr="000742E5">
        <w:rPr>
          <w:sz w:val="20"/>
          <w:szCs w:val="20"/>
        </w:rPr>
        <w:t>UYGUNDUR</w:t>
      </w:r>
    </w:p>
    <w:p w:rsidR="00312B4E" w:rsidRDefault="00312B4E" w:rsidP="002D53A9">
      <w:pPr>
        <w:jc w:val="both"/>
        <w:rPr>
          <w:sz w:val="20"/>
          <w:szCs w:val="20"/>
        </w:rPr>
      </w:pPr>
      <w:r>
        <w:rPr>
          <w:sz w:val="20"/>
          <w:szCs w:val="20"/>
        </w:rPr>
        <w:t xml:space="preserve">        Yılmaz ÖZTÜRK         Ömer SARI                                                                                             Abdullah DANACI</w:t>
      </w:r>
    </w:p>
    <w:p w:rsidR="00312B4E" w:rsidRPr="000742E5" w:rsidRDefault="00312B4E" w:rsidP="002D53A9">
      <w:pPr>
        <w:jc w:val="both"/>
        <w:rPr>
          <w:sz w:val="20"/>
          <w:szCs w:val="20"/>
        </w:rPr>
      </w:pPr>
      <w:r>
        <w:rPr>
          <w:sz w:val="20"/>
          <w:szCs w:val="20"/>
        </w:rPr>
        <w:t xml:space="preserve">                        Fizik Öğretmenleri                                                                                                             </w:t>
      </w:r>
      <w:bookmarkStart w:id="0" w:name="_GoBack"/>
      <w:bookmarkEnd w:id="0"/>
      <w:r>
        <w:rPr>
          <w:sz w:val="20"/>
          <w:szCs w:val="20"/>
        </w:rPr>
        <w:t>Okul Müdürü</w:t>
      </w:r>
    </w:p>
    <w:p w:rsidR="00312B4E" w:rsidRPr="002D53A9" w:rsidRDefault="00312B4E" w:rsidP="002D53A9">
      <w:pPr>
        <w:jc w:val="center"/>
      </w:pPr>
    </w:p>
    <w:p w:rsidR="00312B4E" w:rsidRPr="004C563D" w:rsidRDefault="00312B4E" w:rsidP="000022DE">
      <w:pPr>
        <w:ind w:left="284"/>
        <w:rPr>
          <w:sz w:val="20"/>
          <w:szCs w:val="20"/>
        </w:rPr>
      </w:pPr>
      <w:r w:rsidRPr="004C563D">
        <w:rPr>
          <w:sz w:val="20"/>
          <w:szCs w:val="20"/>
        </w:rPr>
        <w:t xml:space="preserve"> </w:t>
      </w:r>
    </w:p>
    <w:sectPr w:rsidR="00312B4E" w:rsidRPr="004C563D" w:rsidSect="001B1160">
      <w:pgSz w:w="11906" w:h="16838"/>
      <w:pgMar w:top="709" w:right="424"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65147"/>
    <w:multiLevelType w:val="hybridMultilevel"/>
    <w:tmpl w:val="AE14B110"/>
    <w:lvl w:ilvl="0" w:tplc="041F0017">
      <w:start w:val="1"/>
      <w:numFmt w:val="lowerLetter"/>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2B157167"/>
    <w:multiLevelType w:val="hybridMultilevel"/>
    <w:tmpl w:val="769CC42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BCC04C5"/>
    <w:multiLevelType w:val="hybridMultilevel"/>
    <w:tmpl w:val="2DAA383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64EF6493"/>
    <w:multiLevelType w:val="hybridMultilevel"/>
    <w:tmpl w:val="8E20F590"/>
    <w:lvl w:ilvl="0" w:tplc="750A8A6A">
      <w:start w:val="1"/>
      <w:numFmt w:val="decimal"/>
      <w:lvlText w:val="%1."/>
      <w:lvlJc w:val="left"/>
      <w:pPr>
        <w:tabs>
          <w:tab w:val="num" w:pos="2844"/>
        </w:tabs>
        <w:ind w:left="2844" w:hanging="360"/>
      </w:pPr>
      <w:rPr>
        <w:rFonts w:cs="Times New Roman"/>
        <w:b w:val="0"/>
      </w:rPr>
    </w:lvl>
    <w:lvl w:ilvl="1" w:tplc="33E66AF2">
      <w:start w:val="1"/>
      <w:numFmt w:val="decimal"/>
      <w:lvlText w:val="%2."/>
      <w:lvlJc w:val="left"/>
      <w:pPr>
        <w:tabs>
          <w:tab w:val="num" w:pos="3564"/>
        </w:tabs>
        <w:ind w:left="3564" w:hanging="360"/>
      </w:pPr>
      <w:rPr>
        <w:rFonts w:cs="Times New Roman"/>
        <w:b w:val="0"/>
      </w:rPr>
    </w:lvl>
    <w:lvl w:ilvl="2" w:tplc="041F001B" w:tentative="1">
      <w:start w:val="1"/>
      <w:numFmt w:val="lowerRoman"/>
      <w:lvlText w:val="%3."/>
      <w:lvlJc w:val="right"/>
      <w:pPr>
        <w:tabs>
          <w:tab w:val="num" w:pos="4284"/>
        </w:tabs>
        <w:ind w:left="4284" w:hanging="180"/>
      </w:pPr>
      <w:rPr>
        <w:rFonts w:cs="Times New Roman"/>
      </w:rPr>
    </w:lvl>
    <w:lvl w:ilvl="3" w:tplc="041F000F" w:tentative="1">
      <w:start w:val="1"/>
      <w:numFmt w:val="decimal"/>
      <w:lvlText w:val="%4."/>
      <w:lvlJc w:val="left"/>
      <w:pPr>
        <w:tabs>
          <w:tab w:val="num" w:pos="5004"/>
        </w:tabs>
        <w:ind w:left="5004" w:hanging="360"/>
      </w:pPr>
      <w:rPr>
        <w:rFonts w:cs="Times New Roman"/>
      </w:rPr>
    </w:lvl>
    <w:lvl w:ilvl="4" w:tplc="041F0019" w:tentative="1">
      <w:start w:val="1"/>
      <w:numFmt w:val="lowerLetter"/>
      <w:lvlText w:val="%5."/>
      <w:lvlJc w:val="left"/>
      <w:pPr>
        <w:tabs>
          <w:tab w:val="num" w:pos="5724"/>
        </w:tabs>
        <w:ind w:left="5724" w:hanging="360"/>
      </w:pPr>
      <w:rPr>
        <w:rFonts w:cs="Times New Roman"/>
      </w:rPr>
    </w:lvl>
    <w:lvl w:ilvl="5" w:tplc="041F001B" w:tentative="1">
      <w:start w:val="1"/>
      <w:numFmt w:val="lowerRoman"/>
      <w:lvlText w:val="%6."/>
      <w:lvlJc w:val="right"/>
      <w:pPr>
        <w:tabs>
          <w:tab w:val="num" w:pos="6444"/>
        </w:tabs>
        <w:ind w:left="6444" w:hanging="180"/>
      </w:pPr>
      <w:rPr>
        <w:rFonts w:cs="Times New Roman"/>
      </w:rPr>
    </w:lvl>
    <w:lvl w:ilvl="6" w:tplc="041F000F" w:tentative="1">
      <w:start w:val="1"/>
      <w:numFmt w:val="decimal"/>
      <w:lvlText w:val="%7."/>
      <w:lvlJc w:val="left"/>
      <w:pPr>
        <w:tabs>
          <w:tab w:val="num" w:pos="7164"/>
        </w:tabs>
        <w:ind w:left="7164" w:hanging="360"/>
      </w:pPr>
      <w:rPr>
        <w:rFonts w:cs="Times New Roman"/>
      </w:rPr>
    </w:lvl>
    <w:lvl w:ilvl="7" w:tplc="041F0019" w:tentative="1">
      <w:start w:val="1"/>
      <w:numFmt w:val="lowerLetter"/>
      <w:lvlText w:val="%8."/>
      <w:lvlJc w:val="left"/>
      <w:pPr>
        <w:tabs>
          <w:tab w:val="num" w:pos="7884"/>
        </w:tabs>
        <w:ind w:left="7884" w:hanging="360"/>
      </w:pPr>
      <w:rPr>
        <w:rFonts w:cs="Times New Roman"/>
      </w:rPr>
    </w:lvl>
    <w:lvl w:ilvl="8" w:tplc="041F001B" w:tentative="1">
      <w:start w:val="1"/>
      <w:numFmt w:val="lowerRoman"/>
      <w:lvlText w:val="%9."/>
      <w:lvlJc w:val="right"/>
      <w:pPr>
        <w:tabs>
          <w:tab w:val="num" w:pos="8604"/>
        </w:tabs>
        <w:ind w:left="8604"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41DA"/>
    <w:rsid w:val="000022DE"/>
    <w:rsid w:val="000106DA"/>
    <w:rsid w:val="00026D2A"/>
    <w:rsid w:val="00055DAE"/>
    <w:rsid w:val="000742E5"/>
    <w:rsid w:val="0007614C"/>
    <w:rsid w:val="000A2E60"/>
    <w:rsid w:val="000C5FF8"/>
    <w:rsid w:val="000E2A02"/>
    <w:rsid w:val="000F001B"/>
    <w:rsid w:val="00113A72"/>
    <w:rsid w:val="00120EC5"/>
    <w:rsid w:val="00123D0A"/>
    <w:rsid w:val="00125AF7"/>
    <w:rsid w:val="00165C8A"/>
    <w:rsid w:val="00175471"/>
    <w:rsid w:val="001A393C"/>
    <w:rsid w:val="001A6188"/>
    <w:rsid w:val="001B1160"/>
    <w:rsid w:val="001C0DA5"/>
    <w:rsid w:val="001C2D6E"/>
    <w:rsid w:val="001C607D"/>
    <w:rsid w:val="001D1664"/>
    <w:rsid w:val="001D313F"/>
    <w:rsid w:val="001F4091"/>
    <w:rsid w:val="002418F9"/>
    <w:rsid w:val="00242592"/>
    <w:rsid w:val="002622F9"/>
    <w:rsid w:val="0026280D"/>
    <w:rsid w:val="00264EE3"/>
    <w:rsid w:val="00275194"/>
    <w:rsid w:val="002A7CCD"/>
    <w:rsid w:val="002B6C55"/>
    <w:rsid w:val="002D07DB"/>
    <w:rsid w:val="002D53A9"/>
    <w:rsid w:val="002E7A60"/>
    <w:rsid w:val="002F5190"/>
    <w:rsid w:val="00307BE4"/>
    <w:rsid w:val="00312B4E"/>
    <w:rsid w:val="00320E9B"/>
    <w:rsid w:val="00321691"/>
    <w:rsid w:val="0032797C"/>
    <w:rsid w:val="003341DA"/>
    <w:rsid w:val="003450E9"/>
    <w:rsid w:val="00394540"/>
    <w:rsid w:val="003A2C1F"/>
    <w:rsid w:val="003B5196"/>
    <w:rsid w:val="003C0A94"/>
    <w:rsid w:val="003C6AAA"/>
    <w:rsid w:val="003E1CCE"/>
    <w:rsid w:val="003E3474"/>
    <w:rsid w:val="003E7677"/>
    <w:rsid w:val="003F6A34"/>
    <w:rsid w:val="004058B9"/>
    <w:rsid w:val="00414B39"/>
    <w:rsid w:val="00416D94"/>
    <w:rsid w:val="00423EF3"/>
    <w:rsid w:val="0046189B"/>
    <w:rsid w:val="00467BFF"/>
    <w:rsid w:val="0049390A"/>
    <w:rsid w:val="004A6CC9"/>
    <w:rsid w:val="004C33FB"/>
    <w:rsid w:val="004C563D"/>
    <w:rsid w:val="004D6625"/>
    <w:rsid w:val="004E4FF4"/>
    <w:rsid w:val="004F54CF"/>
    <w:rsid w:val="00544A88"/>
    <w:rsid w:val="00560D5F"/>
    <w:rsid w:val="005627E0"/>
    <w:rsid w:val="005807AA"/>
    <w:rsid w:val="00582E55"/>
    <w:rsid w:val="005A2CC7"/>
    <w:rsid w:val="005C2755"/>
    <w:rsid w:val="005D11AD"/>
    <w:rsid w:val="005E16AD"/>
    <w:rsid w:val="005E180A"/>
    <w:rsid w:val="005E6140"/>
    <w:rsid w:val="005F48BA"/>
    <w:rsid w:val="005F6C1B"/>
    <w:rsid w:val="00624E65"/>
    <w:rsid w:val="006374E4"/>
    <w:rsid w:val="00643437"/>
    <w:rsid w:val="00645DC0"/>
    <w:rsid w:val="006519ED"/>
    <w:rsid w:val="00694D57"/>
    <w:rsid w:val="006A133D"/>
    <w:rsid w:val="006B3819"/>
    <w:rsid w:val="006B7409"/>
    <w:rsid w:val="006E668D"/>
    <w:rsid w:val="006F39C1"/>
    <w:rsid w:val="00706164"/>
    <w:rsid w:val="00731A87"/>
    <w:rsid w:val="00767EE9"/>
    <w:rsid w:val="00790722"/>
    <w:rsid w:val="00797450"/>
    <w:rsid w:val="007C4AC7"/>
    <w:rsid w:val="007F2744"/>
    <w:rsid w:val="00811233"/>
    <w:rsid w:val="0084768E"/>
    <w:rsid w:val="00896264"/>
    <w:rsid w:val="008A2C51"/>
    <w:rsid w:val="008D023C"/>
    <w:rsid w:val="008D05BC"/>
    <w:rsid w:val="008E5EE6"/>
    <w:rsid w:val="00911B4A"/>
    <w:rsid w:val="00934830"/>
    <w:rsid w:val="00935C6B"/>
    <w:rsid w:val="009434BD"/>
    <w:rsid w:val="00984212"/>
    <w:rsid w:val="009E369B"/>
    <w:rsid w:val="00A22932"/>
    <w:rsid w:val="00A24CCF"/>
    <w:rsid w:val="00A25FD5"/>
    <w:rsid w:val="00A3511A"/>
    <w:rsid w:val="00A4182B"/>
    <w:rsid w:val="00A5436E"/>
    <w:rsid w:val="00A965EF"/>
    <w:rsid w:val="00AA1EC8"/>
    <w:rsid w:val="00AA37B9"/>
    <w:rsid w:val="00AB6C12"/>
    <w:rsid w:val="00AC2E35"/>
    <w:rsid w:val="00AD2256"/>
    <w:rsid w:val="00AE1C51"/>
    <w:rsid w:val="00AF2B04"/>
    <w:rsid w:val="00AF712B"/>
    <w:rsid w:val="00B11645"/>
    <w:rsid w:val="00B24B89"/>
    <w:rsid w:val="00B269C6"/>
    <w:rsid w:val="00B4226C"/>
    <w:rsid w:val="00B45D7E"/>
    <w:rsid w:val="00B60CC2"/>
    <w:rsid w:val="00B61195"/>
    <w:rsid w:val="00BA1102"/>
    <w:rsid w:val="00BE3D07"/>
    <w:rsid w:val="00C04922"/>
    <w:rsid w:val="00C07B95"/>
    <w:rsid w:val="00C1156E"/>
    <w:rsid w:val="00C379EA"/>
    <w:rsid w:val="00C439D1"/>
    <w:rsid w:val="00C57766"/>
    <w:rsid w:val="00C723BC"/>
    <w:rsid w:val="00C844CF"/>
    <w:rsid w:val="00CD0007"/>
    <w:rsid w:val="00CE5180"/>
    <w:rsid w:val="00D205C0"/>
    <w:rsid w:val="00D56E98"/>
    <w:rsid w:val="00D6138B"/>
    <w:rsid w:val="00D7709C"/>
    <w:rsid w:val="00D81024"/>
    <w:rsid w:val="00DE5B79"/>
    <w:rsid w:val="00E20C0E"/>
    <w:rsid w:val="00E3345F"/>
    <w:rsid w:val="00E41707"/>
    <w:rsid w:val="00E44221"/>
    <w:rsid w:val="00E53259"/>
    <w:rsid w:val="00E732A3"/>
    <w:rsid w:val="00EB59C1"/>
    <w:rsid w:val="00EC5345"/>
    <w:rsid w:val="00F067DC"/>
    <w:rsid w:val="00F372B1"/>
    <w:rsid w:val="00F44FC2"/>
    <w:rsid w:val="00F62A3E"/>
    <w:rsid w:val="00F631F8"/>
    <w:rsid w:val="00F71501"/>
    <w:rsid w:val="00F71A10"/>
    <w:rsid w:val="00FA335B"/>
    <w:rsid w:val="00FA424F"/>
    <w:rsid w:val="00FB004C"/>
    <w:rsid w:val="00FB3CD4"/>
    <w:rsid w:val="00FC0078"/>
    <w:rsid w:val="00FC4453"/>
    <w:rsid w:val="00FD2D34"/>
    <w:rsid w:val="00FF771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45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7B95"/>
    <w:pPr>
      <w:ind w:left="720"/>
      <w:contextualSpacing/>
    </w:pPr>
  </w:style>
  <w:style w:type="paragraph" w:customStyle="1" w:styleId="Default">
    <w:name w:val="Default"/>
    <w:uiPriority w:val="99"/>
    <w:rsid w:val="000022DE"/>
    <w:pPr>
      <w:autoSpaceDE w:val="0"/>
      <w:autoSpaceDN w:val="0"/>
      <w:adjustRightInd w:val="0"/>
    </w:pPr>
    <w:rPr>
      <w:rFonts w:ascii="Times New Roman" w:eastAsia="Times New Roman" w:hAnsi="Times New Roman"/>
      <w:color w:val="000000"/>
      <w:sz w:val="24"/>
      <w:szCs w:val="24"/>
    </w:rPr>
  </w:style>
  <w:style w:type="character" w:styleId="Hyperlink">
    <w:name w:val="Hyperlink"/>
    <w:basedOn w:val="DefaultParagraphFont"/>
    <w:uiPriority w:val="99"/>
    <w:rsid w:val="00F62A3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9</Pages>
  <Words>5590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Samsung</dc:creator>
  <cp:keywords/>
  <dc:description/>
  <cp:lastModifiedBy>edanur</cp:lastModifiedBy>
  <cp:revision>7</cp:revision>
  <dcterms:created xsi:type="dcterms:W3CDTF">2014-09-09T19:23:00Z</dcterms:created>
  <dcterms:modified xsi:type="dcterms:W3CDTF">2014-09-09T20:23:00Z</dcterms:modified>
</cp:coreProperties>
</file>