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2DD" w:rsidRDefault="007532DD" w:rsidP="00857510">
      <w:pPr>
        <w:pStyle w:val="ListParagraph"/>
        <w:numPr>
          <w:ilvl w:val="0"/>
          <w:numId w:val="1"/>
        </w:numPr>
      </w:pPr>
      <w:r>
        <w:t>Felsefe nedir? Tanımlayınız.</w:t>
      </w:r>
      <w:r w:rsidRPr="00494727">
        <w:rPr>
          <w:noProof/>
          <w:lang w:eastAsia="tr-TR"/>
        </w:rPr>
        <w:t xml:space="preserve"> </w:t>
      </w:r>
    </w:p>
    <w:p w:rsidR="007532DD" w:rsidRDefault="007532DD" w:rsidP="002759D1"/>
    <w:p w:rsidR="007532DD" w:rsidRDefault="007532DD" w:rsidP="00857510">
      <w:pPr>
        <w:pStyle w:val="ListParagraph"/>
        <w:numPr>
          <w:ilvl w:val="0"/>
          <w:numId w:val="1"/>
        </w:numPr>
      </w:pPr>
      <w:r>
        <w:t>I. Genel geçer bilgi var mıdır?</w:t>
      </w:r>
    </w:p>
    <w:p w:rsidR="007532DD" w:rsidRDefault="007532DD" w:rsidP="00857510">
      <w:pPr>
        <w:pStyle w:val="ListParagraph"/>
      </w:pPr>
      <w:r>
        <w:t>II. Bilgi nedir?</w:t>
      </w:r>
    </w:p>
    <w:p w:rsidR="007532DD" w:rsidRDefault="007532DD" w:rsidP="00857510">
      <w:pPr>
        <w:pStyle w:val="ListParagraph"/>
      </w:pPr>
      <w:r>
        <w:t>III. Bilginin kaynağı nedir?</w:t>
      </w:r>
    </w:p>
    <w:p w:rsidR="007532DD" w:rsidRDefault="007532DD" w:rsidP="00857510">
      <w:pPr>
        <w:pStyle w:val="ListParagraph"/>
      </w:pPr>
      <w:r>
        <w:t>Yukaridaki türden soruları hangi felsefe disiplini sornmaktadır?</w:t>
      </w:r>
    </w:p>
    <w:p w:rsidR="007532DD" w:rsidRDefault="007532DD" w:rsidP="00857510">
      <w:pPr>
        <w:pStyle w:val="ListParagraph"/>
      </w:pPr>
    </w:p>
    <w:p w:rsidR="007532DD" w:rsidRDefault="007532DD" w:rsidP="00857510">
      <w:pPr>
        <w:pStyle w:val="ListParagraph"/>
        <w:numPr>
          <w:ilvl w:val="0"/>
          <w:numId w:val="1"/>
        </w:numPr>
      </w:pPr>
      <w:r>
        <w:t>Bilgi türlerini maddeler halinde yazınız.</w:t>
      </w:r>
    </w:p>
    <w:p w:rsidR="007532DD" w:rsidRDefault="007532DD" w:rsidP="002759D1"/>
    <w:p w:rsidR="007532DD" w:rsidRDefault="007532DD" w:rsidP="00857510">
      <w:pPr>
        <w:pStyle w:val="ListParagraph"/>
        <w:numPr>
          <w:ilvl w:val="0"/>
          <w:numId w:val="1"/>
        </w:numPr>
      </w:pPr>
      <w:r>
        <w:t>Gorgias’ın ünlü sözünü yazarak tartışınız.</w:t>
      </w:r>
    </w:p>
    <w:p w:rsidR="007532DD" w:rsidRDefault="007532DD" w:rsidP="002759D1">
      <w:pPr>
        <w:pStyle w:val="ListParagraph"/>
      </w:pPr>
    </w:p>
    <w:p w:rsidR="007532DD" w:rsidRDefault="007532DD" w:rsidP="002759D1"/>
    <w:p w:rsidR="007532DD" w:rsidRDefault="007532DD" w:rsidP="00857510">
      <w:pPr>
        <w:pStyle w:val="ListParagraph"/>
        <w:numPr>
          <w:ilvl w:val="0"/>
          <w:numId w:val="1"/>
        </w:numPr>
      </w:pPr>
      <w:r>
        <w:t>Dogmatizm nedir? Tanımlayınız.</w:t>
      </w:r>
    </w:p>
    <w:p w:rsidR="007532DD" w:rsidRDefault="007532DD" w:rsidP="002759D1"/>
    <w:p w:rsidR="007532DD" w:rsidRDefault="007532DD" w:rsidP="00857510">
      <w:pPr>
        <w:pStyle w:val="ListParagraph"/>
        <w:numPr>
          <w:ilvl w:val="0"/>
          <w:numId w:val="1"/>
        </w:numPr>
      </w:pPr>
      <w:r>
        <w:t>Aşağıda verilen açıklamaları uygun kutucuklara yerleştiriniz.</w:t>
      </w:r>
    </w:p>
    <w:p w:rsidR="007532DD" w:rsidRDefault="007532DD" w:rsidP="00857510">
      <w:pPr>
        <w:pStyle w:val="ListParagraph"/>
        <w:numPr>
          <w:ilvl w:val="0"/>
          <w:numId w:val="3"/>
        </w:numPr>
      </w:pPr>
      <w:r>
        <w:t>Yerçekimi</w:t>
      </w:r>
    </w:p>
    <w:p w:rsidR="007532DD" w:rsidRDefault="007532DD" w:rsidP="00857510">
      <w:pPr>
        <w:pStyle w:val="ListParagraph"/>
        <w:numPr>
          <w:ilvl w:val="0"/>
          <w:numId w:val="3"/>
        </w:numPr>
      </w:pPr>
      <w:r>
        <w:t>Güneş doğudan doğar.</w:t>
      </w:r>
      <w:r>
        <w:tab/>
      </w:r>
      <w:r>
        <w:tab/>
      </w:r>
    </w:p>
    <w:p w:rsidR="007532DD" w:rsidRDefault="007532DD" w:rsidP="00857510">
      <w:pPr>
        <w:pStyle w:val="ListParagraph"/>
        <w:numPr>
          <w:ilvl w:val="0"/>
          <w:numId w:val="3"/>
        </w:numPr>
      </w:pPr>
      <w:r>
        <w:t>Özü sözü bir olmak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84"/>
        <w:gridCol w:w="2050"/>
      </w:tblGrid>
      <w:tr w:rsidR="007532DD" w:rsidRPr="00974B41" w:rsidTr="00974B41">
        <w:tc>
          <w:tcPr>
            <w:tcW w:w="4284" w:type="dxa"/>
          </w:tcPr>
          <w:p w:rsidR="007532DD" w:rsidRPr="00974B41" w:rsidRDefault="007532DD" w:rsidP="00974B41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2050" w:type="dxa"/>
          </w:tcPr>
          <w:p w:rsidR="007532DD" w:rsidRPr="00974B41" w:rsidRDefault="007532DD" w:rsidP="00974B41">
            <w:pPr>
              <w:pStyle w:val="ListParagraph"/>
              <w:spacing w:after="0" w:line="240" w:lineRule="auto"/>
              <w:ind w:left="0"/>
            </w:pPr>
            <w:r w:rsidRPr="00974B41">
              <w:t>Gerçeklik</w:t>
            </w:r>
          </w:p>
        </w:tc>
      </w:tr>
      <w:tr w:rsidR="007532DD" w:rsidRPr="00974B41" w:rsidTr="00974B41">
        <w:tc>
          <w:tcPr>
            <w:tcW w:w="4284" w:type="dxa"/>
          </w:tcPr>
          <w:p w:rsidR="007532DD" w:rsidRPr="00974B41" w:rsidRDefault="007532DD" w:rsidP="00974B41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2050" w:type="dxa"/>
          </w:tcPr>
          <w:p w:rsidR="007532DD" w:rsidRPr="00974B41" w:rsidRDefault="007532DD" w:rsidP="00974B41">
            <w:pPr>
              <w:pStyle w:val="ListParagraph"/>
              <w:spacing w:after="0" w:line="240" w:lineRule="auto"/>
              <w:ind w:left="0"/>
            </w:pPr>
            <w:r w:rsidRPr="00974B41">
              <w:t>Tutarlılık</w:t>
            </w:r>
          </w:p>
        </w:tc>
      </w:tr>
      <w:tr w:rsidR="007532DD" w:rsidRPr="00974B41" w:rsidTr="00974B41">
        <w:tc>
          <w:tcPr>
            <w:tcW w:w="4284" w:type="dxa"/>
          </w:tcPr>
          <w:p w:rsidR="007532DD" w:rsidRPr="00974B41" w:rsidRDefault="007532DD" w:rsidP="00974B41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2050" w:type="dxa"/>
          </w:tcPr>
          <w:p w:rsidR="007532DD" w:rsidRPr="00974B41" w:rsidRDefault="007532DD" w:rsidP="00974B41">
            <w:pPr>
              <w:pStyle w:val="ListParagraph"/>
              <w:spacing w:after="0" w:line="240" w:lineRule="auto"/>
              <w:ind w:left="0"/>
            </w:pPr>
            <w:r w:rsidRPr="00974B41">
              <w:t>Doğruluk</w:t>
            </w:r>
          </w:p>
        </w:tc>
      </w:tr>
    </w:tbl>
    <w:p w:rsidR="007532DD" w:rsidRDefault="007532DD" w:rsidP="00857510">
      <w:pPr>
        <w:pStyle w:val="ListParagraph"/>
      </w:pPr>
    </w:p>
    <w:p w:rsidR="007532DD" w:rsidRDefault="007532DD" w:rsidP="00857510">
      <w:pPr>
        <w:pStyle w:val="ListParagraph"/>
        <w:numPr>
          <w:ilvl w:val="0"/>
          <w:numId w:val="1"/>
        </w:numPr>
      </w:pPr>
      <w:r>
        <w:t>Platon’un idealar evreni ile duyular evreni ni nasıl açıklamıştır?</w:t>
      </w:r>
    </w:p>
    <w:p w:rsidR="007532DD" w:rsidRDefault="007532DD" w:rsidP="002759D1"/>
    <w:p w:rsidR="007532DD" w:rsidRDefault="007532DD" w:rsidP="00857510">
      <w:pPr>
        <w:pStyle w:val="ListParagraph"/>
        <w:numPr>
          <w:ilvl w:val="0"/>
          <w:numId w:val="1"/>
        </w:numPr>
      </w:pPr>
      <w:r>
        <w:t>Doğru bilginin olanaklı olduğunu savunan düşünce akımlarını maddeler halinde yazınız.</w:t>
      </w:r>
    </w:p>
    <w:p w:rsidR="007532DD" w:rsidRDefault="007532DD" w:rsidP="002759D1">
      <w:pPr>
        <w:pStyle w:val="ListParagraph"/>
      </w:pPr>
    </w:p>
    <w:p w:rsidR="007532DD" w:rsidRDefault="007532DD" w:rsidP="002759D1">
      <w:bookmarkStart w:id="0" w:name="_GoBack"/>
      <w:bookmarkEnd w:id="0"/>
    </w:p>
    <w:p w:rsidR="007532DD" w:rsidRDefault="007532DD" w:rsidP="00857510">
      <w:pPr>
        <w:pStyle w:val="ListParagraph"/>
        <w:numPr>
          <w:ilvl w:val="0"/>
          <w:numId w:val="1"/>
        </w:numPr>
      </w:pPr>
      <w:r>
        <w:t>“Doğru bilgi ne sadece akıl ne de sadece deney ile elde edilemez. Deneyden gelen bilgiler akıl ile yorumlanmalıdır.” Diyen Kant hangi düşünce akımını savunmaktadır.</w:t>
      </w:r>
    </w:p>
    <w:p w:rsidR="007532DD" w:rsidRDefault="007532DD" w:rsidP="00161258">
      <w:pPr>
        <w:pStyle w:val="ListParagraph"/>
      </w:pPr>
      <w:hyperlink r:id="rId7" w:history="1">
        <w:r w:rsidRPr="00546681">
          <w:rPr>
            <w:rStyle w:val="Hyperlink"/>
            <w:noProof/>
            <w:sz w:val="40"/>
            <w:szCs w:val="40"/>
          </w:rPr>
          <w:t>www.sorubak.com</w:t>
        </w:r>
      </w:hyperlink>
    </w:p>
    <w:p w:rsidR="007532DD" w:rsidRDefault="007532DD" w:rsidP="00161258">
      <w:pPr>
        <w:pStyle w:val="ListParagraph"/>
      </w:pPr>
      <w:r>
        <w:rPr>
          <w:noProof/>
          <w:lang w:eastAsia="tr-TR"/>
        </w:rPr>
        <w:pict>
          <v:rect id="Dikdörtgen 6" o:spid="_x0000_s1027" style="position:absolute;left:0;text-align:left;margin-left:35.85pt;margin-top:6.45pt;width:30.05pt;height:25.4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" stroked="f" strokeweight="2pt"/>
        </w:pict>
      </w:r>
      <w:r>
        <w:rPr>
          <w:noProof/>
          <w:lang w:eastAsia="tr-TR"/>
        </w:rPr>
        <w:pict>
          <v:rect id="Dikdörtgen 3" o:spid="_x0000_s1028" style="position:absolute;left:0;text-align:left;margin-left:35.8pt;margin-top:10.05pt;width:18.6pt;height:15.5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" stroked="f" strokeweight="2pt"/>
        </w:pict>
      </w:r>
    </w:p>
    <w:p w:rsidR="007532DD" w:rsidRDefault="007532DD" w:rsidP="00857510">
      <w:pPr>
        <w:pStyle w:val="ListParagraph"/>
        <w:numPr>
          <w:ilvl w:val="0"/>
          <w:numId w:val="1"/>
        </w:num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9" type="#_x0000_t75" href="http://dersimiz.com/" style="position:absolute;left:0;text-align:left;margin-left:42.55pt;margin-top:.85pt;width:447pt;height:64.15pt;z-index:251657728;visibility:visible" o:button="t">
            <v:fill o:detectmouseclick="t"/>
            <v:imagedata r:id="rId8" o:title="" cropleft="973f"/>
            <w10:wrap type="square"/>
          </v:shape>
        </w:pict>
      </w:r>
    </w:p>
    <w:p w:rsidR="007532DD" w:rsidRDefault="007532DD" w:rsidP="00857510">
      <w:pPr>
        <w:pStyle w:val="ListParagraph"/>
      </w:pPr>
    </w:p>
    <w:sectPr w:rsidR="007532DD" w:rsidSect="005A21A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2DD" w:rsidRDefault="007532DD" w:rsidP="00857510">
      <w:pPr>
        <w:spacing w:after="0" w:line="240" w:lineRule="auto"/>
      </w:pPr>
      <w:r>
        <w:separator/>
      </w:r>
    </w:p>
  </w:endnote>
  <w:endnote w:type="continuationSeparator" w:id="0">
    <w:p w:rsidR="007532DD" w:rsidRDefault="007532DD" w:rsidP="00857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2DD" w:rsidRDefault="007532DD">
    <w:pPr>
      <w:pStyle w:val="Footer"/>
    </w:pPr>
    <w:r>
      <w:t>Ali Cengiz YILDIRIM</w:t>
    </w:r>
    <w:r>
      <w:tab/>
      <w:t>Hüseyin TAŞKIN</w:t>
    </w:r>
    <w:r>
      <w:tab/>
      <w:t xml:space="preserve">   Osman ALTAN</w:t>
    </w:r>
  </w:p>
  <w:p w:rsidR="007532DD" w:rsidRDefault="007532DD">
    <w:pPr>
      <w:pStyle w:val="Footer"/>
    </w:pPr>
    <w:r>
      <w:t>Ders Öğretmeni</w:t>
    </w:r>
    <w:r>
      <w:tab/>
      <w:t>Ders Öğretmeni</w:t>
    </w:r>
    <w:r>
      <w:tab/>
      <w:t>Okul Müdürü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2DD" w:rsidRDefault="007532DD" w:rsidP="00857510">
      <w:pPr>
        <w:spacing w:after="0" w:line="240" w:lineRule="auto"/>
      </w:pPr>
      <w:r>
        <w:separator/>
      </w:r>
    </w:p>
  </w:footnote>
  <w:footnote w:type="continuationSeparator" w:id="0">
    <w:p w:rsidR="007532DD" w:rsidRDefault="007532DD" w:rsidP="008575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2DD" w:rsidRPr="00857510" w:rsidRDefault="007532DD">
    <w:pPr>
      <w:pStyle w:val="Header"/>
      <w:rPr>
        <w:i/>
        <w:sz w:val="20"/>
      </w:rPr>
    </w:pPr>
    <w:r w:rsidRPr="00857510">
      <w:rPr>
        <w:i/>
        <w:sz w:val="20"/>
      </w:rPr>
      <w:t>BEYKOZ BOĞAZİÇİ ANADOLU İMAM HATİP LİSESİ FELSEFE DERSİ 1. DÖNEM 1. YAZILI  YOKLAMA SORULARI</w:t>
    </w:r>
  </w:p>
  <w:p w:rsidR="007532DD" w:rsidRDefault="007532DD">
    <w:pPr>
      <w:pStyle w:val="Header"/>
      <w:rPr>
        <w:sz w:val="20"/>
      </w:rPr>
    </w:pPr>
  </w:p>
  <w:p w:rsidR="007532DD" w:rsidRDefault="007532DD">
    <w:pPr>
      <w:pStyle w:val="Header"/>
      <w:rPr>
        <w:sz w:val="20"/>
      </w:rPr>
    </w:pPr>
    <w:r>
      <w:rPr>
        <w:noProof/>
        <w:lang w:eastAsia="tr-TR"/>
      </w:rPr>
      <w:pict>
        <v:line id="Düz Bağlayıcı 1" o:spid="_x0000_s2049" style="position:absolute;z-index:251660288;visibility:visible" from="-69.8pt,11.7pt" to="524.3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" strokecolor="#4579b8"/>
      </w:pict>
    </w:r>
    <w:r>
      <w:rPr>
        <w:sz w:val="20"/>
      </w:rPr>
      <w:t>ADI SOYADI:</w:t>
    </w:r>
    <w:r>
      <w:rPr>
        <w:sz w:val="20"/>
      </w:rPr>
      <w:tab/>
      <w:t>SINIFI:</w:t>
    </w:r>
    <w:r>
      <w:rPr>
        <w:sz w:val="20"/>
      </w:rPr>
      <w:tab/>
      <w:t xml:space="preserve"> NUMARASI:</w:t>
    </w:r>
  </w:p>
  <w:p w:rsidR="007532DD" w:rsidRPr="00857510" w:rsidRDefault="007532DD">
    <w:pPr>
      <w:pStyle w:val="Header"/>
      <w:rPr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F00AB7"/>
    <w:multiLevelType w:val="hybridMultilevel"/>
    <w:tmpl w:val="68C485F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6290CBA"/>
    <w:multiLevelType w:val="hybridMultilevel"/>
    <w:tmpl w:val="B6AA17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3C52345"/>
    <w:multiLevelType w:val="hybridMultilevel"/>
    <w:tmpl w:val="9524208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7510"/>
    <w:rsid w:val="00161258"/>
    <w:rsid w:val="002759D1"/>
    <w:rsid w:val="0040003B"/>
    <w:rsid w:val="00402A10"/>
    <w:rsid w:val="00494727"/>
    <w:rsid w:val="004C0141"/>
    <w:rsid w:val="00546681"/>
    <w:rsid w:val="005A21A1"/>
    <w:rsid w:val="00744549"/>
    <w:rsid w:val="007532DD"/>
    <w:rsid w:val="00857510"/>
    <w:rsid w:val="0089263C"/>
    <w:rsid w:val="00974B41"/>
    <w:rsid w:val="00FF0F29"/>
    <w:rsid w:val="00FF1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1A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575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5751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75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57510"/>
    <w:rPr>
      <w:rFonts w:cs="Times New Roman"/>
    </w:rPr>
  </w:style>
  <w:style w:type="paragraph" w:styleId="ListParagraph">
    <w:name w:val="List Paragraph"/>
    <w:basedOn w:val="Normal"/>
    <w:uiPriority w:val="99"/>
    <w:qFormat/>
    <w:rsid w:val="00857510"/>
    <w:pPr>
      <w:ind w:left="720"/>
      <w:contextualSpacing/>
    </w:pPr>
  </w:style>
  <w:style w:type="table" w:styleId="TableGrid">
    <w:name w:val="Table Grid"/>
    <w:basedOn w:val="TableNormal"/>
    <w:uiPriority w:val="99"/>
    <w:rsid w:val="0085751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61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125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9263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1</Pages>
  <Words>123</Words>
  <Characters>706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</dc:creator>
  <cp:keywords>www.sorubak.com</cp:keywords>
  <dcterms:created xsi:type="dcterms:W3CDTF">2014-11-06T18:53:00Z</dcterms:created>
  <dcterms:modified xsi:type="dcterms:W3CDTF">2014-11-10T20:15:00Z</dcterms:modified>
</cp:coreProperties>
</file>