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BD214D" w:rsidRPr="002C7C07" w:rsidTr="00561716">
        <w:tc>
          <w:tcPr>
            <w:tcW w:w="9212" w:type="dxa"/>
          </w:tcPr>
          <w:p w:rsidR="00BD214D" w:rsidRPr="002C7C07" w:rsidRDefault="00BD214D" w:rsidP="00561716">
            <w:pPr>
              <w:ind w:left="-180" w:firstLine="180"/>
              <w:jc w:val="both"/>
              <w:rPr>
                <w:sz w:val="36"/>
                <w:szCs w:val="36"/>
              </w:rPr>
            </w:pPr>
            <w:r w:rsidRPr="002C7C07">
              <w:rPr>
                <w:sz w:val="28"/>
                <w:szCs w:val="28"/>
              </w:rPr>
              <w:t xml:space="preserve">ADI VE SOYADI   :                            </w:t>
            </w:r>
            <w:r>
              <w:rPr>
                <w:sz w:val="28"/>
                <w:szCs w:val="28"/>
              </w:rPr>
              <w:t xml:space="preserve">                                            </w:t>
            </w:r>
            <w:r w:rsidRPr="002C7C07">
              <w:rPr>
                <w:sz w:val="36"/>
                <w:szCs w:val="36"/>
              </w:rPr>
              <w:t>B</w:t>
            </w:r>
          </w:p>
        </w:tc>
      </w:tr>
      <w:tr w:rsidR="00BD214D" w:rsidRPr="002C7C07" w:rsidTr="00561716">
        <w:tc>
          <w:tcPr>
            <w:tcW w:w="9212" w:type="dxa"/>
          </w:tcPr>
          <w:p w:rsidR="00BD214D" w:rsidRPr="002C7C07" w:rsidRDefault="00BD214D" w:rsidP="00561716">
            <w:pPr>
              <w:jc w:val="both"/>
              <w:rPr>
                <w:sz w:val="28"/>
                <w:szCs w:val="28"/>
              </w:rPr>
            </w:pPr>
            <w:r w:rsidRPr="002C7C07">
              <w:rPr>
                <w:sz w:val="28"/>
                <w:szCs w:val="28"/>
              </w:rPr>
              <w:t>SINIFI VE NO         :</w:t>
            </w:r>
          </w:p>
        </w:tc>
      </w:tr>
    </w:tbl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highlight w:val="lightGray"/>
        </w:rPr>
        <w:t>2013-201</w:t>
      </w:r>
      <w:r w:rsidRPr="00665244">
        <w:rPr>
          <w:b/>
          <w:sz w:val="22"/>
          <w:szCs w:val="22"/>
          <w:highlight w:val="lightGray"/>
        </w:rPr>
        <w:t>4</w:t>
      </w:r>
      <w:r>
        <w:rPr>
          <w:b/>
          <w:sz w:val="22"/>
          <w:szCs w:val="22"/>
          <w:highlight w:val="lightGray"/>
        </w:rPr>
        <w:t xml:space="preserve"> </w:t>
      </w:r>
      <w:r w:rsidRPr="00665244">
        <w:rPr>
          <w:b/>
          <w:sz w:val="22"/>
          <w:szCs w:val="22"/>
          <w:highlight w:val="lightGray"/>
        </w:rPr>
        <w:t>EĞİTİM ÖĞRETİM YILI  KADIKÖY ANADOLU İMAM HATİP VE İMAM HATİP LİSESİ  FELSEFE DERSİ I. DÖNEM I.YAZILI YOKLAMA SORULARIDIR.</w:t>
      </w:r>
    </w:p>
    <w:p w:rsidR="00BD214D" w:rsidRPr="00F716D8" w:rsidRDefault="00BD214D" w:rsidP="003868B2">
      <w:pPr>
        <w:jc w:val="both"/>
        <w:rPr>
          <w:b/>
          <w:sz w:val="22"/>
          <w:szCs w:val="22"/>
        </w:rPr>
      </w:pPr>
    </w:p>
    <w:p w:rsidR="00BD214D" w:rsidRDefault="00BD214D" w:rsidP="003868B2">
      <w:pPr>
        <w:jc w:val="both"/>
        <w:rPr>
          <w:b/>
          <w:sz w:val="22"/>
          <w:szCs w:val="22"/>
        </w:rPr>
      </w:pPr>
      <w:r w:rsidRPr="00665244">
        <w:rPr>
          <w:b/>
          <w:sz w:val="22"/>
          <w:szCs w:val="22"/>
          <w:highlight w:val="lightGray"/>
        </w:rPr>
        <w:t>I.   Aşağıdaki soruların doğru cevaplarını işaretleyiniz.(Her soru 5 puandır.)</w:t>
      </w: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Pr="00923210" w:rsidRDefault="00BD214D" w:rsidP="003868B2">
      <w:pPr>
        <w:ind w:left="360" w:hanging="360"/>
        <w:rPr>
          <w:sz w:val="22"/>
          <w:szCs w:val="22"/>
        </w:rPr>
      </w:pPr>
      <w:r w:rsidRPr="00923210">
        <w:rPr>
          <w:b/>
          <w:sz w:val="22"/>
          <w:szCs w:val="22"/>
        </w:rPr>
        <w:t>1-</w:t>
      </w:r>
      <w:r w:rsidRPr="00923210">
        <w:rPr>
          <w:sz w:val="22"/>
          <w:szCs w:val="22"/>
        </w:rPr>
        <w:tab/>
        <w:t>Bugün üstün özelliklerde uçak ve helikopterler yapılabilmişse, bunun temelinde ilkel uçakların ve en başta Hezarfen Ahmet Çelebi’nin ilk uçuş denemesinin katkısı vardır.</w:t>
      </w:r>
    </w:p>
    <w:p w:rsidR="00BD214D" w:rsidRDefault="00BD214D" w:rsidP="003868B2">
      <w:pPr>
        <w:rPr>
          <w:b/>
          <w:sz w:val="22"/>
          <w:szCs w:val="22"/>
        </w:rPr>
      </w:pPr>
      <w:r w:rsidRPr="00923210">
        <w:rPr>
          <w:b/>
          <w:sz w:val="22"/>
          <w:szCs w:val="22"/>
        </w:rPr>
        <w:t>Bu parçada bilimsel bilginin hangi özelliği anlatılmaktadır?</w:t>
      </w:r>
    </w:p>
    <w:p w:rsidR="00BD214D" w:rsidRPr="00ED4CCB" w:rsidRDefault="00BD214D" w:rsidP="003868B2">
      <w:pPr>
        <w:rPr>
          <w:b/>
          <w:sz w:val="22"/>
          <w:szCs w:val="22"/>
        </w:rPr>
      </w:pPr>
      <w:r>
        <w:rPr>
          <w:b/>
          <w:sz w:val="22"/>
          <w:szCs w:val="22"/>
        </w:rPr>
        <w:t>A)</w:t>
      </w:r>
      <w:r w:rsidRPr="00923210">
        <w:rPr>
          <w:sz w:val="22"/>
          <w:szCs w:val="22"/>
        </w:rPr>
        <w:t xml:space="preserve"> Kesinliği     B)Objektifliği      C)Evrenselliği         D)Akla dayandığı        E)Birikimli olarak ilerlediği</w:t>
      </w:r>
    </w:p>
    <w:p w:rsidR="00BD214D" w:rsidRDefault="00BD214D" w:rsidP="003868B2">
      <w:pPr>
        <w:rPr>
          <w:sz w:val="22"/>
          <w:szCs w:val="22"/>
        </w:rPr>
      </w:pPr>
      <w:r>
        <w:rPr>
          <w:rFonts w:ascii="Comic Sans MS" w:hAnsi="Comic Sans MS"/>
          <w:sz w:val="16"/>
          <w:szCs w:val="16"/>
        </w:rPr>
        <w:t>2</w:t>
      </w:r>
      <w:r w:rsidRPr="00895DDA">
        <w:rPr>
          <w:sz w:val="22"/>
          <w:szCs w:val="22"/>
        </w:rPr>
        <w:t xml:space="preserve">-   </w:t>
      </w:r>
      <w:r>
        <w:rPr>
          <w:sz w:val="22"/>
          <w:szCs w:val="22"/>
        </w:rPr>
        <w:t xml:space="preserve">-Pisagor büyükbir alçakgönüllülükle kendisinin bilge olmaktan çok bilgelik dostu olduğunu söylemiştir.  </w:t>
      </w:r>
    </w:p>
    <w:p w:rsidR="00BD214D" w:rsidRDefault="00BD214D" w:rsidP="003868B2">
      <w:pPr>
        <w:rPr>
          <w:sz w:val="22"/>
          <w:szCs w:val="22"/>
        </w:rPr>
      </w:pPr>
      <w:r>
        <w:rPr>
          <w:sz w:val="22"/>
          <w:szCs w:val="22"/>
        </w:rPr>
        <w:t xml:space="preserve">      -Karl Jaspers,’’Felsefe dogmatizme yani kesin ve değişmez formüllere dönüşüp soysuzlaştığında kendine ihanet etmiş olur’’</w:t>
      </w:r>
    </w:p>
    <w:p w:rsidR="00BD214D" w:rsidRDefault="00BD214D" w:rsidP="003868B2">
      <w:pPr>
        <w:rPr>
          <w:sz w:val="22"/>
          <w:szCs w:val="22"/>
        </w:rPr>
      </w:pPr>
      <w:r>
        <w:rPr>
          <w:sz w:val="22"/>
          <w:szCs w:val="22"/>
        </w:rPr>
        <w:t xml:space="preserve">      -Paul Valery,’’Felsefe donup kalmayı sevmez, sadece ahmaklarla,istiridyeler yapışıp kalır.’’demiştir.</w:t>
      </w:r>
    </w:p>
    <w:p w:rsidR="00BD214D" w:rsidRDefault="00BD214D" w:rsidP="003868B2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>Parçada verilen örnekler felsefenin;</w:t>
      </w:r>
    </w:p>
    <w:p w:rsidR="00BD214D" w:rsidRDefault="00BD214D" w:rsidP="003868B2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I.</w:t>
      </w:r>
      <w:r>
        <w:rPr>
          <w:sz w:val="22"/>
          <w:szCs w:val="22"/>
        </w:rPr>
        <w:t xml:space="preserve">      Bilgi edinmekten çok onu araştırma etkinliği olması</w:t>
      </w:r>
    </w:p>
    <w:p w:rsidR="00BD214D" w:rsidRDefault="00BD214D" w:rsidP="004406E9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>II.</w:t>
      </w:r>
      <w:r>
        <w:rPr>
          <w:sz w:val="22"/>
          <w:szCs w:val="22"/>
        </w:rPr>
        <w:t xml:space="preserve">     Sistemli ve düzenli bir yöntemin ürünü olduğu</w:t>
      </w:r>
    </w:p>
    <w:p w:rsidR="00BD214D" w:rsidRDefault="00BD214D" w:rsidP="003868B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>III.</w:t>
      </w:r>
      <w:r>
        <w:rPr>
          <w:sz w:val="22"/>
          <w:szCs w:val="22"/>
        </w:rPr>
        <w:t xml:space="preserve">    Değişimlerin temelindeki değişmeyen özü  aradığı</w:t>
      </w:r>
    </w:p>
    <w:p w:rsidR="00BD214D" w:rsidRPr="004406E9" w:rsidRDefault="00BD214D" w:rsidP="003868B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Niteliklerinden hangisini kanıtlamaya  yöneliktir?</w:t>
      </w:r>
    </w:p>
    <w:p w:rsidR="00BD214D" w:rsidRPr="00895DDA" w:rsidRDefault="00BD214D" w:rsidP="003868B2">
      <w:pPr>
        <w:rPr>
          <w:sz w:val="22"/>
          <w:szCs w:val="22"/>
        </w:rPr>
      </w:pPr>
      <w:r>
        <w:rPr>
          <w:sz w:val="22"/>
          <w:szCs w:val="22"/>
        </w:rPr>
        <w:t>A)  Yalnız I</w:t>
      </w:r>
      <w:r>
        <w:rPr>
          <w:sz w:val="22"/>
          <w:szCs w:val="22"/>
        </w:rPr>
        <w:tab/>
        <w:t>B)   Yalnız III    C)   I  ve II</w:t>
      </w:r>
      <w:r>
        <w:rPr>
          <w:sz w:val="22"/>
          <w:szCs w:val="22"/>
        </w:rPr>
        <w:tab/>
        <w:t>D)   I  ve III     E)   II  ve III</w:t>
      </w:r>
    </w:p>
    <w:p w:rsidR="00BD214D" w:rsidRPr="00923210" w:rsidRDefault="00BD214D" w:rsidP="003868B2">
      <w:pPr>
        <w:jc w:val="both"/>
        <w:rPr>
          <w:b/>
          <w:sz w:val="22"/>
          <w:szCs w:val="22"/>
        </w:rPr>
      </w:pPr>
    </w:p>
    <w:p w:rsidR="00BD214D" w:rsidRPr="00923210" w:rsidRDefault="00BD214D" w:rsidP="003868B2">
      <w:pPr>
        <w:rPr>
          <w:sz w:val="22"/>
          <w:szCs w:val="22"/>
        </w:rPr>
      </w:pPr>
      <w:r w:rsidRPr="00923210">
        <w:rPr>
          <w:sz w:val="22"/>
          <w:szCs w:val="22"/>
        </w:rPr>
        <w:t xml:space="preserve">3-    </w:t>
      </w:r>
      <w:r w:rsidRPr="00923210">
        <w:rPr>
          <w:b/>
          <w:sz w:val="22"/>
          <w:szCs w:val="22"/>
        </w:rPr>
        <w:t>Aşağıdakilerden hangisi bilim ve felsefenin ortak özelliklerinden biridir?</w:t>
      </w:r>
    </w:p>
    <w:p w:rsidR="00BD214D" w:rsidRPr="00923210" w:rsidRDefault="00BD214D" w:rsidP="003868B2">
      <w:pPr>
        <w:ind w:left="360"/>
        <w:rPr>
          <w:sz w:val="22"/>
          <w:szCs w:val="22"/>
        </w:rPr>
      </w:pPr>
      <w:r w:rsidRPr="00923210">
        <w:rPr>
          <w:sz w:val="22"/>
          <w:szCs w:val="22"/>
        </w:rPr>
        <w:t>A) Kesin sonuçlara varma     B)Nesnel olma      C)Bütünleştirici olma     D)Birikimli olarak ilerleme     E)Evreni açıklamaya çalışma</w:t>
      </w:r>
    </w:p>
    <w:p w:rsidR="00BD214D" w:rsidRPr="00923210" w:rsidRDefault="00BD214D" w:rsidP="003868B2">
      <w:pPr>
        <w:jc w:val="both"/>
        <w:rPr>
          <w:sz w:val="22"/>
          <w:szCs w:val="22"/>
        </w:rPr>
      </w:pPr>
    </w:p>
    <w:p w:rsidR="00BD214D" w:rsidRPr="00173DD2" w:rsidRDefault="00BD214D" w:rsidP="00173DD2">
      <w:pPr>
        <w:jc w:val="both"/>
        <w:rPr>
          <w:b/>
          <w:bCs/>
          <w:sz w:val="22"/>
          <w:szCs w:val="22"/>
        </w:rPr>
      </w:pPr>
      <w:r w:rsidRPr="00923210">
        <w:rPr>
          <w:sz w:val="22"/>
          <w:szCs w:val="22"/>
        </w:rPr>
        <w:t xml:space="preserve">4-   </w:t>
      </w:r>
      <w:r>
        <w:rPr>
          <w:sz w:val="22"/>
          <w:szCs w:val="22"/>
        </w:rPr>
        <w:t>‘’Var olan bilgilere kesin gözüyle bakılsaydı,bunca zamandan sonra  ,patlıcanda bol miktarda nikotin olduğu kanıtlanamazdı.’’</w:t>
      </w:r>
      <w:r>
        <w:rPr>
          <w:b/>
          <w:bCs/>
          <w:sz w:val="22"/>
          <w:szCs w:val="22"/>
        </w:rPr>
        <w:t>anlatımında bilimle ilgili aşağıdaki özelliklerden hangisi vurgulanmak istenmiştir?</w:t>
      </w:r>
    </w:p>
    <w:p w:rsidR="00BD214D" w:rsidRPr="00923210" w:rsidRDefault="00BD214D" w:rsidP="003868B2">
      <w:pPr>
        <w:ind w:firstLine="360"/>
        <w:rPr>
          <w:b/>
          <w:sz w:val="22"/>
          <w:szCs w:val="22"/>
        </w:rPr>
      </w:pPr>
      <w:r w:rsidRPr="00923210">
        <w:rPr>
          <w:b/>
          <w:sz w:val="22"/>
          <w:szCs w:val="22"/>
        </w:rPr>
        <w:t>Bu açıklamada, felsefenin hangi özelliği vurgulanmaktadır?</w:t>
      </w:r>
    </w:p>
    <w:p w:rsidR="00BD214D" w:rsidRPr="00923210" w:rsidRDefault="00BD214D" w:rsidP="003868B2">
      <w:pPr>
        <w:rPr>
          <w:sz w:val="22"/>
          <w:szCs w:val="22"/>
        </w:rPr>
      </w:pPr>
      <w:r>
        <w:rPr>
          <w:sz w:val="22"/>
          <w:szCs w:val="22"/>
        </w:rPr>
        <w:t>A) Akıl ve mantık ilkeleriyle   çelişmez.</w:t>
      </w:r>
      <w:r w:rsidRPr="00923210">
        <w:rPr>
          <w:sz w:val="22"/>
          <w:szCs w:val="22"/>
        </w:rPr>
        <w:tab/>
      </w:r>
      <w:r>
        <w:rPr>
          <w:sz w:val="22"/>
          <w:szCs w:val="22"/>
        </w:rPr>
        <w:t xml:space="preserve"> B) Somut olanı kendisine’ konu edinir.</w:t>
      </w:r>
      <w:r w:rsidRPr="00923210">
        <w:rPr>
          <w:sz w:val="22"/>
          <w:szCs w:val="22"/>
        </w:rPr>
        <w:t xml:space="preserve">   </w:t>
      </w:r>
      <w:r>
        <w:rPr>
          <w:sz w:val="22"/>
          <w:szCs w:val="22"/>
        </w:rPr>
        <w:t>C)Neden-sonuç ilişkisi kurar.</w:t>
      </w:r>
      <w:r w:rsidRPr="00923210">
        <w:rPr>
          <w:sz w:val="22"/>
          <w:szCs w:val="22"/>
        </w:rPr>
        <w:t xml:space="preserve">  </w:t>
      </w:r>
      <w:r>
        <w:rPr>
          <w:sz w:val="22"/>
          <w:szCs w:val="22"/>
        </w:rPr>
        <w:t>D)   Eleştiriye açık ve dinamiktir.</w:t>
      </w:r>
      <w:r w:rsidRPr="00923210">
        <w:rPr>
          <w:sz w:val="22"/>
          <w:szCs w:val="22"/>
        </w:rPr>
        <w:t xml:space="preserve">      </w:t>
      </w:r>
      <w:r>
        <w:rPr>
          <w:sz w:val="22"/>
          <w:szCs w:val="22"/>
        </w:rPr>
        <w:t>E)  Tek tek olaylardan yola çıkarak genellemelere ulaşır.</w:t>
      </w:r>
      <w:bookmarkStart w:id="0" w:name="_GoBack"/>
      <w:bookmarkEnd w:id="0"/>
    </w:p>
    <w:p w:rsidR="00BD214D" w:rsidRPr="00923210" w:rsidRDefault="00BD214D" w:rsidP="003868B2">
      <w:pPr>
        <w:ind w:left="360"/>
        <w:jc w:val="both"/>
        <w:rPr>
          <w:sz w:val="22"/>
          <w:szCs w:val="22"/>
        </w:rPr>
      </w:pPr>
    </w:p>
    <w:p w:rsidR="00BD214D" w:rsidRPr="00665244" w:rsidRDefault="00BD214D" w:rsidP="003D7EC4">
      <w:pPr>
        <w:jc w:val="both"/>
        <w:rPr>
          <w:b/>
          <w:sz w:val="22"/>
          <w:szCs w:val="22"/>
          <w:u w:val="single"/>
        </w:rPr>
      </w:pPr>
      <w:r w:rsidRPr="00923210">
        <w:rPr>
          <w:sz w:val="22"/>
          <w:szCs w:val="22"/>
        </w:rPr>
        <w:t>5</w:t>
      </w:r>
      <w:r>
        <w:rPr>
          <w:sz w:val="22"/>
          <w:szCs w:val="22"/>
        </w:rPr>
        <w:t xml:space="preserve">-   </w:t>
      </w:r>
      <w:r>
        <w:rPr>
          <w:b/>
          <w:sz w:val="22"/>
          <w:szCs w:val="22"/>
        </w:rPr>
        <w:t xml:space="preserve">Felsefe için aşağıdakilerden hangisi </w:t>
      </w:r>
      <w:r w:rsidRPr="00665244">
        <w:rPr>
          <w:b/>
          <w:sz w:val="22"/>
          <w:szCs w:val="22"/>
          <w:u w:val="single"/>
        </w:rPr>
        <w:t>söylenemez?</w:t>
      </w:r>
    </w:p>
    <w:p w:rsidR="00BD214D" w:rsidRPr="00923210" w:rsidRDefault="00BD214D" w:rsidP="003868B2">
      <w:pPr>
        <w:rPr>
          <w:sz w:val="22"/>
          <w:szCs w:val="22"/>
        </w:rPr>
      </w:pPr>
      <w:r>
        <w:rPr>
          <w:sz w:val="22"/>
          <w:szCs w:val="22"/>
        </w:rPr>
        <w:t xml:space="preserve">A)  Metafizik özellikle İlk ve Orta Çağ’da felsefenin konularından biri olmuştur. </w:t>
      </w:r>
      <w:r w:rsidRPr="00923210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B)  Felsefe soyut konularda yapılan bir bilimdir.                                                                                     C)   Filozof sözcük olarak bilgelik sever anlamına gelir.                                                                                        D)  Felsefede soruların mutlak cevabı bulunmayabilir.                                                                              E)   Felsefi görüşler eleştiriye açıktır.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1"/>
        <w:gridCol w:w="1772"/>
        <w:gridCol w:w="1675"/>
        <w:gridCol w:w="1675"/>
        <w:gridCol w:w="1675"/>
      </w:tblGrid>
      <w:tr w:rsidR="00BD214D" w:rsidRPr="002C7C07" w:rsidTr="00561716">
        <w:tc>
          <w:tcPr>
            <w:tcW w:w="2152" w:type="dxa"/>
          </w:tcPr>
          <w:p w:rsidR="00BD214D" w:rsidRPr="002C7C07" w:rsidRDefault="00BD214D" w:rsidP="00561716">
            <w:pPr>
              <w:ind w:left="360"/>
              <w:rPr>
                <w:sz w:val="20"/>
                <w:szCs w:val="20"/>
              </w:rPr>
            </w:pPr>
            <w:r w:rsidRPr="002C7C07">
              <w:rPr>
                <w:sz w:val="20"/>
                <w:szCs w:val="20"/>
              </w:rPr>
              <w:t>1-</w:t>
            </w:r>
          </w:p>
        </w:tc>
        <w:tc>
          <w:tcPr>
            <w:tcW w:w="2152" w:type="dxa"/>
          </w:tcPr>
          <w:p w:rsidR="00BD214D" w:rsidRPr="002C7C07" w:rsidRDefault="00BD214D" w:rsidP="00561716">
            <w:pPr>
              <w:ind w:left="360"/>
              <w:rPr>
                <w:sz w:val="20"/>
                <w:szCs w:val="20"/>
              </w:rPr>
            </w:pPr>
            <w:r w:rsidRPr="002C7C07">
              <w:rPr>
                <w:sz w:val="20"/>
                <w:szCs w:val="20"/>
              </w:rPr>
              <w:t>2-</w:t>
            </w:r>
          </w:p>
        </w:tc>
        <w:tc>
          <w:tcPr>
            <w:tcW w:w="2152" w:type="dxa"/>
          </w:tcPr>
          <w:p w:rsidR="00BD214D" w:rsidRPr="002C7C07" w:rsidRDefault="00BD214D" w:rsidP="00561716">
            <w:pPr>
              <w:rPr>
                <w:sz w:val="20"/>
                <w:szCs w:val="20"/>
              </w:rPr>
            </w:pPr>
            <w:r w:rsidRPr="002C7C07">
              <w:rPr>
                <w:sz w:val="20"/>
                <w:szCs w:val="20"/>
              </w:rPr>
              <w:t>3-</w:t>
            </w:r>
          </w:p>
        </w:tc>
        <w:tc>
          <w:tcPr>
            <w:tcW w:w="2152" w:type="dxa"/>
          </w:tcPr>
          <w:p w:rsidR="00BD214D" w:rsidRPr="002C7C07" w:rsidRDefault="00BD214D" w:rsidP="00561716">
            <w:pPr>
              <w:rPr>
                <w:sz w:val="20"/>
                <w:szCs w:val="20"/>
              </w:rPr>
            </w:pPr>
            <w:r w:rsidRPr="002C7C07">
              <w:rPr>
                <w:sz w:val="20"/>
                <w:szCs w:val="20"/>
              </w:rPr>
              <w:t>4-</w:t>
            </w:r>
          </w:p>
        </w:tc>
        <w:tc>
          <w:tcPr>
            <w:tcW w:w="2152" w:type="dxa"/>
          </w:tcPr>
          <w:p w:rsidR="00BD214D" w:rsidRPr="002C7C07" w:rsidRDefault="00BD214D" w:rsidP="00561716">
            <w:pPr>
              <w:rPr>
                <w:sz w:val="20"/>
                <w:szCs w:val="20"/>
              </w:rPr>
            </w:pPr>
            <w:r w:rsidRPr="002C7C07">
              <w:rPr>
                <w:sz w:val="20"/>
                <w:szCs w:val="20"/>
              </w:rPr>
              <w:t>5-</w:t>
            </w:r>
          </w:p>
        </w:tc>
      </w:tr>
    </w:tbl>
    <w:p w:rsidR="00BD214D" w:rsidRPr="00767E84" w:rsidRDefault="00BD214D" w:rsidP="003868B2">
      <w:pPr>
        <w:jc w:val="both"/>
        <w:rPr>
          <w:sz w:val="22"/>
          <w:szCs w:val="22"/>
        </w:rPr>
      </w:pPr>
    </w:p>
    <w:p w:rsidR="00BD214D" w:rsidRPr="00665244" w:rsidRDefault="00BD214D" w:rsidP="003868B2">
      <w:pPr>
        <w:jc w:val="both"/>
        <w:rPr>
          <w:b/>
          <w:sz w:val="22"/>
          <w:szCs w:val="22"/>
          <w:highlight w:val="lightGray"/>
        </w:rPr>
      </w:pPr>
      <w:r w:rsidRPr="008734F2">
        <w:rPr>
          <w:rFonts w:ascii="Comic Sans MS" w:hAnsi="Comic Sans MS"/>
          <w:b/>
        </w:rPr>
        <w:t xml:space="preserve">    </w:t>
      </w:r>
      <w:r w:rsidRPr="008734F2">
        <w:rPr>
          <w:rFonts w:ascii="Arial" w:hAnsi="Arial" w:cs="Arial"/>
          <w:b/>
        </w:rPr>
        <w:t>II</w:t>
      </w:r>
      <w:r>
        <w:rPr>
          <w:rFonts w:ascii="Arial" w:hAnsi="Arial" w:cs="Arial"/>
          <w:b/>
        </w:rPr>
        <w:t>-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8734F2">
        <w:rPr>
          <w:b/>
          <w:sz w:val="22"/>
          <w:szCs w:val="22"/>
          <w:highlight w:val="lightGray"/>
        </w:rPr>
        <w:t>Aşağıdaki boşlukları uygun sözcüklerle doldurunuz.(Her sözcük 1 puandır</w:t>
      </w:r>
      <w:r w:rsidRPr="00665244">
        <w:rPr>
          <w:b/>
          <w:sz w:val="22"/>
          <w:szCs w:val="22"/>
          <w:highlight w:val="lightGray"/>
        </w:rPr>
        <w:t>.)</w:t>
      </w:r>
    </w:p>
    <w:p w:rsidR="00BD214D" w:rsidRPr="00E6424D" w:rsidRDefault="00BD214D" w:rsidP="003868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EE143C">
        <w:rPr>
          <w:sz w:val="22"/>
          <w:szCs w:val="22"/>
        </w:rPr>
        <w:t>-Sanat bilgisinin kaynağı...</w:t>
      </w:r>
      <w:r>
        <w:rPr>
          <w:sz w:val="22"/>
          <w:szCs w:val="22"/>
        </w:rPr>
        <w:t>............................</w:t>
      </w:r>
      <w:r>
        <w:rPr>
          <w:b/>
          <w:sz w:val="22"/>
          <w:szCs w:val="22"/>
        </w:rPr>
        <w:t>.</w:t>
      </w:r>
    </w:p>
    <w:p w:rsidR="00BD214D" w:rsidRPr="00EE143C" w:rsidRDefault="00BD214D" w:rsidP="003868B2">
      <w:pPr>
        <w:ind w:left="360"/>
        <w:jc w:val="both"/>
        <w:rPr>
          <w:sz w:val="22"/>
          <w:szCs w:val="22"/>
        </w:rPr>
      </w:pPr>
      <w:r w:rsidRPr="00EE143C">
        <w:rPr>
          <w:sz w:val="22"/>
          <w:szCs w:val="22"/>
        </w:rPr>
        <w:t>-Bilimler deney yöntemini felsefe ise...............................yöntemi kullanır.</w:t>
      </w:r>
    </w:p>
    <w:p w:rsidR="00BD214D" w:rsidRDefault="00BD214D" w:rsidP="003868B2">
      <w:pPr>
        <w:ind w:left="360"/>
        <w:jc w:val="both"/>
        <w:rPr>
          <w:sz w:val="22"/>
          <w:szCs w:val="22"/>
        </w:rPr>
      </w:pPr>
      <w:r w:rsidRPr="00EE143C">
        <w:rPr>
          <w:sz w:val="22"/>
          <w:szCs w:val="22"/>
        </w:rPr>
        <w:t>-</w:t>
      </w:r>
      <w:r>
        <w:rPr>
          <w:sz w:val="22"/>
          <w:szCs w:val="22"/>
        </w:rPr>
        <w:t>Felsefe konu bakımından ..............................sonuç bakımından...............................dir.</w:t>
      </w:r>
    </w:p>
    <w:p w:rsidR="00BD214D" w:rsidRDefault="00BD214D" w:rsidP="003868B2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-Dinsel bilginin en önemli özelliği ……………..oluşudur.</w:t>
      </w:r>
    </w:p>
    <w:p w:rsidR="00BD214D" w:rsidRDefault="00BD214D" w:rsidP="003868B2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-Felsefi görüşler kendi içinde çelişki taşımamalı,yani……………olmalıdır.</w:t>
      </w:r>
    </w:p>
    <w:p w:rsidR="00BD214D" w:rsidRDefault="00BD214D" w:rsidP="003868B2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-Soyut konuları ele alan felsefe dalına .............................denir.</w:t>
      </w:r>
    </w:p>
    <w:p w:rsidR="00BD214D" w:rsidRDefault="00BD214D" w:rsidP="003868B2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-Bilim de felsefe de ...........................dayalı düşünmeyi gerektirir.</w:t>
      </w:r>
    </w:p>
    <w:p w:rsidR="00BD214D" w:rsidRDefault="00BD214D" w:rsidP="00DF4795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-Epistemoloji bilginin kaynağı,........................  </w:t>
      </w:r>
      <w:r w:rsidRPr="00E6424D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 xml:space="preserve">........................ile ilgili sorular sorar.    </w:t>
      </w:r>
    </w:p>
    <w:p w:rsidR="00BD214D" w:rsidRDefault="00BD214D" w:rsidP="00665244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BD214D" w:rsidRDefault="00BD214D" w:rsidP="003868B2">
      <w:pPr>
        <w:jc w:val="both"/>
        <w:rPr>
          <w:b/>
          <w:sz w:val="22"/>
          <w:szCs w:val="22"/>
        </w:rPr>
      </w:pPr>
      <w:r w:rsidRPr="00665244">
        <w:rPr>
          <w:b/>
          <w:sz w:val="22"/>
          <w:szCs w:val="22"/>
          <w:highlight w:val="lightGray"/>
        </w:rPr>
        <w:t>III.    Aşağıdaki cümlelerin doğru olanına ( D) yanlış olanına (Y) harfi koyunuz.(Her biri 1 puandır.)</w:t>
      </w:r>
    </w:p>
    <w:p w:rsidR="00BD214D" w:rsidRPr="005E1132" w:rsidRDefault="00BD214D" w:rsidP="003868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(     )  </w:t>
      </w:r>
      <w:r w:rsidRPr="005E1132">
        <w:rPr>
          <w:sz w:val="22"/>
          <w:szCs w:val="22"/>
        </w:rPr>
        <w:t>Skolastik düşünce bilimlerin gelişimine katkıda bulunmuştur.</w:t>
      </w: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     </w:t>
      </w:r>
      <w:r w:rsidRPr="00CF6F38">
        <w:rPr>
          <w:sz w:val="22"/>
          <w:szCs w:val="22"/>
        </w:rPr>
        <w:t>)  Yunanlılar felsefeye sistem kazandırmışlardır</w:t>
      </w:r>
      <w:r>
        <w:rPr>
          <w:b/>
          <w:sz w:val="22"/>
          <w:szCs w:val="22"/>
        </w:rPr>
        <w:t>.</w:t>
      </w: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     )  </w:t>
      </w:r>
      <w:r w:rsidRPr="00CF6F38">
        <w:rPr>
          <w:sz w:val="22"/>
          <w:szCs w:val="22"/>
        </w:rPr>
        <w:t>Felsefe öğrenilmez yapılır</w:t>
      </w:r>
      <w:r>
        <w:rPr>
          <w:b/>
          <w:sz w:val="22"/>
          <w:szCs w:val="22"/>
        </w:rPr>
        <w:t xml:space="preserve">. </w:t>
      </w: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     </w:t>
      </w:r>
      <w:r w:rsidRPr="00EB7467">
        <w:rPr>
          <w:sz w:val="22"/>
          <w:szCs w:val="22"/>
        </w:rPr>
        <w:t>)</w:t>
      </w:r>
      <w:r>
        <w:rPr>
          <w:sz w:val="22"/>
          <w:szCs w:val="22"/>
        </w:rPr>
        <w:t xml:space="preserve">  </w:t>
      </w:r>
      <w:r w:rsidRPr="00EB7467">
        <w:rPr>
          <w:sz w:val="22"/>
          <w:szCs w:val="22"/>
        </w:rPr>
        <w:t>Felsefenin varlık bilgi ve değer olmak üzere üç ana konusu vardır.</w:t>
      </w:r>
    </w:p>
    <w:p w:rsidR="00BD214D" w:rsidRPr="00EB7467" w:rsidRDefault="00BD214D" w:rsidP="003868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(     )  </w:t>
      </w:r>
      <w:r w:rsidRPr="00EB7467">
        <w:rPr>
          <w:sz w:val="22"/>
          <w:szCs w:val="22"/>
        </w:rPr>
        <w:t>Dogmatikler doğru bilginin olmadığını iddia ederler</w:t>
      </w:r>
      <w:r>
        <w:rPr>
          <w:b/>
          <w:sz w:val="22"/>
          <w:szCs w:val="22"/>
        </w:rPr>
        <w:t>.</w:t>
      </w:r>
    </w:p>
    <w:p w:rsidR="00BD214D" w:rsidRPr="00EB7467" w:rsidRDefault="00BD214D" w:rsidP="003868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(     )</w:t>
      </w:r>
      <w:r>
        <w:rPr>
          <w:sz w:val="22"/>
          <w:szCs w:val="22"/>
        </w:rPr>
        <w:t xml:space="preserve">  Kant rasyonalizm ve pragmatizmi uzlaştımaya çalışmıştır.</w:t>
      </w:r>
    </w:p>
    <w:p w:rsidR="00BD214D" w:rsidRPr="003758A5" w:rsidRDefault="00BD214D" w:rsidP="003868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(     )  </w:t>
      </w:r>
      <w:r>
        <w:rPr>
          <w:sz w:val="22"/>
          <w:szCs w:val="22"/>
        </w:rPr>
        <w:t>Descartes bir septik düşünürdür.</w:t>
      </w:r>
    </w:p>
    <w:p w:rsidR="00BD214D" w:rsidRPr="003758A5" w:rsidRDefault="00BD214D" w:rsidP="003868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(     )</w:t>
      </w:r>
      <w:r>
        <w:rPr>
          <w:sz w:val="22"/>
          <w:szCs w:val="22"/>
        </w:rPr>
        <w:t xml:space="preserve">  Aristo bu dünyadaki nesnelerin gerçek varlıklar olduğunu düşünür.</w:t>
      </w:r>
    </w:p>
    <w:p w:rsidR="00BD214D" w:rsidRPr="00767E84" w:rsidRDefault="00BD214D" w:rsidP="003868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(     </w:t>
      </w:r>
      <w:r w:rsidRPr="00767E84">
        <w:rPr>
          <w:sz w:val="22"/>
          <w:szCs w:val="22"/>
        </w:rPr>
        <w:t>)</w:t>
      </w:r>
      <w:r>
        <w:rPr>
          <w:sz w:val="22"/>
          <w:szCs w:val="22"/>
        </w:rPr>
        <w:t xml:space="preserve">  Pozitivizm; metafiziği felsefenin</w:t>
      </w:r>
      <w:r w:rsidRPr="00767E84">
        <w:rPr>
          <w:sz w:val="22"/>
          <w:szCs w:val="22"/>
        </w:rPr>
        <w:t xml:space="preserve"> en önemli konularından </w:t>
      </w:r>
      <w:r>
        <w:rPr>
          <w:sz w:val="22"/>
          <w:szCs w:val="22"/>
        </w:rPr>
        <w:t>biri olduğunu iddia ed</w:t>
      </w:r>
      <w:r w:rsidRPr="00767E84">
        <w:rPr>
          <w:sz w:val="22"/>
          <w:szCs w:val="22"/>
        </w:rPr>
        <w:t>er.</w:t>
      </w:r>
    </w:p>
    <w:p w:rsidR="00BD214D" w:rsidRDefault="00BD214D" w:rsidP="003868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(     )  </w:t>
      </w:r>
      <w:r w:rsidRPr="00767E84">
        <w:rPr>
          <w:sz w:val="22"/>
          <w:szCs w:val="22"/>
        </w:rPr>
        <w:t>Bilim ve felsefenin ortak noktaları vardır.</w:t>
      </w: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Pr="0056698C" w:rsidRDefault="00BD214D" w:rsidP="0056698C">
      <w:pPr>
        <w:rPr>
          <w:b/>
        </w:rPr>
      </w:pPr>
      <w:r w:rsidRPr="0056698C">
        <w:rPr>
          <w:b/>
          <w:highlight w:val="lightGray"/>
        </w:rPr>
        <w:t>IV. Aşağıdaki soruları cevaplayınız.(Her soru 5 puandır.)</w:t>
      </w:r>
    </w:p>
    <w:p w:rsidR="00BD214D" w:rsidRPr="0056698C" w:rsidRDefault="00BD214D" w:rsidP="0056698C">
      <w:pPr>
        <w:rPr>
          <w:b/>
        </w:rPr>
      </w:pPr>
    </w:p>
    <w:p w:rsidR="00BD214D" w:rsidRPr="0056698C" w:rsidRDefault="00BD214D" w:rsidP="0056698C"/>
    <w:p w:rsidR="00BD214D" w:rsidRDefault="00BD214D" w:rsidP="003868B2">
      <w:pPr>
        <w:jc w:val="both"/>
        <w:rPr>
          <w:sz w:val="22"/>
          <w:szCs w:val="22"/>
        </w:rPr>
      </w:pPr>
      <w:r>
        <w:rPr>
          <w:sz w:val="22"/>
          <w:szCs w:val="22"/>
        </w:rPr>
        <w:t>1-   Bir filozofun kurduğu sistemin tutarlı olması ne demektir?</w:t>
      </w:r>
    </w:p>
    <w:p w:rsidR="00BD214D" w:rsidRPr="00337F70" w:rsidRDefault="00BD214D" w:rsidP="003868B2">
      <w:pPr>
        <w:jc w:val="both"/>
        <w:rPr>
          <w:color w:val="008000"/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2-  Felsefe olmasaydı bilimler olabilir miydi? </w:t>
      </w: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  <w:r>
        <w:rPr>
          <w:sz w:val="22"/>
          <w:szCs w:val="22"/>
        </w:rPr>
        <w:t>3-Sofistlerle septiklerin doğru bilginin varlığına karşı çıkmalarının nedenlerin ikisini açıklayınız.</w:t>
      </w:r>
    </w:p>
    <w:p w:rsidR="00BD214D" w:rsidRDefault="00BD214D" w:rsidP="003868B2">
      <w:pPr>
        <w:ind w:left="360"/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  <w:r>
        <w:rPr>
          <w:sz w:val="22"/>
          <w:szCs w:val="22"/>
        </w:rPr>
        <w:t>4-</w:t>
      </w:r>
      <w:r w:rsidRPr="00F91388">
        <w:rPr>
          <w:sz w:val="22"/>
          <w:szCs w:val="22"/>
        </w:rPr>
        <w:t xml:space="preserve"> </w:t>
      </w:r>
      <w:r>
        <w:rPr>
          <w:sz w:val="22"/>
          <w:szCs w:val="22"/>
        </w:rPr>
        <w:t>Bilimsel bilgi ve teknik bilgi arasında ne fark vardır?</w:t>
      </w: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Default="00BD214D" w:rsidP="003868B2">
      <w:pPr>
        <w:jc w:val="both"/>
        <w:rPr>
          <w:sz w:val="22"/>
          <w:szCs w:val="22"/>
        </w:rPr>
      </w:pPr>
    </w:p>
    <w:p w:rsidR="00BD214D" w:rsidRPr="00C5261A" w:rsidRDefault="00BD214D" w:rsidP="003868B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56698C">
        <w:rPr>
          <w:b/>
          <w:sz w:val="22"/>
          <w:szCs w:val="22"/>
          <w:highlight w:val="lightGray"/>
        </w:rPr>
        <w:t>V.Aşağıdaki kavramları tanımlayınız.(Her kavram tanımı 2 puandır.)</w:t>
      </w: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Terim             :</w:t>
      </w: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İdea                :</w:t>
      </w: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Realizm           :</w:t>
      </w: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Bilgi                :</w:t>
      </w: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Tümeverım     :</w:t>
      </w: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Doğruluk         :</w:t>
      </w: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Default="00BD214D" w:rsidP="003868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Teknik</w:t>
      </w: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Default="00BD214D" w:rsidP="003868B2">
      <w:pPr>
        <w:jc w:val="both"/>
        <w:rPr>
          <w:b/>
          <w:sz w:val="22"/>
          <w:szCs w:val="22"/>
        </w:rPr>
      </w:pPr>
    </w:p>
    <w:p w:rsidR="00BD214D" w:rsidRPr="0056698C" w:rsidRDefault="00BD214D" w:rsidP="0056698C">
      <w:pPr>
        <w:rPr>
          <w:b/>
        </w:rPr>
      </w:pPr>
      <w:r w:rsidRPr="0056698C">
        <w:rPr>
          <w:b/>
          <w:sz w:val="22"/>
          <w:szCs w:val="22"/>
        </w:rPr>
        <w:t xml:space="preserve">          </w:t>
      </w:r>
      <w:r w:rsidRPr="0056698C">
        <w:rPr>
          <w:b/>
        </w:rPr>
        <w:t xml:space="preserve">VI.Aşağıdaki bulmacayı çözünüz.   (10 PUAN)        </w:t>
      </w:r>
    </w:p>
    <w:tbl>
      <w:tblPr>
        <w:tblpPr w:leftFromText="141" w:rightFromText="141" w:vertAnchor="text" w:horzAnchor="page" w:tblpX="316" w:tblpY="110"/>
        <w:tblOverlap w:val="never"/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38"/>
        <w:gridCol w:w="389"/>
        <w:gridCol w:w="389"/>
        <w:gridCol w:w="389"/>
        <w:gridCol w:w="389"/>
        <w:gridCol w:w="389"/>
        <w:gridCol w:w="389"/>
        <w:gridCol w:w="389"/>
        <w:gridCol w:w="389"/>
        <w:gridCol w:w="396"/>
      </w:tblGrid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/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</w:tr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>
              <w:t xml:space="preserve"> </w:t>
            </w:r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</w:tr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rPr>
                <w:vertAlign w:val="superscript"/>
              </w:rPr>
              <w:t>2</w:t>
            </w:r>
          </w:p>
        </w:tc>
      </w:tr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</w:tr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rPr>
                <w:vertAlign w:val="superscript"/>
              </w:rPr>
              <w:t>3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rPr>
                <w:vertAlign w:val="superscript"/>
              </w:rPr>
              <w:t>4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</w:tr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</w:tr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rPr>
                <w:vertAlign w:val="superscript"/>
              </w:rPr>
              <w:t>5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</w:tr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</w:tr>
      <w:tr w:rsidR="00BD214D" w:rsidRPr="001B5F70" w:rsidTr="00362A3D">
        <w:trPr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</w:tr>
      <w:tr w:rsidR="00BD214D" w:rsidRPr="001B5F70" w:rsidTr="00362A3D">
        <w:trPr>
          <w:trHeight w:val="209"/>
          <w:tblCellSpacing w:w="7" w:type="dxa"/>
        </w:trPr>
        <w:tc>
          <w:tcPr>
            <w:tcW w:w="317" w:type="dxa"/>
            <w:shd w:val="clear" w:color="auto" w:fill="FFFFFF"/>
          </w:tcPr>
          <w:p w:rsidR="00BD214D" w:rsidRPr="001B5F70" w:rsidRDefault="00BD214D" w:rsidP="00362A3D">
            <w:r w:rsidRPr="001B5F70">
              <w:rPr>
                <w:vertAlign w:val="superscript"/>
              </w:rPr>
              <w:t>6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FFFFFF"/>
          </w:tcPr>
          <w:p w:rsidR="00BD214D" w:rsidRPr="001B5F70" w:rsidRDefault="00BD214D" w:rsidP="00362A3D">
            <w:r w:rsidRPr="001B5F70">
              <w:t> </w:t>
            </w:r>
          </w:p>
        </w:tc>
        <w:tc>
          <w:tcPr>
            <w:tcW w:w="375" w:type="dxa"/>
            <w:shd w:val="clear" w:color="auto" w:fill="999999"/>
          </w:tcPr>
          <w:p w:rsidR="00BD214D" w:rsidRPr="001B5F70" w:rsidRDefault="00BD214D" w:rsidP="00362A3D">
            <w:r w:rsidRPr="001B5F70">
              <w:t> </w:t>
            </w:r>
          </w:p>
        </w:tc>
      </w:tr>
    </w:tbl>
    <w:p w:rsidR="00BD214D" w:rsidRPr="0056698C" w:rsidRDefault="00BD214D" w:rsidP="003868B2">
      <w:pPr>
        <w:jc w:val="both"/>
        <w:rPr>
          <w:b/>
          <w:sz w:val="22"/>
          <w:szCs w:val="22"/>
        </w:rPr>
      </w:pPr>
    </w:p>
    <w:tbl>
      <w:tblPr>
        <w:tblW w:w="1185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71"/>
      </w:tblGrid>
      <w:tr w:rsidR="00BD214D" w:rsidRPr="0077337C" w:rsidTr="0056698C">
        <w:trPr>
          <w:tblCellSpacing w:w="15" w:type="dxa"/>
          <w:jc w:val="center"/>
        </w:trPr>
        <w:tc>
          <w:tcPr>
            <w:tcW w:w="4862" w:type="pct"/>
          </w:tcPr>
          <w:p w:rsidR="00BD214D" w:rsidRPr="0077337C" w:rsidRDefault="00BD214D" w:rsidP="00561716">
            <w:pPr>
              <w:rPr>
                <w:b/>
                <w:bCs/>
              </w:rPr>
            </w:pPr>
          </w:p>
        </w:tc>
      </w:tr>
    </w:tbl>
    <w:p w:rsidR="00BD214D" w:rsidRDefault="00BD214D" w:rsidP="003868B2">
      <w:pPr>
        <w:pStyle w:val="NormalWeb"/>
      </w:pPr>
    </w:p>
    <w:p w:rsidR="00BD214D" w:rsidRPr="00647996" w:rsidRDefault="00BD214D" w:rsidP="003868B2">
      <w:pPr>
        <w:pStyle w:val="NormalWeb"/>
        <w:rPr>
          <w:b/>
        </w:rPr>
      </w:pPr>
      <w:r>
        <w:t xml:space="preserve"> </w:t>
      </w:r>
      <w:r w:rsidRPr="00647996">
        <w:rPr>
          <w:b/>
        </w:rPr>
        <w:t>YUKARDAN AŞAĞI</w:t>
      </w:r>
    </w:p>
    <w:p w:rsidR="00BD214D" w:rsidRDefault="00BD214D" w:rsidP="003868B2">
      <w:pPr>
        <w:pStyle w:val="NormalWeb"/>
      </w:pPr>
      <w:r>
        <w:t xml:space="preserve"> 1. bir sofist düşünür</w:t>
      </w:r>
      <w:r>
        <w:br/>
        <w:t xml:space="preserve">  2. hüküm vermeme durumu</w:t>
      </w:r>
      <w:r>
        <w:br/>
        <w:t xml:space="preserve">  3. bilgisini para karşılığında satan düşünürlerin genel adı</w:t>
      </w:r>
      <w:r>
        <w:br/>
        <w:t xml:space="preserve">  4. ilk ana maddenin su olduğunu söyleyen doğa filozofu</w:t>
      </w:r>
    </w:p>
    <w:p w:rsidR="00BD214D" w:rsidRPr="001B5F70" w:rsidRDefault="00BD214D" w:rsidP="003868B2">
      <w:r>
        <w:rPr>
          <w:b/>
          <w:bCs/>
        </w:rPr>
        <w:t xml:space="preserve">                                                                                         SOLDAN SAĞA</w:t>
      </w:r>
    </w:p>
    <w:p w:rsidR="00BD214D" w:rsidRDefault="00BD214D" w:rsidP="003868B2">
      <w:r>
        <w:t xml:space="preserve">  </w:t>
      </w:r>
      <w:r w:rsidRPr="001B5F70">
        <w:t>5. ilk ana madde</w:t>
      </w:r>
      <w:r w:rsidRPr="001B5F70">
        <w:br/>
      </w:r>
      <w:r>
        <w:t xml:space="preserve">  </w:t>
      </w:r>
      <w:r w:rsidRPr="001B5F70">
        <w:t>6. Kuşkuculuk</w:t>
      </w:r>
      <w:r>
        <w:t xml:space="preserve">                             </w:t>
      </w:r>
    </w:p>
    <w:p w:rsidR="00BD214D" w:rsidRPr="008B68E1" w:rsidRDefault="00BD214D" w:rsidP="003868B2">
      <w:pPr>
        <w:rPr>
          <w:b/>
        </w:rPr>
      </w:pPr>
      <w:r w:rsidRPr="008B68E1">
        <w:rPr>
          <w:b/>
        </w:rPr>
        <w:t xml:space="preserve">                              </w:t>
      </w:r>
      <w:r>
        <w:rPr>
          <w:b/>
        </w:rPr>
        <w:t xml:space="preserve">                                                                               </w:t>
      </w:r>
      <w:r w:rsidRPr="008B68E1">
        <w:rPr>
          <w:b/>
        </w:rPr>
        <w:t xml:space="preserve"> BAŞARILAR              </w:t>
      </w:r>
    </w:p>
    <w:p w:rsidR="00BD214D" w:rsidRDefault="00BD214D" w:rsidP="003868B2"/>
    <w:p w:rsidR="00BD214D" w:rsidRDefault="00BD214D" w:rsidP="003868B2">
      <w:r w:rsidRPr="008B68E1">
        <w:rPr>
          <w:b/>
        </w:rPr>
        <w:t xml:space="preserve">                                                </w:t>
      </w:r>
      <w:r w:rsidRPr="008B68E1">
        <w:rPr>
          <w:b/>
          <w:color w:val="00FF00"/>
          <w:sz w:val="22"/>
          <w:szCs w:val="22"/>
          <w:highlight w:val="green"/>
        </w:rPr>
        <w:t xml:space="preserve">   </w:t>
      </w:r>
    </w:p>
    <w:sectPr w:rsidR="00BD214D" w:rsidSect="00DF4795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8B2"/>
    <w:rsid w:val="000F44EC"/>
    <w:rsid w:val="00173DD2"/>
    <w:rsid w:val="001B5F70"/>
    <w:rsid w:val="00277444"/>
    <w:rsid w:val="002C7C07"/>
    <w:rsid w:val="00337F70"/>
    <w:rsid w:val="00362A3D"/>
    <w:rsid w:val="003758A5"/>
    <w:rsid w:val="003868B2"/>
    <w:rsid w:val="003D7EC4"/>
    <w:rsid w:val="004406E9"/>
    <w:rsid w:val="004F4652"/>
    <w:rsid w:val="00561716"/>
    <w:rsid w:val="0056698C"/>
    <w:rsid w:val="0057321D"/>
    <w:rsid w:val="005E1132"/>
    <w:rsid w:val="00606BA7"/>
    <w:rsid w:val="00647996"/>
    <w:rsid w:val="006579F5"/>
    <w:rsid w:val="00665244"/>
    <w:rsid w:val="00767E84"/>
    <w:rsid w:val="0077337C"/>
    <w:rsid w:val="008734F2"/>
    <w:rsid w:val="00895DDA"/>
    <w:rsid w:val="008B68E1"/>
    <w:rsid w:val="00923210"/>
    <w:rsid w:val="00BD214D"/>
    <w:rsid w:val="00C5261A"/>
    <w:rsid w:val="00CF0BE9"/>
    <w:rsid w:val="00CF6F38"/>
    <w:rsid w:val="00DF4795"/>
    <w:rsid w:val="00E6424D"/>
    <w:rsid w:val="00EA2F09"/>
    <w:rsid w:val="00EB7467"/>
    <w:rsid w:val="00ED4CCB"/>
    <w:rsid w:val="00EE143C"/>
    <w:rsid w:val="00EF0539"/>
    <w:rsid w:val="00F716D8"/>
    <w:rsid w:val="00F83B91"/>
    <w:rsid w:val="00F91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8B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868B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838</Words>
  <Characters>4778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edanur</cp:lastModifiedBy>
  <cp:revision>3</cp:revision>
  <dcterms:created xsi:type="dcterms:W3CDTF">2013-11-08T18:07:00Z</dcterms:created>
  <dcterms:modified xsi:type="dcterms:W3CDTF">2014-11-09T12:22:00Z</dcterms:modified>
</cp:coreProperties>
</file>