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58"/>
        <w:gridCol w:w="17"/>
        <w:gridCol w:w="16"/>
        <w:gridCol w:w="4606"/>
        <w:gridCol w:w="4041"/>
      </w:tblGrid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72"/>
              </w:rPr>
            </w:pPr>
            <w:r w:rsidRPr="00F729F8">
              <w:rPr>
                <w:rFonts w:ascii="Comic Sans MS" w:hAnsi="Comic Sans MS"/>
                <w:b/>
                <w:color w:val="FF0000"/>
                <w:sz w:val="56"/>
                <w:highlight w:val="yellow"/>
              </w:rPr>
              <w:t xml:space="preserve">           GÜL</w:t>
            </w:r>
          </w:p>
        </w:tc>
      </w:tr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2862" w:type="dxa"/>
            <w:gridSpan w:val="2"/>
          </w:tcPr>
          <w:p w:rsidR="00FD2779" w:rsidRPr="00F729F8" w:rsidRDefault="00FD2779" w:rsidP="00F729F8">
            <w:pPr>
              <w:spacing w:after="0" w:line="240" w:lineRule="auto"/>
              <w:rPr>
                <w:sz w:val="72"/>
              </w:rPr>
            </w:pPr>
            <w:hyperlink r:id="rId4" w:history="1">
              <w:r w:rsidRPr="00F729F8">
                <w:rPr>
                  <w:noProof/>
                  <w:sz w:val="72"/>
                  <w:lang w:val="tr-TR" w:eastAsia="tr-TR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rc_mi" o:spid="_x0000_i1025" type="#_x0000_t75" alt="http://www.buldunaldin.com/images_buyuk/f85/Gulen-Yuz-Smile-Stres-Topu_3285_2.jpg" href="http://www.google.com.tr/url?sa=i&amp;rct=j&amp;q=&amp;esrc=s&amp;frm=1&amp;source=images&amp;cd=&amp;cad=rja&amp;docid=fo7oIhaXHMWd_M&amp;tbnid=KMSxr9MkKu9hoM:&amp;ved=0CAUQjRw&amp;url=http://www.buldunaldin.com/Gulen-Yuz-Smile-Stres-Topu_3285.html&amp;ei=w5p-Uvr5O4HFtQay74HgAQ&amp;psig=AFQjCNHdDVBzM_6GEmDuS_lyL49s-s-KiA&amp;ust=13841152370393" style="width:150pt;height:105pt;visibility:visible" o:button="t">
                    <v:fill o:detectmouseclick="t"/>
                    <v:imagedata r:id="rId5" o:title=""/>
                  </v:shape>
                </w:pict>
              </w:r>
            </w:hyperlink>
          </w:p>
        </w:tc>
        <w:tc>
          <w:tcPr>
            <w:tcW w:w="3717" w:type="dxa"/>
            <w:gridSpan w:val="2"/>
          </w:tcPr>
          <w:p w:rsidR="00FD2779" w:rsidRPr="00F729F8" w:rsidRDefault="00FD2779" w:rsidP="00F729F8">
            <w:pPr>
              <w:spacing w:after="0" w:line="240" w:lineRule="auto"/>
              <w:rPr>
                <w:rFonts w:ascii="Arial" w:hAnsi="Arial" w:cs="Arial"/>
                <w:vanish/>
                <w:color w:val="222222"/>
                <w:sz w:val="24"/>
                <w:szCs w:val="24"/>
                <w:lang w:eastAsia="tr-TR"/>
              </w:rPr>
            </w:pPr>
            <w:r w:rsidRPr="00F729F8">
              <w:rPr>
                <w:rFonts w:ascii="Arial" w:hAnsi="Arial" w:cs="Arial"/>
                <w:color w:val="222222"/>
                <w:sz w:val="24"/>
                <w:szCs w:val="24"/>
                <w:lang w:eastAsia="tr-TR"/>
              </w:rPr>
              <w:t xml:space="preserve">       </w:t>
            </w:r>
            <w:r w:rsidRPr="00F729F8">
              <w:rPr>
                <w:rFonts w:ascii="Arial" w:hAnsi="Arial" w:cs="Arial"/>
                <w:noProof/>
                <w:color w:val="222222"/>
                <w:sz w:val="24"/>
                <w:szCs w:val="24"/>
                <w:lang w:val="tr-TR" w:eastAsia="tr-TR"/>
              </w:rPr>
              <w:pict>
                <v:shape id="Resim 12" o:spid="_x0000_i1026" type="#_x0000_t75" style="width:158.25pt;height:112.5pt;visibility:visible">
                  <v:imagedata r:id="rId6" o:title=""/>
                </v:shape>
              </w:pict>
            </w:r>
            <w:hyperlink r:id="rId7" w:history="1">
              <w:r w:rsidRPr="00F729F8">
                <w:rPr>
                  <w:rFonts w:ascii="Arial" w:hAnsi="Arial" w:cs="Arial"/>
                  <w:noProof/>
                  <w:vanish/>
                  <w:color w:val="0000FF"/>
                  <w:sz w:val="24"/>
                  <w:szCs w:val="24"/>
                  <w:lang w:val="tr-TR" w:eastAsia="tr-TR"/>
                </w:rPr>
                <w:pict>
                  <v:shape id="irc_ilrp_mut" o:spid="_x0000_i1027" type="#_x0000_t75" alt="https://encrypted-tbn0.gstatic.com/images?q=tbn:ANd9GcROxu7Al-f9zaFI24uK5TEDACh1QLJe4c8NTg1QCamJOwXQAzU7fZOC2k8" href="http://www.google.com.tr/url?sa=i&amp;rct=j&amp;q=&amp;esrc=s&amp;source=images&amp;cd=&amp;cad=rja&amp;uact=8&amp;ved=0CAQQjRw&amp;url=http://www.kavga.net/gul-resmi-boyama/&amp;ei=wxA2VJvwNauqygOv84HYBA&amp;bvm=bv.76943099,d.bGQ&amp;psig=AFQjCNGtp1Jn1etHibrtyWRvmy7tZBIUww&amp;ust=14129157799152" style="width:220.5pt;height:294pt;visibility:visible" o:button="t">
                    <v:fill o:detectmouseclick="t"/>
                    <v:imagedata r:id="rId8" o:title=""/>
                  </v:shape>
                </w:pict>
              </w:r>
            </w:hyperlink>
          </w:p>
          <w:p w:rsidR="00FD2779" w:rsidRPr="00F729F8" w:rsidRDefault="00FD2779" w:rsidP="00F729F8">
            <w:pPr>
              <w:spacing w:after="0" w:line="240" w:lineRule="auto"/>
              <w:jc w:val="center"/>
              <w:rPr>
                <w:sz w:val="72"/>
              </w:rPr>
            </w:pPr>
          </w:p>
        </w:tc>
      </w:tr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72"/>
              </w:rPr>
            </w:pPr>
            <w:r w:rsidRPr="00F729F8">
              <w:rPr>
                <w:rFonts w:ascii="Comic Sans MS" w:hAnsi="Comic Sans MS"/>
                <w:b/>
                <w:color w:val="FF0000"/>
                <w:sz w:val="56"/>
                <w:highlight w:val="yellow"/>
              </w:rPr>
              <w:t xml:space="preserve">            AT</w:t>
            </w:r>
          </w:p>
        </w:tc>
      </w:tr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2795" w:type="dxa"/>
          </w:tcPr>
          <w:p w:rsidR="00FD2779" w:rsidRPr="00F729F8" w:rsidRDefault="00FD2779" w:rsidP="00F729F8">
            <w:pPr>
              <w:spacing w:after="0" w:line="240" w:lineRule="auto"/>
              <w:rPr>
                <w:sz w:val="72"/>
              </w:rPr>
            </w:pPr>
            <w:r w:rsidRPr="00F729F8">
              <w:rPr>
                <w:noProof/>
                <w:sz w:val="72"/>
                <w:lang w:val="tr-TR" w:eastAsia="tr-TR"/>
              </w:rPr>
              <w:pict>
                <v:shape id="Resim 15" o:spid="_x0000_i1028" type="#_x0000_t75" style="width:124.5pt;height:126.75pt;visibility:visible">
                  <v:imagedata r:id="rId9" o:title=""/>
                </v:shape>
              </w:pict>
            </w:r>
          </w:p>
        </w:tc>
        <w:tc>
          <w:tcPr>
            <w:tcW w:w="3784" w:type="dxa"/>
            <w:gridSpan w:val="3"/>
          </w:tcPr>
          <w:p w:rsidR="00FD2779" w:rsidRPr="00F729F8" w:rsidRDefault="00FD2779" w:rsidP="00F729F8">
            <w:pPr>
              <w:spacing w:after="0" w:line="240" w:lineRule="auto"/>
              <w:rPr>
                <w:sz w:val="72"/>
              </w:rPr>
            </w:pPr>
            <w:hyperlink r:id="rId10" w:history="1">
              <w:r w:rsidRPr="00F729F8">
                <w:rPr>
                  <w:noProof/>
                  <w:sz w:val="72"/>
                  <w:lang w:val="tr-TR" w:eastAsia="tr-TR"/>
                </w:rPr>
                <w:pict>
                  <v:shape id="_x0000_i1029" type="#_x0000_t75" alt="http://www.konhaber.com/yeni/depo/haber/1269a88f270e199b49545e0e868b55a7.jpg" href="http://www.google.com.tr/url?sa=i&amp;rct=j&amp;q=&amp;esrc=s&amp;frm=1&amp;source=images&amp;cd=&amp;cad=rja&amp;docid=k1iyNDFMiOKZwM&amp;tbnid=kKT86gmYFs5yGM:&amp;ved=0CAUQjRw&amp;url=http://www.konhaber.com/yeni/haber-84778-YASAM-Istenmeyen-dusunceleri-yaz-cope-at-rahatla.html&amp;ei=xZx-UsTVLsKNtQas1YHYDA&amp;psig=AFQjCNE_k4-MDf7z6fSH3di3VMPCPPFq_Q&amp;ust=13841157777708" style="width:126pt;height:121.5pt;visibility:visible" o:button="t">
                    <v:fill o:detectmouseclick="t"/>
                    <v:imagedata r:id="rId11" o:title=""/>
                  </v:shape>
                </w:pict>
              </w:r>
            </w:hyperlink>
          </w:p>
        </w:tc>
      </w:tr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0" w:line="240" w:lineRule="auto"/>
              <w:jc w:val="center"/>
              <w:rPr>
                <w:b/>
                <w:color w:val="FF0000"/>
                <w:sz w:val="72"/>
              </w:rPr>
            </w:pPr>
            <w:r w:rsidRPr="00F729F8">
              <w:rPr>
                <w:b/>
                <w:color w:val="FF0000"/>
                <w:sz w:val="56"/>
                <w:highlight w:val="yellow"/>
              </w:rPr>
              <w:t>DAL</w:t>
            </w:r>
          </w:p>
        </w:tc>
      </w:tr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2795" w:type="dxa"/>
          </w:tcPr>
          <w:p w:rsidR="00FD2779" w:rsidRPr="00F729F8" w:rsidRDefault="00FD2779" w:rsidP="00F729F8">
            <w:pPr>
              <w:spacing w:after="0" w:line="240" w:lineRule="auto"/>
              <w:rPr>
                <w:sz w:val="72"/>
              </w:rPr>
            </w:pPr>
            <w:hyperlink r:id="rId12" w:history="1">
              <w:r w:rsidRPr="00F729F8">
                <w:rPr>
                  <w:noProof/>
                  <w:sz w:val="72"/>
                  <w:lang w:val="tr-TR" w:eastAsia="tr-TR"/>
                </w:rPr>
                <w:pict>
                  <v:shape id="_x0000_i1030" type="#_x0000_t75" alt="http://www.filozof.net/Turkce/images/stories/ruya2/dal.png" href="http://www.google.com.tr/url?sa=i&amp;rct=j&amp;q=&amp;esrc=s&amp;frm=1&amp;source=images&amp;cd=&amp;cad=rja&amp;docid=R-uRj7lIl4X5qM&amp;tbnid=7bOWfY4fKWnduM:&amp;ved=0CAUQjRw&amp;url=http://www.filozof.net/Turkce/ruya-tabirleri-alfabetik-d/4508-ruyada-agac-dali-gormek-nedir-anlami-manasi-aciklamasi-islami-ruya-tabirleri.html&amp;ei=YJt-UoLOJcTUtQaeqYCADA&amp;psig=AFQjCNFcdCx4aT2L7WgYZ44kLZGnck8cWQ&amp;ust=13841154215891" style="width:155.25pt;height:109.5pt;visibility:visible" o:button="t">
                    <v:fill o:detectmouseclick="t"/>
                    <v:imagedata r:id="rId13" o:title=""/>
                  </v:shape>
                </w:pict>
              </w:r>
            </w:hyperlink>
          </w:p>
        </w:tc>
        <w:tc>
          <w:tcPr>
            <w:tcW w:w="3784" w:type="dxa"/>
            <w:gridSpan w:val="3"/>
          </w:tcPr>
          <w:p w:rsidR="00FD2779" w:rsidRPr="00F729F8" w:rsidRDefault="00FD2779" w:rsidP="00F729F8">
            <w:pPr>
              <w:spacing w:after="0" w:line="240" w:lineRule="auto"/>
              <w:rPr>
                <w:sz w:val="72"/>
              </w:rPr>
            </w:pPr>
            <w:r w:rsidRPr="00F729F8">
              <w:rPr>
                <w:noProof/>
                <w:sz w:val="72"/>
                <w:lang w:val="tr-TR" w:eastAsia="tr-TR"/>
              </w:rPr>
              <w:pict>
                <v:shape id="Resim 16" o:spid="_x0000_i1031" type="#_x0000_t75" style="width:220.5pt;height:115.5pt;visibility:visible">
                  <v:imagedata r:id="rId14" o:title=""/>
                </v:shape>
              </w:pict>
            </w:r>
          </w:p>
          <w:p w:rsidR="00FD2779" w:rsidRPr="00F729F8" w:rsidRDefault="00FD2779" w:rsidP="00F729F8">
            <w:pPr>
              <w:spacing w:after="0" w:line="240" w:lineRule="auto"/>
              <w:rPr>
                <w:sz w:val="72"/>
              </w:rPr>
            </w:pPr>
          </w:p>
        </w:tc>
      </w:tr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0" w:line="240" w:lineRule="auto"/>
              <w:rPr>
                <w:b/>
                <w:color w:val="FF0000"/>
                <w:sz w:val="56"/>
              </w:rPr>
            </w:pPr>
            <w:r w:rsidRPr="00F729F8">
              <w:rPr>
                <w:b/>
                <w:color w:val="FF0000"/>
                <w:sz w:val="56"/>
                <w:highlight w:val="yellow"/>
              </w:rPr>
              <w:t xml:space="preserve">                       YAZ</w:t>
            </w:r>
          </w:p>
        </w:tc>
      </w:tr>
      <w:tr w:rsidR="00FD2779" w:rsidRPr="00F729F8" w:rsidTr="00F729F8">
        <w:trPr>
          <w:gridAfter w:val="1"/>
          <w:wAfter w:w="4101" w:type="dxa"/>
          <w:trHeight w:val="2390"/>
        </w:trPr>
        <w:tc>
          <w:tcPr>
            <w:tcW w:w="2925" w:type="dxa"/>
            <w:gridSpan w:val="3"/>
          </w:tcPr>
          <w:p w:rsidR="00FD2779" w:rsidRPr="00F729F8" w:rsidRDefault="00FD2779" w:rsidP="00F729F8">
            <w:pPr>
              <w:spacing w:after="0" w:line="240" w:lineRule="auto"/>
              <w:rPr>
                <w:sz w:val="72"/>
              </w:rPr>
            </w:pPr>
            <w:r w:rsidRPr="00F729F8">
              <w:rPr>
                <w:noProof/>
                <w:sz w:val="72"/>
                <w:lang w:val="tr-TR" w:eastAsia="tr-TR"/>
              </w:rPr>
              <w:pict>
                <v:shape id="Resim 21" o:spid="_x0000_i1032" type="#_x0000_t75" style="width:168.75pt;height:117.75pt;visibility:visible">
                  <v:imagedata r:id="rId15" o:title=""/>
                </v:shape>
              </w:pict>
            </w:r>
          </w:p>
        </w:tc>
        <w:tc>
          <w:tcPr>
            <w:tcW w:w="3654" w:type="dxa"/>
          </w:tcPr>
          <w:p w:rsidR="00FD2779" w:rsidRPr="00F729F8" w:rsidRDefault="00FD2779" w:rsidP="00F729F8">
            <w:pPr>
              <w:spacing w:after="166" w:line="240" w:lineRule="auto"/>
              <w:rPr>
                <w:rFonts w:ascii="Arial" w:hAnsi="Arial" w:cs="Arial"/>
                <w:color w:val="222222"/>
                <w:sz w:val="24"/>
                <w:szCs w:val="24"/>
                <w:lang w:eastAsia="tr-TR"/>
              </w:rPr>
            </w:pPr>
            <w:hyperlink r:id="rId16" w:history="1">
              <w:r w:rsidRPr="00F729F8">
                <w:rPr>
                  <w:rFonts w:ascii="Arial" w:hAnsi="Arial" w:cs="Arial"/>
                  <w:noProof/>
                  <w:color w:val="0000FF"/>
                  <w:sz w:val="24"/>
                  <w:szCs w:val="24"/>
                  <w:lang w:val="tr-TR" w:eastAsia="tr-TR"/>
                </w:rPr>
                <w:pict>
                  <v:shape id="Resim 19" o:spid="_x0000_i1033" type="#_x0000_t75" alt="https://encrypted-tbn1.gstatic.com/images?q=tbn:ANd9GcRvuEUWv60AdlrAwvt_lZksQaw_g296iE1rWzYR0gAxr9n-Zw9V" href="http://www.google.com.tr/url?sa=i&amp;rct=j&amp;q=&amp;esrc=s&amp;source=images&amp;cd=&amp;cad=rja&amp;uact=8&amp;docid=s81q5tfwn26QtM&amp;tbnid=qkkVktid0_i1vM:&amp;ved=0CAcQjRw&amp;url=http://www.ozelegitimaraclari.com/?newUrun=1&amp;Id=674110&amp;CatId=bs423030&amp;Fstate=&amp;/AH%C5%9EAP-YAZ-MEVS%C4%B0M%C4%B0-YAPBOZ&amp;ei=LhY2VIziHs3MPa3XgZgE&amp;psig=AFQjCNHuqD2KpkCwabTAbr5MZIrmD2jirg&amp;ust=14129171424011" style="width:197.25pt;height:117.75pt;visibility:visible" o:button="t">
                    <v:fill o:detectmouseclick="t"/>
                    <v:imagedata r:id="rId17" o:title=""/>
                  </v:shape>
                </w:pict>
              </w:r>
            </w:hyperlink>
          </w:p>
        </w:tc>
      </w:tr>
      <w:tr w:rsidR="00FD2779" w:rsidRPr="00F729F8" w:rsidTr="00F729F8">
        <w:trPr>
          <w:gridAfter w:val="1"/>
          <w:wAfter w:w="4101" w:type="dxa"/>
          <w:trHeight w:val="579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rPr>
                <w:rFonts w:ascii="Comic Sans MS" w:hAnsi="Comic Sans MS" w:cs="Arial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F729F8">
              <w:rPr>
                <w:rFonts w:ascii="Comic Sans MS" w:hAnsi="Comic Sans MS"/>
                <w:b/>
                <w:color w:val="FF0000"/>
                <w:sz w:val="56"/>
                <w:highlight w:val="yellow"/>
              </w:rPr>
              <w:t xml:space="preserve">            BEN</w:t>
            </w:r>
          </w:p>
        </w:tc>
      </w:tr>
      <w:tr w:rsidR="00FD2779" w:rsidRPr="00F729F8" w:rsidTr="00F729F8">
        <w:trPr>
          <w:gridAfter w:val="1"/>
          <w:wAfter w:w="4101" w:type="dxa"/>
          <w:trHeight w:val="2145"/>
        </w:trPr>
        <w:tc>
          <w:tcPr>
            <w:tcW w:w="2862" w:type="dxa"/>
            <w:gridSpan w:val="2"/>
          </w:tcPr>
          <w:p w:rsidR="00FD2779" w:rsidRPr="00F729F8" w:rsidRDefault="00FD2779" w:rsidP="00F729F8">
            <w:pPr>
              <w:spacing w:after="0" w:line="240" w:lineRule="auto"/>
              <w:rPr>
                <w:noProof/>
                <w:sz w:val="72"/>
                <w:lang w:eastAsia="tr-TR"/>
              </w:rPr>
            </w:pPr>
            <w:hyperlink r:id="rId18" w:history="1">
              <w:r w:rsidRPr="00F729F8">
                <w:rPr>
                  <w:noProof/>
                  <w:sz w:val="72"/>
                  <w:lang w:val="tr-TR" w:eastAsia="tr-TR"/>
                </w:rPr>
                <w:pict>
                  <v:shape id="_x0000_i1034" type="#_x0000_t75" alt="http://media3.ntvmsnbc.com/j/NTVMSNBC/Components/ArtAndPhoto-Fronts/Sections-StoryLevel/Sa%C4%9Fl%C4%B1k/GENEL/cok-benli-uzun-mu-yasiyor-2.hmedium.jpg" href="http://www.google.com.tr/url?sa=i&amp;rct=j&amp;q=&amp;esrc=s&amp;frm=1&amp;source=images&amp;cd=&amp;cad=rja&amp;docid=McfCiFPbL5mODM&amp;tbnid=mTNd0-8ykz257M:&amp;ved=0CAUQjRw&amp;url=http://www.ntvmsnbc.com/id/25248500/&amp;ei=8p9-UrK8Oc3MswbxmIDwAQ&amp;psig=AFQjCNFlw1vVuRZoPbLRVogX4Beh9HyS0A&amp;ust=13841165708388" style="width:159.75pt;height:92.25pt;visibility:visible" o:button="t">
                    <v:fill o:detectmouseclick="t"/>
                    <v:imagedata r:id="rId19" o:title=""/>
                  </v:shape>
                </w:pict>
              </w:r>
            </w:hyperlink>
          </w:p>
        </w:tc>
        <w:tc>
          <w:tcPr>
            <w:tcW w:w="3717" w:type="dxa"/>
            <w:gridSpan w:val="2"/>
          </w:tcPr>
          <w:p w:rsidR="00FD2779" w:rsidRPr="00F729F8" w:rsidRDefault="00FD2779" w:rsidP="00F729F8">
            <w:pPr>
              <w:spacing w:after="166" w:line="240" w:lineRule="auto"/>
              <w:jc w:val="both"/>
              <w:rPr>
                <w:rFonts w:ascii="Arial" w:hAnsi="Arial" w:cs="Arial"/>
                <w:noProof/>
                <w:color w:val="0000FF"/>
                <w:sz w:val="24"/>
                <w:szCs w:val="24"/>
                <w:lang w:eastAsia="tr-TR"/>
              </w:rPr>
            </w:pP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eastAsia="tr-TR"/>
              </w:rPr>
              <w:t xml:space="preserve">       </w:t>
            </w: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pict>
                <v:shape id="Resim 3" o:spid="_x0000_i1035" type="#_x0000_t75" style="width:105.75pt;height:91.5pt;visibility:visible">
                  <v:imagedata r:id="rId20" o:title=""/>
                </v:shape>
              </w:pict>
            </w:r>
          </w:p>
        </w:tc>
      </w:tr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jc w:val="center"/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F729F8">
              <w:rPr>
                <w:rFonts w:ascii="Arial" w:hAnsi="Arial" w:cs="Arial"/>
                <w:b/>
                <w:noProof/>
                <w:color w:val="FF0000"/>
                <w:sz w:val="56"/>
                <w:szCs w:val="24"/>
                <w:highlight w:val="yellow"/>
                <w:lang w:eastAsia="tr-TR"/>
              </w:rPr>
              <w:t>KAZ</w:t>
            </w:r>
          </w:p>
        </w:tc>
      </w:tr>
      <w:tr w:rsidR="00FD2779" w:rsidRPr="00F729F8" w:rsidTr="00F729F8">
        <w:trPr>
          <w:gridAfter w:val="1"/>
          <w:wAfter w:w="4101" w:type="dxa"/>
          <w:trHeight w:val="143"/>
        </w:trPr>
        <w:tc>
          <w:tcPr>
            <w:tcW w:w="2862" w:type="dxa"/>
            <w:gridSpan w:val="2"/>
          </w:tcPr>
          <w:p w:rsidR="00FD2779" w:rsidRPr="00F729F8" w:rsidRDefault="00FD2779" w:rsidP="00F729F8">
            <w:pPr>
              <w:spacing w:after="0" w:line="240" w:lineRule="auto"/>
              <w:rPr>
                <w:noProof/>
                <w:sz w:val="72"/>
                <w:lang w:eastAsia="tr-TR"/>
              </w:rPr>
            </w:pPr>
            <w:r w:rsidRPr="00F729F8">
              <w:rPr>
                <w:noProof/>
                <w:sz w:val="72"/>
                <w:lang w:val="tr-TR" w:eastAsia="tr-TR"/>
              </w:rPr>
              <w:pict>
                <v:shape id="Resim 22" o:spid="_x0000_i1036" type="#_x0000_t75" style="width:155.25pt;height:145.5pt;visibility:visible">
                  <v:imagedata r:id="rId21" o:title=""/>
                </v:shape>
              </w:pict>
            </w:r>
          </w:p>
        </w:tc>
        <w:tc>
          <w:tcPr>
            <w:tcW w:w="3717" w:type="dxa"/>
            <w:gridSpan w:val="2"/>
          </w:tcPr>
          <w:p w:rsidR="00FD2779" w:rsidRPr="00F729F8" w:rsidRDefault="00FD2779" w:rsidP="00F729F8">
            <w:pPr>
              <w:spacing w:after="166" w:line="240" w:lineRule="auto"/>
              <w:rPr>
                <w:rFonts w:ascii="Arial" w:hAnsi="Arial" w:cs="Arial"/>
                <w:noProof/>
                <w:color w:val="0000FF"/>
                <w:sz w:val="24"/>
                <w:szCs w:val="24"/>
                <w:lang w:eastAsia="tr-TR"/>
              </w:rPr>
            </w:pP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pict>
                <v:shape id="Resim 23" o:spid="_x0000_i1037" type="#_x0000_t75" style="width:204.75pt;height:148.5pt;visibility:visible">
                  <v:imagedata r:id="rId22" o:title=""/>
                </v:shape>
              </w:pict>
            </w:r>
          </w:p>
        </w:tc>
      </w:tr>
      <w:tr w:rsidR="00FD2779" w:rsidRPr="00F729F8" w:rsidTr="00F729F8">
        <w:trPr>
          <w:gridAfter w:val="1"/>
          <w:wAfter w:w="4101" w:type="dxa"/>
          <w:trHeight w:val="702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jc w:val="center"/>
              <w:rPr>
                <w:rFonts w:cs="Arial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F729F8">
              <w:rPr>
                <w:b/>
                <w:noProof/>
                <w:color w:val="FF0000"/>
                <w:sz w:val="56"/>
                <w:highlight w:val="yellow"/>
                <w:lang w:eastAsia="tr-TR"/>
              </w:rPr>
              <w:t>KIR</w:t>
            </w:r>
          </w:p>
        </w:tc>
      </w:tr>
      <w:tr w:rsidR="00FD2779" w:rsidRPr="00F729F8" w:rsidTr="00F729F8">
        <w:trPr>
          <w:gridAfter w:val="1"/>
          <w:wAfter w:w="4101" w:type="dxa"/>
          <w:trHeight w:val="2732"/>
        </w:trPr>
        <w:tc>
          <w:tcPr>
            <w:tcW w:w="2925" w:type="dxa"/>
            <w:gridSpan w:val="3"/>
          </w:tcPr>
          <w:p w:rsidR="00FD2779" w:rsidRPr="00F729F8" w:rsidRDefault="00FD2779" w:rsidP="00F729F8">
            <w:pPr>
              <w:spacing w:after="0" w:line="240" w:lineRule="auto"/>
              <w:rPr>
                <w:noProof/>
                <w:sz w:val="72"/>
                <w:lang w:eastAsia="tr-TR"/>
              </w:rPr>
            </w:pPr>
            <w:r w:rsidRPr="00F729F8">
              <w:rPr>
                <w:noProof/>
                <w:sz w:val="72"/>
                <w:lang w:val="tr-TR" w:eastAsia="tr-TR"/>
              </w:rPr>
              <w:pict>
                <v:shape id="Resim 24" o:spid="_x0000_i1038" type="#_x0000_t75" style="width:165.75pt;height:136.5pt;visibility:visible">
                  <v:imagedata r:id="rId23" o:title=""/>
                </v:shape>
              </w:pict>
            </w:r>
          </w:p>
        </w:tc>
        <w:tc>
          <w:tcPr>
            <w:tcW w:w="3654" w:type="dxa"/>
          </w:tcPr>
          <w:p w:rsidR="00FD2779" w:rsidRPr="00F729F8" w:rsidRDefault="00FD2779" w:rsidP="00F729F8">
            <w:pPr>
              <w:spacing w:after="166" w:line="240" w:lineRule="auto"/>
              <w:rPr>
                <w:rFonts w:ascii="Arial" w:hAnsi="Arial" w:cs="Arial"/>
                <w:noProof/>
                <w:color w:val="0000FF"/>
                <w:sz w:val="24"/>
                <w:szCs w:val="24"/>
                <w:lang w:eastAsia="tr-TR"/>
              </w:rPr>
            </w:pP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pict>
                <v:shape id="Resim 25" o:spid="_x0000_i1039" type="#_x0000_t75" style="width:187.5pt;height:125.25pt;visibility:visible">
                  <v:imagedata r:id="rId24" o:title=""/>
                </v:shape>
              </w:pict>
            </w:r>
          </w:p>
        </w:tc>
      </w:tr>
      <w:tr w:rsidR="00FD2779" w:rsidRPr="00F729F8" w:rsidTr="00F729F8">
        <w:trPr>
          <w:gridAfter w:val="1"/>
          <w:wAfter w:w="4101" w:type="dxa"/>
          <w:trHeight w:val="754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val="tr-TR" w:eastAsia="tr-TR"/>
              </w:rPr>
            </w:pPr>
            <w:r w:rsidRPr="00F729F8">
              <w:rPr>
                <w:rFonts w:ascii="Arial" w:hAnsi="Arial" w:cs="Arial"/>
                <w:b/>
                <w:noProof/>
                <w:color w:val="FF0000"/>
                <w:sz w:val="52"/>
                <w:szCs w:val="24"/>
                <w:highlight w:val="yellow"/>
                <w:lang w:val="tr-TR" w:eastAsia="tr-TR"/>
              </w:rPr>
              <w:t xml:space="preserve">                     KIZ</w:t>
            </w:r>
          </w:p>
        </w:tc>
      </w:tr>
      <w:tr w:rsidR="00FD2779" w:rsidRPr="00F729F8" w:rsidTr="00F729F8">
        <w:trPr>
          <w:gridAfter w:val="1"/>
          <w:wAfter w:w="4101" w:type="dxa"/>
          <w:trHeight w:val="2281"/>
        </w:trPr>
        <w:tc>
          <w:tcPr>
            <w:tcW w:w="2925" w:type="dxa"/>
            <w:gridSpan w:val="3"/>
          </w:tcPr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72"/>
                <w:lang w:val="tr-TR" w:eastAsia="tr-TR"/>
              </w:rPr>
            </w:pPr>
            <w:r w:rsidRPr="00F729F8">
              <w:rPr>
                <w:noProof/>
                <w:sz w:val="40"/>
                <w:lang w:val="tr-TR" w:eastAsia="tr-TR"/>
              </w:rPr>
              <w:pict>
                <v:shape id="Resim 1" o:spid="_x0000_i1040" type="#_x0000_t75" style="width:166.5pt;height:110.25pt;visibility:visible">
                  <v:imagedata r:id="rId25" o:title=""/>
                </v:shape>
              </w:pict>
            </w:r>
          </w:p>
        </w:tc>
        <w:tc>
          <w:tcPr>
            <w:tcW w:w="3654" w:type="dxa"/>
          </w:tcPr>
          <w:p w:rsidR="00FD2779" w:rsidRPr="00F729F8" w:rsidRDefault="00FD2779" w:rsidP="00F729F8">
            <w:pPr>
              <w:spacing w:after="166" w:line="240" w:lineRule="auto"/>
              <w:jc w:val="both"/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</w:pP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t xml:space="preserve"> </w:t>
            </w: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pict>
                <v:shape id="Resim 2" o:spid="_x0000_i1041" type="#_x0000_t75" style="width:191.25pt;height:105pt;visibility:visible">
                  <v:imagedata r:id="rId26" o:title=""/>
                </v:shape>
              </w:pict>
            </w:r>
          </w:p>
        </w:tc>
      </w:tr>
      <w:tr w:rsidR="00FD2779" w:rsidRPr="00F729F8" w:rsidTr="00F729F8">
        <w:trPr>
          <w:gridAfter w:val="1"/>
          <w:wAfter w:w="4101" w:type="dxa"/>
          <w:trHeight w:val="759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jc w:val="center"/>
              <w:rPr>
                <w:rFonts w:cs="Arial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F729F8">
              <w:rPr>
                <w:b/>
                <w:noProof/>
                <w:color w:val="FF0000"/>
                <w:sz w:val="56"/>
                <w:lang w:eastAsia="tr-TR"/>
              </w:rPr>
              <w:t>BİN</w:t>
            </w:r>
          </w:p>
        </w:tc>
      </w:tr>
      <w:tr w:rsidR="00FD2779" w:rsidRPr="00F729F8" w:rsidTr="00F729F8">
        <w:trPr>
          <w:gridAfter w:val="1"/>
          <w:wAfter w:w="4101" w:type="dxa"/>
          <w:trHeight w:val="2999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rPr>
                <w:rFonts w:ascii="Arial" w:hAnsi="Arial" w:cs="Arial"/>
                <w:b/>
                <w:noProof/>
                <w:color w:val="FF0000"/>
                <w:sz w:val="52"/>
                <w:szCs w:val="24"/>
                <w:highlight w:val="yellow"/>
                <w:lang w:val="tr-TR" w:eastAsia="tr-TR"/>
              </w:rPr>
            </w:pPr>
            <w:hyperlink r:id="rId27" w:history="1">
              <w:r w:rsidRPr="00F729F8">
                <w:rPr>
                  <w:rFonts w:ascii="Arial" w:hAnsi="Arial" w:cs="Arial"/>
                  <w:b/>
                  <w:noProof/>
                  <w:color w:val="FF0000"/>
                  <w:sz w:val="52"/>
                  <w:szCs w:val="24"/>
                  <w:lang w:val="tr-TR" w:eastAsia="tr-TR"/>
                </w:rPr>
                <w:pict>
                  <v:shape id="_x0000_i1042" type="#_x0000_t75" alt="http://www.suffecocuk.com/images/binicilik.jpg" href="http://www.google.com.tr/url?sa=i&amp;source=images&amp;cd=&amp;cad=rja&amp;uact=8&amp;docid=DoMUcSQoxJz7RM&amp;tbnid=sdXv10_QDlgeiM&amp;ved=0CAgQjRw&amp;url=http://www.suffecocuk.com/aktivite.html&amp;ei=YeQ6VK-4D8XgyQOtkoCIDg&amp;psig=AFQjCNEaKRxy804XOHR1JrCr5IB9OjJlOg&amp;ust=14132320973132" style="width:168pt;height:132.75pt;visibility:visible" o:button="t">
                    <v:fill o:detectmouseclick="t"/>
                    <v:imagedata r:id="rId28" o:title=""/>
                  </v:shape>
                </w:pict>
              </w:r>
            </w:hyperlink>
            <w:r w:rsidRPr="00F729F8">
              <w:rPr>
                <w:rFonts w:ascii="Arial" w:hAnsi="Arial" w:cs="Arial"/>
                <w:b/>
                <w:noProof/>
                <w:color w:val="FF0000"/>
                <w:sz w:val="52"/>
                <w:szCs w:val="24"/>
                <w:lang w:val="tr-TR" w:eastAsia="tr-TR"/>
              </w:rPr>
              <w:t xml:space="preserve">         </w:t>
            </w:r>
            <w:hyperlink r:id="rId29" w:history="1">
              <w:r w:rsidRPr="00F729F8">
                <w:rPr>
                  <w:rFonts w:ascii="Arial" w:hAnsi="Arial" w:cs="Arial"/>
                  <w:b/>
                  <w:noProof/>
                  <w:color w:val="FF0000"/>
                  <w:sz w:val="52"/>
                  <w:szCs w:val="24"/>
                  <w:lang w:val="tr-TR" w:eastAsia="tr-TR"/>
                </w:rPr>
                <w:pict>
                  <v:shape id="Resim 4" o:spid="_x0000_i1043" type="#_x0000_t75" alt="https://encrypted-tbn3.gstatic.com/images?q=tbn:ANd9GcQBjTEhvpZCutdU-aSjNJmJvDdO2DYRtPqIcTz_H8-IJKfEvof3" href="http://www.google.com.tr/url?sa=i&amp;rct=j&amp;q=&amp;esrc=s&amp;source=images&amp;cd=&amp;cad=rja&amp;uact=8&amp;docid=o5YXGevCxlSYGM&amp;tbnid=m8a_jMoKaMuHiM:&amp;ved=0CAcQjRw&amp;url=http://renalfibrosis.fr/?paged=4&amp;ei=puQ6VKHCBYKxPN_NgbAB&amp;bvm=bv.77161500,d.bGQ&amp;psig=AFQjCNE-J6XUkeWVSb1yLdUYKuRi8htgzA&amp;ust=14132321380419" style="width:151.5pt;height:135pt;visibility:visible" o:button="t">
                    <v:fill o:detectmouseclick="t"/>
                    <v:imagedata r:id="rId30" o:title=""/>
                  </v:shape>
                </w:pict>
              </w:r>
            </w:hyperlink>
            <w:r w:rsidRPr="00F729F8">
              <w:rPr>
                <w:rFonts w:ascii="Arial" w:hAnsi="Arial" w:cs="Arial"/>
                <w:b/>
                <w:noProof/>
                <w:color w:val="FF0000"/>
                <w:sz w:val="52"/>
                <w:szCs w:val="24"/>
                <w:highlight w:val="yellow"/>
                <w:lang w:val="tr-TR" w:eastAsia="tr-TR"/>
              </w:rPr>
              <w:t xml:space="preserve">                      </w:t>
            </w:r>
          </w:p>
        </w:tc>
      </w:tr>
      <w:tr w:rsidR="00FD2779" w:rsidRPr="00F729F8" w:rsidTr="00F729F8">
        <w:trPr>
          <w:gridAfter w:val="1"/>
          <w:wAfter w:w="4101" w:type="dxa"/>
          <w:trHeight w:val="791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rPr>
                <w:rFonts w:cs="Arial"/>
                <w:b/>
                <w:noProof/>
                <w:color w:val="FF0000"/>
                <w:sz w:val="24"/>
                <w:szCs w:val="24"/>
                <w:lang w:val="tr-TR" w:eastAsia="tr-TR"/>
              </w:rPr>
            </w:pPr>
            <w:r w:rsidRPr="00F729F8">
              <w:rPr>
                <w:rFonts w:cs="Arial"/>
                <w:b/>
                <w:noProof/>
                <w:color w:val="FF0000"/>
                <w:sz w:val="52"/>
                <w:szCs w:val="24"/>
                <w:highlight w:val="yellow"/>
                <w:lang w:val="tr-TR" w:eastAsia="tr-TR"/>
              </w:rPr>
              <w:t xml:space="preserve">                     </w:t>
            </w:r>
            <w:r w:rsidRPr="00F729F8">
              <w:rPr>
                <w:rFonts w:cs="Arial"/>
                <w:b/>
                <w:noProof/>
                <w:color w:val="FF0000"/>
                <w:sz w:val="52"/>
                <w:szCs w:val="24"/>
                <w:lang w:val="tr-TR" w:eastAsia="tr-TR"/>
              </w:rPr>
              <w:t>EKMEK</w:t>
            </w:r>
          </w:p>
        </w:tc>
      </w:tr>
      <w:tr w:rsidR="00FD2779" w:rsidRPr="00F729F8" w:rsidTr="00F729F8">
        <w:trPr>
          <w:gridAfter w:val="1"/>
          <w:wAfter w:w="4101" w:type="dxa"/>
          <w:trHeight w:val="2743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0" w:line="240" w:lineRule="auto"/>
              <w:rPr>
                <w:rFonts w:ascii="Arial" w:hAnsi="Arial" w:cs="Arial"/>
                <w:color w:val="222222"/>
                <w:sz w:val="27"/>
                <w:szCs w:val="27"/>
                <w:lang w:eastAsia="tr-TR"/>
              </w:rPr>
            </w:pP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t xml:space="preserve">  </w:t>
            </w:r>
            <w:hyperlink r:id="rId31" w:history="1">
              <w:r w:rsidRPr="00F729F8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val="tr-TR" w:eastAsia="tr-TR"/>
                </w:rPr>
                <w:pict>
                  <v:shape id="Resim 34" o:spid="_x0000_i1044" type="#_x0000_t75" alt="https://encrypted-tbn2.gstatic.com/images?q=tbn:ANd9GcQRfn7b5_3r2K-3O6IFDrWnvTQOptf13D9HGV1L9cFlxkbAurQX" href="http://www.google.com.tr/url?sa=i&amp;rct=j&amp;q=&amp;esrc=s&amp;source=images&amp;cd=&amp;cad=rja&amp;uact=8&amp;docid=aPZk0xhVa6R-1M&amp;tbnid=ib2a86Ys9TpBWM:&amp;ved=0CAcQjRw&amp;url=http://www.haberturk.com/saglik/haber/737649-ekmek-insani-ekmek-ahmagi-yapar&amp;ei=COo6VLaaCMnJOeXkgPgC&amp;bvm=bv.77161500,d.bGQ&amp;psig=AFQjCNHjaC7cUpn1PWxoAAC_NiG-1lFVAw&amp;ust=14132334954733" style="width:160.5pt;height:121.5pt;visibility:visible" o:button="t">
                    <v:fill o:detectmouseclick="t"/>
                    <v:imagedata r:id="rId32" o:title=""/>
                  </v:shape>
                </w:pict>
              </w:r>
            </w:hyperlink>
            <w:hyperlink r:id="rId33" w:history="1">
              <w:r w:rsidRPr="00F729F8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val="tr-TR" w:eastAsia="tr-TR"/>
                </w:rPr>
                <w:pict>
                  <v:shape id="Resim 36" o:spid="_x0000_i1045" type="#_x0000_t75" alt="https://encrypted-tbn3.gstatic.com/images?q=tbn:ANd9GcSDqIALcFyS4E2vCf2IIoHe3FDfdTISD8MYouPwEvbAOp_w29Dr" href="http://www.google.com.tr/url?sa=i&amp;rct=j&amp;q=&amp;esrc=s&amp;source=images&amp;cd=&amp;cad=rja&amp;uact=8&amp;docid=Sp76pK_kZ8p5FM&amp;tbnid=vsmcyWIFPAl9DM:&amp;ved=0CAcQjRw&amp;url=http://web.ogm.gov.tr/birimler/merkez/fidanlikvetohum/Dokumanlar/yay%C4%B1nlar/OrmanFidanliklarindaTeknikCalismaEsaslari/AGM.htm&amp;ei=cus6VKz-F8a2OozYgOAG&amp;bvm=bv.77161500,d.bGQ&amp;psig=AFQjCNHTVAp_GHCEmrMWZsZMZVj6-cf75g&amp;ust=14132338245396" style="width:208.5pt;height:116.25pt;visibility:visible" o:button="t">
                    <v:fill o:detectmouseclick="t"/>
                    <v:imagedata r:id="rId34" o:title=""/>
                  </v:shape>
                </w:pict>
              </w:r>
            </w:hyperlink>
          </w:p>
        </w:tc>
      </w:tr>
      <w:tr w:rsidR="00FD2779" w:rsidRPr="00F729F8" w:rsidTr="00F729F8">
        <w:trPr>
          <w:gridAfter w:val="1"/>
          <w:wAfter w:w="4101" w:type="dxa"/>
          <w:trHeight w:val="726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jc w:val="center"/>
              <w:rPr>
                <w:rFonts w:cs="Arial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F729F8">
              <w:rPr>
                <w:b/>
                <w:noProof/>
                <w:color w:val="FF0000"/>
                <w:sz w:val="56"/>
                <w:lang w:eastAsia="tr-TR"/>
              </w:rPr>
              <w:t>SIRA</w:t>
            </w:r>
          </w:p>
        </w:tc>
      </w:tr>
      <w:tr w:rsidR="00FD2779" w:rsidRPr="00F729F8" w:rsidTr="00F729F8">
        <w:trPr>
          <w:trHeight w:val="2389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0" w:line="240" w:lineRule="auto"/>
              <w:rPr>
                <w:rFonts w:ascii="Arial" w:hAnsi="Arial" w:cs="Arial"/>
                <w:color w:val="222222"/>
                <w:sz w:val="27"/>
                <w:szCs w:val="27"/>
                <w:lang w:eastAsia="tr-TR"/>
              </w:rPr>
            </w:pPr>
            <w:hyperlink r:id="rId35" w:history="1">
              <w:r w:rsidRPr="00F729F8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val="tr-TR" w:eastAsia="tr-TR"/>
                </w:rPr>
                <w:pict>
                  <v:shape id="Resim 54" o:spid="_x0000_i1046" type="#_x0000_t75" alt="https://encrypted-tbn1.gstatic.com/images?q=tbn:ANd9GcSp301D4lND2bzJkOPBHMe9vVhLO7_oYapDJuz9n54TROXEPiThrA" href="http://www.google.com.tr/url?sa=i&amp;rct=j&amp;q=&amp;esrc=s&amp;source=images&amp;cd=&amp;cad=rja&amp;uact=8&amp;docid=YvFxuatZzBd1BM&amp;tbnid=V_H9hn6GstxnLM:&amp;ved=0CAcQjRw&amp;url=http://bilder.shdongliang.net/bilder_divan saz_1.html&amp;ei=OfA6VND0KYP6PPmagLgM&amp;psig=AFQjCNH-75fnJwAM7oMRTp-61LVRl_xguw&amp;ust=14132350189638" style="width:160.5pt;height:102pt;visibility:visible" o:button="t">
                    <v:fill o:detectmouseclick="t"/>
                    <v:imagedata r:id="rId36" o:title=""/>
                  </v:shape>
                </w:pict>
              </w:r>
            </w:hyperlink>
            <w:hyperlink r:id="rId37" w:history="1">
              <w:r w:rsidRPr="00F729F8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val="tr-TR" w:eastAsia="tr-TR"/>
                </w:rPr>
                <w:pict>
                  <v:shape id="Resim 56" o:spid="_x0000_i1047" type="#_x0000_t75" alt="https://encrypted-tbn1.gstatic.com/images?q=tbn:ANd9GcSbMCG7A30sV0v0TUco_kzXQ5oxSzkeQZf4jeulQ2RX_0r2X4ug" href="http://www.google.com.tr/url?sa=i&amp;rct=j&amp;q=&amp;esrc=s&amp;source=images&amp;cd=&amp;cad=rja&amp;uact=8&amp;docid=r8SId1VzD2F8oM&amp;tbnid=fjBkMKVz7CpSWM:&amp;ved=0CAcQjRw&amp;url=http://www.vayvaylikoyu.com/2011/01/10/hug-evler/&amp;ei=fvA6VKWfMMe3OMCDgfgG&amp;psig=AFQjCNHfWQbWWah1wFDDmiBfDzPUU58CkQ&amp;ust=14132351588077" style="width:198pt;height:105pt;visibility:visible" o:button="t">
                    <v:fill o:detectmouseclick="t"/>
                    <v:imagedata r:id="rId38" o:title=""/>
                  </v:shape>
                </w:pict>
              </w:r>
            </w:hyperlink>
          </w:p>
        </w:tc>
        <w:tc>
          <w:tcPr>
            <w:tcW w:w="3291" w:type="dxa"/>
          </w:tcPr>
          <w:p w:rsidR="00FD2779" w:rsidRPr="00F729F8" w:rsidRDefault="00FD2779" w:rsidP="00F729F8">
            <w:pPr>
              <w:spacing w:after="166" w:line="240" w:lineRule="auto"/>
              <w:rPr>
                <w:rFonts w:ascii="Arial" w:hAnsi="Arial" w:cs="Arial"/>
                <w:noProof/>
                <w:color w:val="0000FF"/>
                <w:sz w:val="24"/>
                <w:szCs w:val="24"/>
                <w:lang w:eastAsia="tr-TR"/>
              </w:rPr>
            </w:pP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pict>
                <v:shape id="_x0000_i1048" type="#_x0000_t75" style="width:187.5pt;height:125.25pt;visibility:visible">
                  <v:imagedata r:id="rId24" o:title=""/>
                </v:shape>
              </w:pict>
            </w:r>
          </w:p>
        </w:tc>
      </w:tr>
      <w:tr w:rsidR="00FD2779" w:rsidRPr="00F729F8" w:rsidTr="00F729F8">
        <w:trPr>
          <w:gridAfter w:val="1"/>
          <w:wAfter w:w="4101" w:type="dxa"/>
          <w:trHeight w:val="735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166" w:line="240" w:lineRule="auto"/>
              <w:rPr>
                <w:rFonts w:ascii="Arial" w:hAnsi="Arial" w:cs="Arial"/>
                <w:b/>
                <w:noProof/>
                <w:color w:val="FF0000"/>
                <w:sz w:val="52"/>
                <w:szCs w:val="24"/>
                <w:lang w:val="tr-TR" w:eastAsia="tr-TR"/>
              </w:rPr>
            </w:pPr>
            <w:r w:rsidRPr="00F729F8">
              <w:rPr>
                <w:rFonts w:ascii="Arial" w:hAnsi="Arial" w:cs="Arial"/>
                <w:b/>
                <w:noProof/>
                <w:color w:val="FF0000"/>
                <w:sz w:val="52"/>
                <w:szCs w:val="24"/>
                <w:highlight w:val="yellow"/>
                <w:lang w:val="tr-TR" w:eastAsia="tr-TR"/>
              </w:rPr>
              <w:t xml:space="preserve">                    </w:t>
            </w:r>
            <w:r w:rsidRPr="00F729F8">
              <w:rPr>
                <w:rFonts w:ascii="Arial" w:hAnsi="Arial" w:cs="Arial"/>
                <w:b/>
                <w:noProof/>
                <w:color w:val="FF0000"/>
                <w:sz w:val="52"/>
                <w:szCs w:val="24"/>
                <w:lang w:val="tr-TR" w:eastAsia="tr-TR"/>
              </w:rPr>
              <w:t>BAĞ</w:t>
            </w:r>
          </w:p>
        </w:tc>
      </w:tr>
      <w:tr w:rsidR="00FD2779" w:rsidRPr="00F729F8" w:rsidTr="00F729F8">
        <w:trPr>
          <w:trHeight w:val="283"/>
        </w:trPr>
        <w:tc>
          <w:tcPr>
            <w:tcW w:w="6580" w:type="dxa"/>
            <w:gridSpan w:val="4"/>
          </w:tcPr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  <w:hyperlink r:id="rId39" w:history="1">
              <w:r w:rsidRPr="00F729F8">
                <w:rPr>
                  <w:noProof/>
                  <w:sz w:val="2"/>
                  <w:lang w:val="tr-TR" w:eastAsia="tr-TR"/>
                </w:rPr>
                <w:pict>
                  <v:shape id="Resim 48" o:spid="_x0000_i1049" type="#_x0000_t75" alt="https://encrypted-tbn0.gstatic.com/images?q=tbn:ANd9GcQi4BkOpUVXlPeTfdObP0RmVw5d71xo6zzl2704-x3FPG7kqFcv" href="http://www.google.com.tr/url?sa=i&amp;rct=j&amp;q=&amp;esrc=s&amp;source=images&amp;cd=&amp;cad=rja&amp;uact=8&amp;docid=pG7PzOXGaz_kWM&amp;tbnid=AZEIX7laLy-euM:&amp;ved=0CAcQjRw&amp;url=http://www.kanal23.com/h-22240-b-Bag-ureticilerine-ACIL-uyari.html&amp;ei=NO86VK3hD4baPKjZgWA&amp;psig=AFQjCNFmsILTJWSoAu8A2-BVizz_jWCnfw&amp;ust=14132348552543" style="width:177pt;height:108pt;visibility:visible" o:button="t">
                    <v:fill o:detectmouseclick="t"/>
                    <v:imagedata r:id="rId40" o:title=""/>
                  </v:shape>
                </w:pict>
              </w:r>
            </w:hyperlink>
            <w:r w:rsidRPr="00F729F8">
              <w:rPr>
                <w:noProof/>
                <w:sz w:val="2"/>
                <w:lang w:val="tr-TR"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41" w:history="1">
              <w:r w:rsidRPr="00F729F8">
                <w:rPr>
                  <w:noProof/>
                  <w:sz w:val="2"/>
                  <w:lang w:val="tr-TR" w:eastAsia="tr-TR"/>
                </w:rPr>
                <w:pict>
                  <v:shape id="Resim 50" o:spid="_x0000_i1050" type="#_x0000_t75" alt="https://encrypted-tbn3.gstatic.com/images?q=tbn:ANd9GcTZLHEBEJbU__LjFEs3MZH43ADgBUIZUUyJvuqx1MQ19s1-zXYe" href="http://www.google.com.tr/url?sa=i&amp;rct=j&amp;q=&amp;esrc=s&amp;source=images&amp;cd=&amp;cad=rja&amp;uact=8&amp;docid=7RGDyxTnKRJSLM&amp;tbnid=wwI1SKE6S7YdxM:&amp;ved=0CAcQjRw&amp;url=http://bildirgec.org/yazi/bagcik-nasil-baglanir/&amp;ei=rO86VLfaLcvvOZjDgIgP&amp;psig=AFQjCNFzHGAGPf_3oKBo03keGDDh95piAw&amp;ust=14132348939966" style="width:155.25pt;height:102.75pt;visibility:visible" o:button="t">
                    <v:fill o:detectmouseclick="t"/>
                    <v:imagedata r:id="rId42" o:title=""/>
                  </v:shape>
                </w:pict>
              </w:r>
            </w:hyperlink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  <w:hyperlink r:id="rId43" w:history="1">
              <w:r w:rsidRPr="00E62D32">
                <w:rPr>
                  <w:rStyle w:val="Hyperlink"/>
                  <w:b/>
                  <w:sz w:val="28"/>
                </w:rPr>
                <w:t>www.sorubak.com</w:t>
              </w:r>
            </w:hyperlink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2"/>
                <w:lang w:val="tr-TR" w:eastAsia="tr-TR"/>
              </w:rPr>
            </w:pPr>
          </w:p>
          <w:p w:rsidR="00FD2779" w:rsidRPr="00F729F8" w:rsidRDefault="00FD2779" w:rsidP="00F729F8">
            <w:pPr>
              <w:spacing w:after="0" w:line="240" w:lineRule="auto"/>
              <w:rPr>
                <w:noProof/>
                <w:sz w:val="72"/>
                <w:lang w:val="tr-TR" w:eastAsia="tr-TR"/>
              </w:rPr>
            </w:pPr>
          </w:p>
        </w:tc>
        <w:tc>
          <w:tcPr>
            <w:tcW w:w="3291" w:type="dxa"/>
          </w:tcPr>
          <w:p w:rsidR="00FD2779" w:rsidRPr="00F729F8" w:rsidRDefault="00FD2779" w:rsidP="00F729F8">
            <w:pPr>
              <w:spacing w:after="166" w:line="240" w:lineRule="auto"/>
              <w:jc w:val="both"/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</w:pP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t xml:space="preserve"> </w:t>
            </w:r>
            <w:r w:rsidRPr="00F729F8">
              <w:rPr>
                <w:rFonts w:ascii="Arial" w:hAnsi="Arial" w:cs="Arial"/>
                <w:noProof/>
                <w:color w:val="0000FF"/>
                <w:sz w:val="24"/>
                <w:szCs w:val="24"/>
                <w:lang w:val="tr-TR" w:eastAsia="tr-TR"/>
              </w:rPr>
              <w:pict>
                <v:shape id="_x0000_i1051" type="#_x0000_t75" style="width:191.25pt;height:105pt;visibility:visible">
                  <v:imagedata r:id="rId26" o:title=""/>
                </v:shape>
              </w:pict>
            </w:r>
          </w:p>
        </w:tc>
      </w:tr>
    </w:tbl>
    <w:p w:rsidR="00FD2779" w:rsidRPr="00211E72" w:rsidRDefault="00FD2779" w:rsidP="00F63BD4">
      <w:pPr>
        <w:rPr>
          <w:sz w:val="20"/>
        </w:rPr>
      </w:pPr>
    </w:p>
    <w:p w:rsidR="00FD2779" w:rsidRDefault="00FD2779"/>
    <w:sectPr w:rsidR="00FD2779" w:rsidSect="00052901">
      <w:pgSz w:w="16838" w:h="11906" w:orient="landscape"/>
      <w:pgMar w:top="720" w:right="238" w:bottom="567" w:left="227" w:header="709" w:footer="709" w:gutter="0"/>
      <w:cols w:num="2" w:space="708"/>
      <w:docGrid w:linePitch="21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BD4"/>
    <w:rsid w:val="00052901"/>
    <w:rsid w:val="001234CB"/>
    <w:rsid w:val="00211E72"/>
    <w:rsid w:val="002456A1"/>
    <w:rsid w:val="004E2C5C"/>
    <w:rsid w:val="00596605"/>
    <w:rsid w:val="00A31311"/>
    <w:rsid w:val="00A676E1"/>
    <w:rsid w:val="00D11CC9"/>
    <w:rsid w:val="00E62D32"/>
    <w:rsid w:val="00F05C7E"/>
    <w:rsid w:val="00F63BD4"/>
    <w:rsid w:val="00F729F8"/>
    <w:rsid w:val="00FD2779"/>
    <w:rsid w:val="00FF0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BD4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3BD4"/>
    <w:rPr>
      <w:rFonts w:eastAsia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3BD4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rsid w:val="001234C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url?sa=i&amp;rct=j&amp;q=&amp;esrc=s&amp;frm=1&amp;source=images&amp;cd=&amp;cad=rja&amp;docid=McfCiFPbL5mODM&amp;tbnid=mTNd0-8ykz257M:&amp;ved=0CAUQjRw&amp;url=http://www.ntvmsnbc.com/id/25248500/&amp;ei=8p9-UrK8Oc3MswbxmIDwAQ&amp;psig=AFQjCNFlw1vVuRZoPbLRVogX4Beh9HyS0A&amp;ust=1384116570838891" TargetMode="External"/><Relationship Id="rId26" Type="http://schemas.openxmlformats.org/officeDocument/2006/relationships/image" Target="media/image17.jpeg"/><Relationship Id="rId39" Type="http://schemas.openxmlformats.org/officeDocument/2006/relationships/hyperlink" Target="http://www.google.com.tr/url?sa=i&amp;rct=j&amp;q=&amp;esrc=s&amp;source=images&amp;cd=&amp;cad=rja&amp;uact=8&amp;docid=pG7PzOXGaz_kWM&amp;tbnid=AZEIX7laLy-euM:&amp;ved=0CAcQjRw&amp;url=http://www.kanal23.com/h-22240-b-Bag-ureticilerine-ACIL-uyari.html&amp;ei=NO86VK3hD4baPKjZgWA&amp;psig=AFQjCNFmsILTJWSoAu8A2-BVizz_jWCnfw&amp;ust=1413234855254367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21.jpeg"/><Relationship Id="rId42" Type="http://schemas.openxmlformats.org/officeDocument/2006/relationships/image" Target="media/image25.jpeg"/><Relationship Id="rId7" Type="http://schemas.openxmlformats.org/officeDocument/2006/relationships/hyperlink" Target="http://www.google.com.tr/url?sa=i&amp;rct=j&amp;q=&amp;esrc=s&amp;source=images&amp;cd=&amp;cad=rja&amp;uact=8&amp;ved=0CAQQjRw&amp;url=http://www.kavga.net/gul-resmi-boyama/&amp;ei=wxA2VJvwNauqygOv84HYBA&amp;bvm=bv.76943099,d.bGQ&amp;psig=AFQjCNGtp1Jn1etHibrtyWRvmy7tZBIUww&amp;ust=1412915779915236" TargetMode="External"/><Relationship Id="rId12" Type="http://schemas.openxmlformats.org/officeDocument/2006/relationships/hyperlink" Target="http://www.google.com.tr/url?sa=i&amp;rct=j&amp;q=&amp;esrc=s&amp;frm=1&amp;source=images&amp;cd=&amp;cad=rja&amp;docid=R-uRj7lIl4X5qM&amp;tbnid=7bOWfY4fKWnduM:&amp;ved=0CAUQjRw&amp;url=http://www.filozof.net/Turkce/ruya-tabirleri-alfabetik-d/4508-ruyada-agac-dali-gormek-nedir-anlami-manasi-aciklamasi-islami-ruya-tabirleri.html&amp;ei=YJt-UoLOJcTUtQaeqYCADA&amp;psig=AFQjCNFcdCx4aT2L7WgYZ44kLZGnck8cWQ&amp;ust=1384115421589114" TargetMode="External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openxmlformats.org/officeDocument/2006/relationships/hyperlink" Target="http://www.google.com.tr/url?sa=i&amp;rct=j&amp;q=&amp;esrc=s&amp;source=images&amp;cd=&amp;cad=rja&amp;uact=8&amp;docid=Sp76pK_kZ8p5FM&amp;tbnid=vsmcyWIFPAl9DM:&amp;ved=0CAcQjRw&amp;url=http://web.ogm.gov.tr/birimler/merkez/fidanlikvetohum/Dokumanlar/yay%C4%B1nlar/OrmanFidanliklarindaTeknikCalismaEsaslari/AGM.htm&amp;ei=cus6VKz-F8a2OozYgOAG&amp;bvm=bv.77161500,d.bGQ&amp;psig=AFQjCNHTVAp_GHCEmrMWZsZMZVj6-cf75g&amp;ust=1413233824539644" TargetMode="External"/><Relationship Id="rId38" Type="http://schemas.openxmlformats.org/officeDocument/2006/relationships/image" Target="media/image23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docid=s81q5tfwn26QtM&amp;tbnid=qkkVktid0_i1vM:&amp;ved=0CAcQjRw&amp;url=http://www.ozelegitimaraclari.com/?newUrun=1&amp;Id=674110&amp;CatId=bs423030&amp;Fstate=&amp;/AH%C5%9EAP-YAZ-MEVS%C4%B0M%C4%B0-YAPBOZ&amp;ei=LhY2VIziHs3MPa3XgZgE&amp;psig=AFQjCNHuqD2KpkCwabTAbr5MZIrmD2jirg&amp;ust=1412917142401170" TargetMode="External"/><Relationship Id="rId20" Type="http://schemas.openxmlformats.org/officeDocument/2006/relationships/image" Target="media/image11.jpeg"/><Relationship Id="rId29" Type="http://schemas.openxmlformats.org/officeDocument/2006/relationships/hyperlink" Target="http://www.google.com.tr/url?sa=i&amp;rct=j&amp;q=&amp;esrc=s&amp;source=images&amp;cd=&amp;cad=rja&amp;uact=8&amp;docid=o5YXGevCxlSYGM&amp;tbnid=m8a_jMoKaMuHiM:&amp;ved=0CAcQjRw&amp;url=http://renalfibrosis.fr/?paged=4&amp;ei=puQ6VKHCBYKxPN_NgbAB&amp;bvm=bv.77161500,d.bGQ&amp;psig=AFQjCNE-J6XUkeWVSb1yLdUYKuRi8htgzA&amp;ust=1413232138041961" TargetMode="External"/><Relationship Id="rId41" Type="http://schemas.openxmlformats.org/officeDocument/2006/relationships/hyperlink" Target="http://www.google.com.tr/url?sa=i&amp;rct=j&amp;q=&amp;esrc=s&amp;source=images&amp;cd=&amp;cad=rja&amp;uact=8&amp;docid=7RGDyxTnKRJSLM&amp;tbnid=wwI1SKE6S7YdxM:&amp;ved=0CAcQjRw&amp;url=http://bildirgec.org/yazi/bagcik-nasil-baglanir/&amp;ei=rO86VLfaLcvvOZjDgIgP&amp;psig=AFQjCNFzHGAGPf_3oKBo03keGDDh95piAw&amp;ust=1413234893996693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24" Type="http://schemas.openxmlformats.org/officeDocument/2006/relationships/image" Target="media/image15.png"/><Relationship Id="rId32" Type="http://schemas.openxmlformats.org/officeDocument/2006/relationships/image" Target="media/image20.jpeg"/><Relationship Id="rId37" Type="http://schemas.openxmlformats.org/officeDocument/2006/relationships/hyperlink" Target="http://www.google.com.tr/url?sa=i&amp;rct=j&amp;q=&amp;esrc=s&amp;source=images&amp;cd=&amp;cad=rja&amp;uact=8&amp;docid=r8SId1VzD2F8oM&amp;tbnid=fjBkMKVz7CpSWM:&amp;ved=0CAcQjRw&amp;url=http://www.vayvaylikoyu.com/2011/01/10/hug-evler/&amp;ei=fvA6VKWfMMe3OMCDgfgG&amp;psig=AFQjCNHfWQbWWah1wFDDmiBfDzPUU58CkQ&amp;ust=1413235158807756" TargetMode="External"/><Relationship Id="rId40" Type="http://schemas.openxmlformats.org/officeDocument/2006/relationships/image" Target="media/image24.jpeg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8.jpeg"/><Relationship Id="rId36" Type="http://schemas.openxmlformats.org/officeDocument/2006/relationships/image" Target="media/image22.jpeg"/><Relationship Id="rId10" Type="http://schemas.openxmlformats.org/officeDocument/2006/relationships/hyperlink" Target="http://www.google.com.tr/url?sa=i&amp;rct=j&amp;q=&amp;esrc=s&amp;frm=1&amp;source=images&amp;cd=&amp;cad=rja&amp;docid=k1iyNDFMiOKZwM&amp;tbnid=kKT86gmYFs5yGM:&amp;ved=0CAUQjRw&amp;url=http://www.konhaber.com/yeni/haber-84778-YASAM-Istenmeyen-dusunceleri-yaz-cope-at-rahatla.html&amp;ei=xZx-UsTVLsKNtQas1YHYDA&amp;psig=AFQjCNE_k4-MDf7z6fSH3di3VMPCPPFq_Q&amp;ust=1384115777770861" TargetMode="External"/><Relationship Id="rId19" Type="http://schemas.openxmlformats.org/officeDocument/2006/relationships/image" Target="media/image10.jpeg"/><Relationship Id="rId31" Type="http://schemas.openxmlformats.org/officeDocument/2006/relationships/hyperlink" Target="http://www.google.com.tr/url?sa=i&amp;rct=j&amp;q=&amp;esrc=s&amp;source=images&amp;cd=&amp;cad=rja&amp;uact=8&amp;docid=aPZk0xhVa6R-1M&amp;tbnid=ib2a86Ys9TpBWM:&amp;ved=0CAcQjRw&amp;url=http://www.haberturk.com/saglik/haber/737649-ekmek-insani-ekmek-ahmagi-yapar&amp;ei=COo6VLaaCMnJOeXkgPgC&amp;bvm=bv.77161500,d.bGQ&amp;psig=AFQjCNHjaC7cUpn1PWxoAAC_NiG-1lFVAw&amp;ust=1413233495473306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://www.google.com.tr/url?sa=i&amp;rct=j&amp;q=&amp;esrc=s&amp;frm=1&amp;source=images&amp;cd=&amp;cad=rja&amp;docid=fo7oIhaXHMWd_M&amp;tbnid=KMSxr9MkKu9hoM:&amp;ved=0CAUQjRw&amp;url=http://www.buldunaldin.com/Gulen-Yuz-Smile-Stres-Topu_3285.html&amp;ei=w5p-Uvr5O4HFtQay74HgAQ&amp;psig=AFQjCNHdDVBzM_6GEmDuS_lyL49s-s-KiA&amp;ust=1384115237039315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yperlink" Target="http://www.google.com.tr/url?sa=i&amp;source=images&amp;cd=&amp;cad=rja&amp;uact=8&amp;docid=DoMUcSQoxJz7RM&amp;tbnid=sdXv10_QDlgeiM&amp;ved=0CAgQjRw&amp;url=http://www.suffecocuk.com/aktivite.html&amp;ei=YeQ6VK-4D8XgyQOtkoCIDg&amp;psig=AFQjCNEaKRxy804XOHR1JrCr5IB9OjJlOg&amp;ust=1413232097313272" TargetMode="External"/><Relationship Id="rId30" Type="http://schemas.openxmlformats.org/officeDocument/2006/relationships/image" Target="media/image19.jpeg"/><Relationship Id="rId35" Type="http://schemas.openxmlformats.org/officeDocument/2006/relationships/hyperlink" Target="http://www.google.com.tr/url?sa=i&amp;rct=j&amp;q=&amp;esrc=s&amp;source=images&amp;cd=&amp;cad=rja&amp;uact=8&amp;docid=YvFxuatZzBd1BM&amp;tbnid=V_H9hn6GstxnLM:&amp;ved=0CAcQjRw&amp;url=http://bilder.shdongliang.net/bilder_divan%20saz_1.html&amp;ei=OfA6VND0KYP6PPmagLgM&amp;psig=AFQjCNH-75fnJwAM7oMRTp-61LVRl_xguw&amp;ust=1413235018963806" TargetMode="External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</Pages>
  <Words>767</Words>
  <Characters>4375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Nurdan</dc:creator>
  <cp:keywords/>
  <dc:description/>
  <cp:lastModifiedBy>edanur</cp:lastModifiedBy>
  <cp:revision>3</cp:revision>
  <dcterms:created xsi:type="dcterms:W3CDTF">2014-10-21T17:49:00Z</dcterms:created>
  <dcterms:modified xsi:type="dcterms:W3CDTF">2014-11-05T20:08:00Z</dcterms:modified>
</cp:coreProperties>
</file>