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1A" w:rsidRPr="0018019A" w:rsidRDefault="009E4D1A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 e e e e e e e e e e e e e e e e e e e e e e e eeee</w:t>
      </w:r>
    </w:p>
    <w:p w:rsidR="009E4D1A" w:rsidRPr="0018019A" w:rsidRDefault="009E4D1A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 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 e e e e e e e e 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 e eeee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 xml:space="preserve">E E E E E E E E E E E  E E E E E E E E E E E E E E E E E  E  E E E E E E  E E E E E E E E E E E E E E E E  E E E E E E E E E E E E E E 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 xml:space="preserve">E E E E E E E E E E E  E E E E E E E E E E E E E E E E E  E  E E E E E E  E E E E E E E E E E E E E E E E  E E E E E E E E E E E E E E 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 xml:space="preserve">E E E E E E E E E E E  E E E E E E E E E E E E E E E E E  E  E E E E E E  E E E E E E E E E E E E E E E E  E E E E E E E E E E E E E E 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E E E E E E E E E E E E E E 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 xml:space="preserve">E E E E E E E E E E E  E E E E E E E E E E E E E E E E E  E  E E E E E E  E E E E E E E E E E E E E E E E  E E E E E E E E E E E E E E 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 E E E E E E E  E E E E E E E E E E E E E E</w:t>
      </w: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D97737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D97737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D97737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D97737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  <w:r w:rsidRPr="0018019A">
        <w:rPr>
          <w:rFonts w:ascii="Hand writing Mutlu" w:hAnsi="Hand writing Mutlu"/>
          <w:sz w:val="40"/>
          <w:szCs w:val="40"/>
        </w:rPr>
        <w:t>Eee Eee Eee Eee Eee Eee Eee Eee Eee Eee Eee Eee</w:t>
      </w:r>
    </w:p>
    <w:p w:rsidR="009E4D1A" w:rsidRPr="0018019A" w:rsidRDefault="009E4D1A" w:rsidP="00B553B2">
      <w:pPr>
        <w:rPr>
          <w:rFonts w:ascii="Hand writing Mutlu" w:hAnsi="Hand writing Mutlu"/>
          <w:sz w:val="40"/>
          <w:szCs w:val="40"/>
        </w:rPr>
      </w:pPr>
    </w:p>
    <w:p w:rsidR="009E4D1A" w:rsidRPr="0018019A" w:rsidRDefault="009E4D1A" w:rsidP="00D97737">
      <w:pPr>
        <w:rPr>
          <w:rFonts w:ascii="Hand writing Mutlu" w:hAnsi="Hand writing Mutlu"/>
          <w:sz w:val="40"/>
          <w:szCs w:val="40"/>
        </w:rPr>
      </w:pPr>
    </w:p>
    <w:p w:rsidR="009E4D1A" w:rsidRPr="0018019A" w:rsidRDefault="009E4D1A" w:rsidP="00985CAB">
      <w:pPr>
        <w:rPr>
          <w:rFonts w:ascii="Hand writing Mutlu" w:hAnsi="Hand writing Mutlu"/>
          <w:sz w:val="40"/>
          <w:szCs w:val="40"/>
        </w:rPr>
      </w:pPr>
    </w:p>
    <w:p w:rsidR="009E4D1A" w:rsidRPr="0018019A" w:rsidRDefault="009E4D1A">
      <w:pPr>
        <w:rPr>
          <w:rFonts w:ascii="Hand writing Mutlu" w:hAnsi="Hand writing Mutlu"/>
          <w:sz w:val="40"/>
          <w:szCs w:val="40"/>
        </w:rPr>
      </w:pPr>
    </w:p>
    <w:p w:rsidR="009E4D1A" w:rsidRPr="0018019A" w:rsidRDefault="009E4D1A">
      <w:pPr>
        <w:rPr>
          <w:rFonts w:ascii="Hand writing Mutlu" w:hAnsi="Hand writing Mutlu"/>
          <w:sz w:val="40"/>
          <w:szCs w:val="40"/>
        </w:rPr>
      </w:pPr>
    </w:p>
    <w:sectPr w:rsidR="009E4D1A" w:rsidRPr="0018019A" w:rsidSect="00543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CAB"/>
    <w:rsid w:val="0018019A"/>
    <w:rsid w:val="001E229E"/>
    <w:rsid w:val="0054307D"/>
    <w:rsid w:val="007D1BFB"/>
    <w:rsid w:val="00985CAB"/>
    <w:rsid w:val="009E4D1A"/>
    <w:rsid w:val="00B553B2"/>
    <w:rsid w:val="00D9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0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6</Pages>
  <Words>635</Words>
  <Characters>3625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>www.sorubak.com</cp:keywords>
  <dc:description/>
  <cp:lastModifiedBy>edanur</cp:lastModifiedBy>
  <cp:revision>5</cp:revision>
  <dcterms:created xsi:type="dcterms:W3CDTF">2014-09-26T05:27:00Z</dcterms:created>
  <dcterms:modified xsi:type="dcterms:W3CDTF">2014-09-26T13:04:00Z</dcterms:modified>
  <cp:category>www.sorubak.com</cp:category>
</cp:coreProperties>
</file>