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A1" w:rsidRPr="007A48FB" w:rsidRDefault="009008A1">
      <w:pPr>
        <w:rPr>
          <w:rFonts w:ascii="Hand writing Mutlu" w:hAnsi="Hand writing Mutlu"/>
          <w:sz w:val="32"/>
          <w:szCs w:val="32"/>
          <w:u w:val="single"/>
        </w:rPr>
      </w:pPr>
      <w:r w:rsidRPr="007A48FB">
        <w:rPr>
          <w:rFonts w:ascii="Hand writing Mutlu" w:hAnsi="Hand writing Mutlu"/>
          <w:sz w:val="32"/>
          <w:szCs w:val="32"/>
          <w:u w:val="single"/>
        </w:rPr>
        <w:t>Bol bol oku, bir büyüğün söylesin sen defterine bir kez yaz.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                                      Elle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1 el, 2 el, 3 el.               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8.5pt;height:36pt;visibility:visible">
            <v:imagedata r:id="rId6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esim 2" o:spid="_x0000_i1026" type="#_x0000_t75" style="width:33.75pt;height:35.25pt;visibility:visible">
            <v:imagedata r:id="rId7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elle.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El ele, el ele.                  Elle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27" type="#_x0000_t75" style="width:28.5pt;height:36pt;visibility:visible">
            <v:imagedata r:id="rId6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28" type="#_x0000_t75" style="width:33.75pt;height:35.25pt;visibility:visible">
            <v:imagedata r:id="rId7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elle. 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1 el elle.                       Elle 1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29" type="#_x0000_t75" style="width:33.75pt;height:35.25pt;visibility:visible">
            <v:imagedata r:id="rId7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elle.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2 el elle.                      Elle 2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0" type="#_x0000_t75" style="width:33.75pt;height:35.25pt;visibility:visible">
            <v:imagedata r:id="rId7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elle.</w:t>
      </w:r>
    </w:p>
    <w:p w:rsidR="009008A1" w:rsidRDefault="009008A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3 el elle.                      Elle 3 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1" type="#_x0000_t75" style="width:33.75pt;height:35.25pt;visibility:visible">
            <v:imagedata r:id="rId7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elle.</w:t>
      </w:r>
    </w:p>
    <w:p w:rsidR="009008A1" w:rsidRDefault="009008A1" w:rsidP="003516D7">
      <w:pPr>
        <w:rPr>
          <w:rFonts w:ascii="Hand writing Mutlu" w:hAnsi="Hand writing Mutlu"/>
          <w:sz w:val="36"/>
          <w:szCs w:val="36"/>
        </w:rPr>
      </w:pPr>
    </w:p>
    <w:p w:rsidR="009008A1" w:rsidRDefault="009008A1" w:rsidP="003516D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 ele                               Elle</w:t>
      </w:r>
    </w:p>
    <w:p w:rsidR="009008A1" w:rsidRDefault="009008A1" w:rsidP="003516D7">
      <w:pPr>
        <w:rPr>
          <w:rFonts w:ascii="Hand writing Mutlu" w:hAnsi="Hand writing Mutlu"/>
          <w:sz w:val="36"/>
          <w:szCs w:val="36"/>
        </w:rPr>
      </w:pPr>
      <w:r w:rsidRPr="002C35E7">
        <w:rPr>
          <w:rFonts w:ascii="UlusalOkul.Com El Yazisi" w:hAnsi="UlusalOkul.Com El Yazisi"/>
          <w:b/>
          <w:noProof/>
          <w:sz w:val="144"/>
          <w:szCs w:val="144"/>
          <w:lang w:eastAsia="tr-TR"/>
        </w:rPr>
        <w:pict>
          <v:shape id="8 Resim" o:spid="_x0000_i1032" type="#_x0000_t75" alt="507.jpg" style="width:41.25pt;height:35.25pt;visibility:visible">
            <v:imagedata r:id="rId8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el ele.                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g_hi" o:spid="_x0000_i1033" type="#_x0000_t75" alt="http://t3.gstatic.com/images?q=tbn:ANd9GcQmsvYbVsdkYoJFHHIFcFe_WKbAHRLLRtTUgMf8Wk3p_xQGQjxo" style="width:41.25pt;height:51pt;visibility:visible">
            <v:imagedata r:id="rId9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esim 9" o:spid="_x0000_i1034" type="#_x0000_t75" style="width:46.5pt;height:34.5pt;visibility:visible">
            <v:imagedata r:id="rId10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 elle.    </w:t>
      </w:r>
    </w:p>
    <w:p w:rsidR="009008A1" w:rsidRDefault="009008A1" w:rsidP="003516D7">
      <w:pPr>
        <w:rPr>
          <w:rFonts w:ascii="Hand writing Mutlu" w:hAnsi="Hand writing Mutlu"/>
          <w:sz w:val="36"/>
          <w:szCs w:val="36"/>
        </w:rPr>
      </w:pPr>
      <w:r w:rsidRPr="002C35E7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i1035" type="#_x0000_t75" alt="http://t3.gstatic.com/images?q=tbn:ANd9GcQmsvYbVsdkYoJFHHIFcFe_WKbAHRLLRtTUgMf8Wk3p_xQGQjxo" style="width:41.25pt;height:51pt;visibility:visible">
            <v:imagedata r:id="rId9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el ele.                1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Resim 10" o:spid="_x0000_i1036" type="#_x0000_t75" style="width:50.25pt;height:37.5pt;visibility:visible">
            <v:imagedata r:id="rId10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2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7" type="#_x0000_t75" style="width:50.25pt;height:37.5pt;visibility:visible">
            <v:imagedata r:id="rId10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3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8" type="#_x0000_t75" style="width:39pt;height:29.25pt;visibility:visible">
            <v:imagedata r:id="rId11" o:title=""/>
          </v:shape>
        </w:pict>
      </w:r>
    </w:p>
    <w:p w:rsidR="009008A1" w:rsidRDefault="009008A1" w:rsidP="003516D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El ele, el ele.                   Elle elle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39" type="#_x0000_t75" style="width:39pt;height:29.25pt;visibility:visible">
            <v:imagedata r:id="rId11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elle.</w:t>
      </w:r>
    </w:p>
    <w:p w:rsidR="009008A1" w:rsidRDefault="009008A1" w:rsidP="007A48FB">
      <w:pPr>
        <w:tabs>
          <w:tab w:val="left" w:pos="3000"/>
        </w:tabs>
        <w:rPr>
          <w:rFonts w:ascii="Hand writing Mutlu" w:hAnsi="Hand writing Mutlu"/>
          <w:sz w:val="36"/>
          <w:szCs w:val="36"/>
        </w:rPr>
      </w:pPr>
      <w:hyperlink r:id="rId12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ab/>
        <w:t>Ele</w:t>
      </w:r>
    </w:p>
    <w:p w:rsidR="009008A1" w:rsidRPr="007A48FB" w:rsidRDefault="009008A1" w:rsidP="007A48FB">
      <w:pPr>
        <w:tabs>
          <w:tab w:val="left" w:pos="3000"/>
        </w:tabs>
        <w:rPr>
          <w:rFonts w:ascii="Hand writing Mutlu" w:hAnsi="Hand writing Mutlu"/>
          <w:sz w:val="36"/>
          <w:szCs w:val="36"/>
        </w:rPr>
      </w:pP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40" type="#_x0000_t75" alt="http://t3.gstatic.com/images?q=tbn:ANd9GcQmsvYbVsdkYoJFHHIFcFe_WKbAHRLLRtTUgMf8Wk3p_xQGQjxo" style="width:41.25pt;height:51pt;visibility:visible">
            <v:imagedata r:id="rId9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2C35E7">
        <w:rPr>
          <w:rFonts w:ascii="UlusalOkul.Com El Yazisi" w:hAnsi="UlusalOkul.Com El Yazisi"/>
          <w:b/>
          <w:noProof/>
          <w:sz w:val="144"/>
          <w:szCs w:val="144"/>
          <w:lang w:eastAsia="tr-TR"/>
        </w:rPr>
        <w:pict>
          <v:shape id="10 Resim" o:spid="_x0000_i1041" type="#_x0000_t75" alt="un.jpg" style="width:45pt;height:31.5pt;visibility:visible">
            <v:imagedata r:id="rId13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ele. Ele ele </w:t>
      </w:r>
      <w:r w:rsidRPr="002C35E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i1042" type="#_x0000_t75" alt="un.jpg" style="width:45pt;height:31.5pt;visibility:visible">
            <v:imagedata r:id="rId13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ele. </w:t>
      </w:r>
    </w:p>
    <w:sectPr w:rsidR="009008A1" w:rsidRPr="007A48FB" w:rsidSect="007A48FB">
      <w:footerReference w:type="default" r:id="rId14"/>
      <w:pgSz w:w="11906" w:h="16838"/>
      <w:pgMar w:top="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8A1" w:rsidRDefault="009008A1" w:rsidP="007A48FB">
      <w:pPr>
        <w:spacing w:after="0" w:line="240" w:lineRule="auto"/>
      </w:pPr>
      <w:r>
        <w:separator/>
      </w:r>
    </w:p>
  </w:endnote>
  <w:endnote w:type="continuationSeparator" w:id="0">
    <w:p w:rsidR="009008A1" w:rsidRDefault="009008A1" w:rsidP="007A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A1" w:rsidRDefault="009008A1">
    <w:pPr>
      <w:pStyle w:val="Footer"/>
    </w:pPr>
    <w:r>
      <w:t>ÇALIŞKAN ÇOCUKLARIMI ÇOK SEVİYORUM. CANAN YILMAZ 1/B SINIF ÖĞRETMENİ</w:t>
    </w:r>
  </w:p>
  <w:p w:rsidR="009008A1" w:rsidRDefault="009008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8A1" w:rsidRDefault="009008A1" w:rsidP="007A48FB">
      <w:pPr>
        <w:spacing w:after="0" w:line="240" w:lineRule="auto"/>
      </w:pPr>
      <w:r>
        <w:separator/>
      </w:r>
    </w:p>
  </w:footnote>
  <w:footnote w:type="continuationSeparator" w:id="0">
    <w:p w:rsidR="009008A1" w:rsidRDefault="009008A1" w:rsidP="007A4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6D7"/>
    <w:rsid w:val="00265CED"/>
    <w:rsid w:val="002C35E7"/>
    <w:rsid w:val="003516D7"/>
    <w:rsid w:val="005F03DE"/>
    <w:rsid w:val="007A48FB"/>
    <w:rsid w:val="009008A1"/>
    <w:rsid w:val="009C6472"/>
    <w:rsid w:val="00B36C22"/>
    <w:rsid w:val="00BB0F36"/>
    <w:rsid w:val="00D9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C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51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6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A4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8F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A4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8FB"/>
    <w:rPr>
      <w:rFonts w:cs="Times New Roman"/>
    </w:rPr>
  </w:style>
  <w:style w:type="character" w:styleId="Hyperlink">
    <w:name w:val="Hyperlink"/>
    <w:basedOn w:val="DefaultParagraphFont"/>
    <w:uiPriority w:val="99"/>
    <w:rsid w:val="00265C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90</Words>
  <Characters>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edanur</cp:lastModifiedBy>
  <cp:revision>2</cp:revision>
  <dcterms:created xsi:type="dcterms:W3CDTF">2013-10-08T13:54:00Z</dcterms:created>
  <dcterms:modified xsi:type="dcterms:W3CDTF">2014-10-14T15:03:00Z</dcterms:modified>
  <cp:category>www.sorubak.com</cp:category>
  <cp:contentStatus>www.sorubak.com</cp:contentStatus>
</cp:coreProperties>
</file>